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F24B3A3" w14:textId="77777777" w:rsidR="00D3725A" w:rsidRPr="00595A18" w:rsidRDefault="00111E65">
      <w:pPr>
        <w:rPr>
          <w:rFonts w:ascii="Arial" w:hAnsi="Arial" w:cs="Arial"/>
          <w:sz w:val="24"/>
          <w:szCs w:val="24"/>
        </w:rPr>
      </w:pPr>
      <w:r w:rsidRPr="00595A18">
        <w:rPr>
          <w:rFonts w:ascii="Arial" w:hAnsi="Arial" w:cs="Arial"/>
          <w:noProof/>
          <w:sz w:val="24"/>
          <w:szCs w:val="24"/>
          <w:lang w:eastAsia="es-CO"/>
        </w:rPr>
        <mc:AlternateContent>
          <mc:Choice Requires="wps">
            <w:drawing>
              <wp:anchor distT="0" distB="0" distL="114300" distR="114300" simplePos="0" relativeHeight="251663360" behindDoc="0" locked="0" layoutInCell="1" allowOverlap="1" wp14:anchorId="1F3FC054" wp14:editId="6D16948F">
                <wp:simplePos x="0" y="0"/>
                <wp:positionH relativeFrom="margin">
                  <wp:posOffset>-632460</wp:posOffset>
                </wp:positionH>
                <wp:positionV relativeFrom="paragraph">
                  <wp:posOffset>5902324</wp:posOffset>
                </wp:positionV>
                <wp:extent cx="6922135" cy="1057275"/>
                <wp:effectExtent l="0" t="0" r="0" b="0"/>
                <wp:wrapNone/>
                <wp:docPr id="11" name="2 Cuadro de texto"/>
                <wp:cNvGraphicFramePr/>
                <a:graphic xmlns:a="http://schemas.openxmlformats.org/drawingml/2006/main">
                  <a:graphicData uri="http://schemas.microsoft.com/office/word/2010/wordprocessingShape">
                    <wps:wsp>
                      <wps:cNvSpPr txBox="1"/>
                      <wps:spPr>
                        <a:xfrm>
                          <a:off x="0" y="0"/>
                          <a:ext cx="6922135" cy="1057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48E604" w14:textId="1C9309E6" w:rsidR="00637ACE" w:rsidRPr="004D60AA" w:rsidRDefault="00637ACE"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4D60AA">
                              <w:rPr>
                                <w:rFonts w:ascii="Arial" w:hAnsi="Arial" w:cs="Arial"/>
                                <w:sz w:val="24"/>
                                <w:szCs w:val="24"/>
                              </w:rPr>
                              <w:t xml:space="preserve">PROYECTO: </w:t>
                            </w:r>
                            <w:r w:rsidR="004D60AA">
                              <w:rPr>
                                <w:rFonts w:ascii="Arial" w:hAnsi="Arial" w:cs="Arial"/>
                                <w:sz w:val="24"/>
                                <w:szCs w:val="24"/>
                              </w:rPr>
                              <w:tab/>
                            </w:r>
                            <w:r w:rsidR="004D60AA">
                              <w:rPr>
                                <w:rFonts w:ascii="Arial" w:hAnsi="Arial" w:cs="Arial"/>
                                <w:b/>
                                <w:noProof/>
                                <w:sz w:val="24"/>
                                <w:szCs w:val="24"/>
                              </w:rPr>
                              <w:t>PERFORMING ART CENTER - PAC</w:t>
                            </w:r>
                          </w:p>
                          <w:p w14:paraId="08AD2BEE" w14:textId="77777777" w:rsidR="00637ACE" w:rsidRPr="004D60AA" w:rsidRDefault="00637ACE"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14:paraId="767B0254" w14:textId="164E177B" w:rsidR="00637ACE" w:rsidRPr="004D60AA" w:rsidRDefault="00637ACE" w:rsidP="004D60AA">
                            <w:pPr>
                              <w:pBdr>
                                <w:top w:val="single" w:sz="4" w:space="1" w:color="auto"/>
                                <w:left w:val="single" w:sz="4" w:space="4" w:color="auto"/>
                                <w:bottom w:val="single" w:sz="4" w:space="1" w:color="auto"/>
                                <w:right w:val="single" w:sz="4" w:space="4" w:color="auto"/>
                              </w:pBdr>
                              <w:spacing w:after="0" w:line="240" w:lineRule="auto"/>
                              <w:ind w:left="2124" w:hanging="2124"/>
                              <w:jc w:val="both"/>
                              <w:rPr>
                                <w:rFonts w:ascii="Arial" w:hAnsi="Arial" w:cs="Arial"/>
                                <w:b/>
                                <w:sz w:val="24"/>
                                <w:szCs w:val="24"/>
                              </w:rPr>
                            </w:pPr>
                            <w:r w:rsidRPr="004D60AA">
                              <w:rPr>
                                <w:rFonts w:ascii="Arial" w:hAnsi="Arial" w:cs="Arial"/>
                                <w:noProof/>
                                <w:sz w:val="24"/>
                                <w:szCs w:val="24"/>
                              </w:rPr>
                              <w:t xml:space="preserve">ASUNTO:  </w:t>
                            </w:r>
                            <w:r w:rsidR="004D60AA">
                              <w:rPr>
                                <w:rFonts w:ascii="Arial" w:hAnsi="Arial" w:cs="Arial"/>
                                <w:noProof/>
                                <w:sz w:val="24"/>
                                <w:szCs w:val="24"/>
                              </w:rPr>
                              <w:tab/>
                            </w:r>
                            <w:r w:rsidRPr="004D60AA">
                              <w:rPr>
                                <w:rFonts w:ascii="Arial" w:hAnsi="Arial" w:cs="Arial"/>
                                <w:b/>
                                <w:noProof/>
                                <w:sz w:val="24"/>
                                <w:szCs w:val="24"/>
                              </w:rPr>
                              <w:fldChar w:fldCharType="begin"/>
                            </w:r>
                            <w:r w:rsidRPr="004D60AA">
                              <w:rPr>
                                <w:rFonts w:ascii="Arial" w:hAnsi="Arial" w:cs="Arial"/>
                                <w:b/>
                                <w:noProof/>
                                <w:sz w:val="24"/>
                                <w:szCs w:val="24"/>
                              </w:rPr>
                              <w:instrText xml:space="preserve"> FILLIN  "Insertar descripcion de la oferta" \d "ESTUDIOS Y DISEÑOS DE REDES ELECTRICAS, VOZ Y DATOS, CCTV, DETECCION DE INCENDIOS, CONTROL DE ACCESO, DOMOTICA, DISEÑO DE REDES ELECTRICAS Y TELECOMUNICACIONES, DISEÑO DE SISTEMA DE AIRE ACONDICINADO, VENTLACION Y EXTRACCION MECANICA, EN 3D REVIT"  \* MERGEFORMAT </w:instrText>
                            </w:r>
                            <w:r w:rsidRPr="004D60AA">
                              <w:rPr>
                                <w:rFonts w:ascii="Arial" w:hAnsi="Arial" w:cs="Arial"/>
                                <w:b/>
                                <w:noProof/>
                                <w:sz w:val="24"/>
                                <w:szCs w:val="24"/>
                              </w:rPr>
                              <w:fldChar w:fldCharType="separate"/>
                            </w:r>
                            <w:r w:rsidRPr="004D60AA">
                              <w:rPr>
                                <w:rFonts w:ascii="Arial" w:hAnsi="Arial" w:cs="Arial"/>
                                <w:b/>
                                <w:noProof/>
                                <w:sz w:val="24"/>
                                <w:szCs w:val="24"/>
                              </w:rPr>
                              <w:t>ESTUDIOS Y DISEÑOS DE REDES ELECTRICAS, VOZ Y DATOS, EN 3D REVIT</w:t>
                            </w:r>
                            <w:r w:rsidRPr="004D60AA">
                              <w:rPr>
                                <w:rFonts w:ascii="Arial" w:hAnsi="Arial" w:cs="Arial"/>
                                <w:b/>
                                <w:noProof/>
                                <w:sz w:val="24"/>
                                <w:szCs w:val="2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3FC054" id="_x0000_t202" coordsize="21600,21600" o:spt="202" path="m,l,21600r21600,l21600,xe">
                <v:stroke joinstyle="miter"/>
                <v:path gradientshapeok="t" o:connecttype="rect"/>
              </v:shapetype>
              <v:shape id="2 Cuadro de texto" o:spid="_x0000_s1026" type="#_x0000_t202" style="position:absolute;margin-left:-49.8pt;margin-top:464.75pt;width:545.05pt;height:83.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esDgQIAAGsFAAAOAAAAZHJzL2Uyb0RvYy54bWysVN1P2zAQf5+0/8Hy+0hbKIyKFHVFTJMQ&#10;oMHEs+vYNJrt885uk+6v5+wkpWJ7YdpLcr773ffHxWVrDdsqDDW4ko+PRpwpJ6Gq3XPJfzxef/rM&#10;WYjCVcKAUyXfqcAv5x8/XDR+piawBlMpZGTEhVnjS76O0c+KIsi1siIcgVeOhBrQikhPfC4qFA1Z&#10;t6aYjEanRQNYeQSpQiDuVSfk82xfayXjndZBRWZKTrHF/MX8XaVvMb8Qs2cUfl3LPgzxD1FYUTty&#10;ujd1JaJgG6z/MGVriRBAxyMJtgCta6lyDpTNePQmm4e18CrnQsUJfl+m8P/MytvtPbK6ot6NOXPC&#10;Uo8mbLkRFQKrFIuqjZCq1PgwI/CDJ3hsv0BLGgM/EDMl32q06U9pMZJTvXf7GpMdJol5ej6ZjI+n&#10;nEmSjUfTs8nZNNkpXtU9hvhVgWWJKDlSE3NtxfYmxA46QJI3B9e1MbmRxrGGXBxPR1lhLyHjxiWs&#10;yiPRm0kpdaFnKu6MShjjvitNJckZJEYeRrU0yLaCxkhIqVzMyWe7hE4oTUG8R7HHv0b1HuUuj8Ez&#10;uLhXtrUDzNm/Cbv6OYSsOzzV/CDvRMZ21fatXkG1o04jdBsTvLyuqRs3IsR7gbQi1Fxa+3hHH22A&#10;qg49xdka8Pff+AlPk0tSzhpauZKHXxuBijPzzdFMn49PTtKO5scJTQY98FCyOpS4jV0CtYPGlqLL&#10;ZMJHM5AawT7RdVgkryQSTpLvkseBXMbuENB1kWqxyCDaSi/ijXvwMplO3Umz9tg+CfT9QKaduIVh&#10;OcXszVx22KTpYLGJoOs8tKnAXVX7wtNG57Hvr086GYfvjHq9kfMXAAAA//8DAFBLAwQUAAYACAAA&#10;ACEARaVjUeIAAAAMAQAADwAAAGRycy9kb3ducmV2LnhtbEyPTUvDQBCG74L/YRnBW7troKEbsykl&#10;UATRQ2sv3ibZbRLcj5jdttFf73jS2wzz8M7zlpvZWXYxUxyCV/CwFMCMb4MefKfg+LZbrIHFhF6j&#10;Dd4o+DIRNtXtTYmFDle/N5dD6hiF+Figgj6lseA8tr1xGJdhNJ5upzA5TLROHdcTXincWZ4JkXOH&#10;g6cPPY6m7k37cTg7Bc/17hX3TebW37Z+ejltx8/j+0qp+7t5+wgsmTn9wfCrT+pQkVMTzl5HZhUs&#10;pMwJVSAzuQJGhJSChoZQIXMBvCr5/xLVDwAAAP//AwBQSwECLQAUAAYACAAAACEAtoM4kv4AAADh&#10;AQAAEwAAAAAAAAAAAAAAAAAAAAAAW0NvbnRlbnRfVHlwZXNdLnhtbFBLAQItABQABgAIAAAAIQA4&#10;/SH/1gAAAJQBAAALAAAAAAAAAAAAAAAAAC8BAABfcmVscy8ucmVsc1BLAQItABQABgAIAAAAIQBl&#10;desDgQIAAGsFAAAOAAAAAAAAAAAAAAAAAC4CAABkcnMvZTJvRG9jLnhtbFBLAQItABQABgAIAAAA&#10;IQBFpWNR4gAAAAwBAAAPAAAAAAAAAAAAAAAAANsEAABkcnMvZG93bnJldi54bWxQSwUGAAAAAAQA&#10;BADzAAAA6gUAAAAA&#10;" filled="f" stroked="f" strokeweight=".5pt">
                <v:textbox>
                  <w:txbxContent>
                    <w:p w14:paraId="7548E604" w14:textId="1C9309E6" w:rsidR="00637ACE" w:rsidRPr="004D60AA" w:rsidRDefault="00637ACE"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r w:rsidRPr="004D60AA">
                        <w:rPr>
                          <w:rFonts w:ascii="Arial" w:hAnsi="Arial" w:cs="Arial"/>
                          <w:sz w:val="24"/>
                          <w:szCs w:val="24"/>
                        </w:rPr>
                        <w:t xml:space="preserve">PROYECTO: </w:t>
                      </w:r>
                      <w:r w:rsidR="004D60AA">
                        <w:rPr>
                          <w:rFonts w:ascii="Arial" w:hAnsi="Arial" w:cs="Arial"/>
                          <w:sz w:val="24"/>
                          <w:szCs w:val="24"/>
                        </w:rPr>
                        <w:tab/>
                      </w:r>
                      <w:r w:rsidR="004D60AA">
                        <w:rPr>
                          <w:rFonts w:ascii="Arial" w:hAnsi="Arial" w:cs="Arial"/>
                          <w:b/>
                          <w:noProof/>
                          <w:sz w:val="24"/>
                          <w:szCs w:val="24"/>
                        </w:rPr>
                        <w:t>PERFORMING ART CENTER - PAC</w:t>
                      </w:r>
                    </w:p>
                    <w:p w14:paraId="08AD2BEE" w14:textId="77777777" w:rsidR="00637ACE" w:rsidRPr="004D60AA" w:rsidRDefault="00637ACE" w:rsidP="0031540E">
                      <w:pPr>
                        <w:pBdr>
                          <w:top w:val="single" w:sz="4" w:space="1" w:color="auto"/>
                          <w:left w:val="single" w:sz="4" w:space="4" w:color="auto"/>
                          <w:bottom w:val="single" w:sz="4" w:space="1" w:color="auto"/>
                          <w:right w:val="single" w:sz="4" w:space="4" w:color="auto"/>
                        </w:pBdr>
                        <w:spacing w:after="0" w:line="240" w:lineRule="auto"/>
                        <w:jc w:val="both"/>
                        <w:rPr>
                          <w:rFonts w:ascii="Arial" w:hAnsi="Arial" w:cs="Arial"/>
                          <w:b/>
                          <w:noProof/>
                          <w:sz w:val="24"/>
                          <w:szCs w:val="24"/>
                        </w:rPr>
                      </w:pPr>
                    </w:p>
                    <w:p w14:paraId="767B0254" w14:textId="164E177B" w:rsidR="00637ACE" w:rsidRPr="004D60AA" w:rsidRDefault="00637ACE" w:rsidP="004D60AA">
                      <w:pPr>
                        <w:pBdr>
                          <w:top w:val="single" w:sz="4" w:space="1" w:color="auto"/>
                          <w:left w:val="single" w:sz="4" w:space="4" w:color="auto"/>
                          <w:bottom w:val="single" w:sz="4" w:space="1" w:color="auto"/>
                          <w:right w:val="single" w:sz="4" w:space="4" w:color="auto"/>
                        </w:pBdr>
                        <w:spacing w:after="0" w:line="240" w:lineRule="auto"/>
                        <w:ind w:left="2124" w:hanging="2124"/>
                        <w:jc w:val="both"/>
                        <w:rPr>
                          <w:rFonts w:ascii="Arial" w:hAnsi="Arial" w:cs="Arial"/>
                          <w:b/>
                          <w:sz w:val="24"/>
                          <w:szCs w:val="24"/>
                        </w:rPr>
                      </w:pPr>
                      <w:r w:rsidRPr="004D60AA">
                        <w:rPr>
                          <w:rFonts w:ascii="Arial" w:hAnsi="Arial" w:cs="Arial"/>
                          <w:noProof/>
                          <w:sz w:val="24"/>
                          <w:szCs w:val="24"/>
                        </w:rPr>
                        <w:t xml:space="preserve">ASUNTO:  </w:t>
                      </w:r>
                      <w:r w:rsidR="004D60AA">
                        <w:rPr>
                          <w:rFonts w:ascii="Arial" w:hAnsi="Arial" w:cs="Arial"/>
                          <w:noProof/>
                          <w:sz w:val="24"/>
                          <w:szCs w:val="24"/>
                        </w:rPr>
                        <w:tab/>
                      </w:r>
                      <w:r w:rsidRPr="004D60AA">
                        <w:rPr>
                          <w:rFonts w:ascii="Arial" w:hAnsi="Arial" w:cs="Arial"/>
                          <w:b/>
                          <w:noProof/>
                          <w:sz w:val="24"/>
                          <w:szCs w:val="24"/>
                        </w:rPr>
                        <w:fldChar w:fldCharType="begin"/>
                      </w:r>
                      <w:r w:rsidRPr="004D60AA">
                        <w:rPr>
                          <w:rFonts w:ascii="Arial" w:hAnsi="Arial" w:cs="Arial"/>
                          <w:b/>
                          <w:noProof/>
                          <w:sz w:val="24"/>
                          <w:szCs w:val="24"/>
                        </w:rPr>
                        <w:instrText xml:space="preserve"> FILLIN  "Insertar descripcion de la oferta" \d "ESTUDIOS Y DISEÑOS DE REDES ELECTRICAS, VOZ Y DATOS, CCTV, DETECCION DE INCENDIOS, CONTROL DE ACCESO, DOMOTICA, DISEÑO DE REDES ELECTRICAS Y TELECOMUNICACIONES, DISEÑO DE SISTEMA DE AIRE ACONDICINADO, VENTLACION Y EXTRACCION MECANICA, EN 3D REVIT"  \* MERGEFORMAT </w:instrText>
                      </w:r>
                      <w:r w:rsidRPr="004D60AA">
                        <w:rPr>
                          <w:rFonts w:ascii="Arial" w:hAnsi="Arial" w:cs="Arial"/>
                          <w:b/>
                          <w:noProof/>
                          <w:sz w:val="24"/>
                          <w:szCs w:val="24"/>
                        </w:rPr>
                        <w:fldChar w:fldCharType="separate"/>
                      </w:r>
                      <w:r w:rsidRPr="004D60AA">
                        <w:rPr>
                          <w:rFonts w:ascii="Arial" w:hAnsi="Arial" w:cs="Arial"/>
                          <w:b/>
                          <w:noProof/>
                          <w:sz w:val="24"/>
                          <w:szCs w:val="24"/>
                        </w:rPr>
                        <w:t>ESTUDIOS Y DISEÑOS DE REDES ELECTRICAS, VOZ Y DATOS, EN 3D REVIT</w:t>
                      </w:r>
                      <w:r w:rsidRPr="004D60AA">
                        <w:rPr>
                          <w:rFonts w:ascii="Arial" w:hAnsi="Arial" w:cs="Arial"/>
                          <w:b/>
                          <w:noProof/>
                          <w:sz w:val="24"/>
                          <w:szCs w:val="24"/>
                        </w:rPr>
                        <w:fldChar w:fldCharType="end"/>
                      </w:r>
                    </w:p>
                  </w:txbxContent>
                </v:textbox>
                <w10:wrap anchorx="margin"/>
              </v:shape>
            </w:pict>
          </mc:Fallback>
        </mc:AlternateContent>
      </w:r>
      <w:r w:rsidRPr="00595A1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12673483" wp14:editId="1C563CAA">
                <wp:simplePos x="0" y="0"/>
                <wp:positionH relativeFrom="column">
                  <wp:posOffset>-1080135</wp:posOffset>
                </wp:positionH>
                <wp:positionV relativeFrom="paragraph">
                  <wp:posOffset>-229117</wp:posOffset>
                </wp:positionV>
                <wp:extent cx="7772400" cy="5916444"/>
                <wp:effectExtent l="0" t="0" r="0" b="8255"/>
                <wp:wrapNone/>
                <wp:docPr id="10" name="Grupo 10"/>
                <wp:cNvGraphicFramePr/>
                <a:graphic xmlns:a="http://schemas.openxmlformats.org/drawingml/2006/main">
                  <a:graphicData uri="http://schemas.microsoft.com/office/word/2010/wordprocessingGroup">
                    <wpg:wgp>
                      <wpg:cNvGrpSpPr/>
                      <wpg:grpSpPr>
                        <a:xfrm>
                          <a:off x="0" y="0"/>
                          <a:ext cx="7772400" cy="5916444"/>
                          <a:chOff x="0" y="-3326"/>
                          <a:chExt cx="7772400" cy="5916743"/>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326"/>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756ED1D" id="Grupo 10" o:spid="_x0000_s1026" style="position:absolute;margin-left:-85.05pt;margin-top:-18.05pt;width:612pt;height:465.85pt;z-index:251662336;mso-height-relative:margin" coordorigin=",-33" coordsize="77724,5916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92dDEAwQAAGUJAAAOAAAAZHJzL2Uyb0RvYy54bWycVttu2zgQfV9g&#10;/4HQe+K7HQtxCiPZBAGyrdF0kWeaoiSiEskl6Uv6N/st+2N7SEqy67iXbYDIQ81wOHPmzFDX7/Z1&#10;RbbcWKHkIhlc9hPCJVOZkMUi+evT/cVVQqyjMqOVknyRvHKbvLv5/bfrnU75UJWqyrghcCJtutOL&#10;pHROp72eZSWvqb1Umksoc2Vq6rA0RS8zdAfvddUb9vvT3k6ZTBvFuLV4exeVyU3wn+ecuQ95brkj&#10;1SJBbC48TXiu/bN3c03TwlBdCtaEQX8hipoKiUM7V3fUUbIx4o2rWjCjrMrdJVN1T+W5YDzkgGwG&#10;/ZNsHoza6JBLke4K3cEEaE9w+mW37P12ZYjIUDvAI2mNGj2YjVYEa4Cz00UKmwejn/XKNC+KuPL5&#10;7nNT+19kQvYB1tcOVr53hOHlbDYbjvtwz6CbzAfT8XgcgWclqnPYdzEaDaet5o9v7Z6NR96m1x7e&#10;8zF2IWnBUvw3WEF6g9WPOYVdbmN40jipf8pHTc3njb5AWTV1Yi0q4V4DRVFAH5TcrgRbmbg4wI7+&#10;iKg/1rTgklz53Ly9N4kbqE/oSbHPlkh1W1JZ8KXVoDaKFpD42rznl1+dtq6EvhdVRYxyL8KVzyXV&#10;qPMgMNYrm0TRFye8OoNV5OydYpuaSxeb0PAKOStpS6FtQkzK6zUHp8xjNkDZMQAcztNGSBfLaw37&#10;iAR8Pw6Gk+ksIejGEaR5o3eGO1b6Mvts2gQiMhZMJOvdnyqDU7pxKuRxlolHjDrPxslkNJoENnZ8&#10;AtzGugeuauIFZIFIwxF0+2RdpF5r4rlfSf+UykMctf5NCNyH2ojIw7cTxpxt8cbqDeL/q5NDIRGa&#10;d3ug1LyllIf4339ksakUCcA2dl0r2zQG2LZS18fDKcqCqviGHVzNJ4NZrEsL4rA/uhpNmpaeDUdz&#10;tHdMvS1DC9BPYmhVJTIPoIcyTH9+WxmypZjb6yLSHIpjq2/A7nOMWQXJvVY8FukjzzHoMI+GoZgn&#10;h1DGQOfYErakGY9nT/r4a1LrdoThU0k49J5zRN35bhz46+uQQOs7ItTY+6083FDd5v73Aoubux3h&#10;ZCVdt7kWUplzDipk1Zwc7RH+ETReXKvsFT2F8RBGuNXsXoD6T9S6FTW4EFFpXPLuAx55pXaLRDVS&#10;Qkplvpx77+3BbmgTssMFu0js3xvqp2r1KMH7+WA8hlsXFuPJbIiFOdasjzVyU98qcAHjBNEF0du7&#10;qhVzo+oXfAss/alQUclw9iJhzrSLW4c1VPiaYHy5DHIc10/yWWPIx+J55n7av1CjG+46sP69anuN&#10;pidjINr6eki1xDTKRZgRB1wbvNH3QQp3eaBQ893hPxaO18Hq8HV08x8AAAD//wMAUEsDBAoAAAAA&#10;AAAAIQAGjIzLxv4LAMb+CwAUAAAAZHJzL21lZGlhL2ltYWdlMS5qcGf/2P/gABBKRklGAAEBAQEs&#10;ASwAAP/bAEMACAYGBwYFCAcHBwkJCAoMFA0MCwsMGRITDxQdGh8eHRocHCAkLicgIiwjHBwoNyks&#10;MDE0NDQfJzk9ODI8LjM0Mv/bAEMBCQkJDAsMGA0NGDIhHCEyMjIyMjIyMjIyMjIyMjIyMjIyMjIy&#10;MjIyMjIyMjIyMjIyMjIyMjIyMjIyMjIyMjIyMv/AABEIDOsJ6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f6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ZNNFbwvNNIscSDczucBR6k15D4w+K9y7yWXhv8AdxjIa8dcs3+4D0Hu&#10;efpQJux6xe6jY6bD5t9eW9rH/emkCD9a5qf4oeC7dyr67ESP+ecUjj81U186Xz3mo3LXF7czXMzd&#10;ZJXLE/iaqpYSSyLHFGzuxwqqMkn2FOxPMfUWkeOfDOvXIttO1eCWdvuxsGjZvoGAz+FdDXhvgD4T&#10;6iNVtNY1pWs4LeRZo7fP7x2ByM/3RkfX6da9y6UikFFY194s0DTmK3WrWyuOqq+8j8Fyay2+JfhV&#10;Wx/aLH3ED/4Vm6tNbyR0wweImrxpt/JnW0Vz1n468MXzhIdYtwx6CXMf/oQFdAjrIgdGDKwyGByD&#10;VRnGXwu5nUo1KbtOLXqrC0UUVRm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Wfq+tafodmbrULhYo/wCEHlmPoB3NAGhVW91Ox05N95eQW6/9NHC/zrgxrvirxkxXQbf+&#10;y9NJwbub7zD2/wDrfnWhp/wz0qOT7Rq09xqlyeWaZyFJ+nX8zSv2FfsTXfxM8OW7FIJprxx2t4if&#10;1OKqf8J9ql3/AMg7wnqEwPRpPlB/Sugvk07wtolzf2mlwhbZN/lwoFJ/HFLpeuNrPhVdXtohHJJC&#10;7rGx3YYZwDjr0o1Fqc+PEHjufBh8L28YP/PaX/64o/tT4iEZ/sLTf+/3/wBlWl4E8Q3XiTQ5Lq9E&#10;YuI52jYRrgAYBH866iiwJXOEOu+PoeZfDVpIP+mcvP8A6FR/wnOu2nOoeEL1V7tCS39KteLfEGpa&#10;F4g0RYZEGn3cnlTKyAnO4cg9uDVjxb4qn0K606ysLaO5vb2TasbkgBemePc/oaQFO2+KGgu4ju1u&#10;7J+hE0Jx+YrpdP1zStVUGx1C3nJ/hRxn8utTT2FrfRBb21gmJHzB0DD9a4efwn4M1y8ng0u7Wz1C&#10;FyrC3kwQw6/Kev4U9Q1PQqK82aXxn4K+eY/21pSdW5LoP5j9RXXeHvFWmeJYN9nLtmUZeCTh1/Du&#10;PcUXGmbdFFFMYUUUUAFFFFABRRRQAUUUUAFFFFABRRRQAUUUUAFFFFABRRRQAUUUUAFFFFABRRRQ&#10;AUUUUAFFFFABRRRQAUUUUAFFFFABRRRQAUUUUAFFFFABVe9vbfT7SS6upBHEgySf5D1NSTTR28LS&#10;yttRRkmvPdeurnWrjL5WBD+7j9Pc+9NEylY5vxd4kvvEkphXdDp6HKQg/e929T7dBXItp3tXcDSH&#10;lkWOOMs7HAAHJrr9C8DW1sVudSRZZRysPVV+vqf0p7GavJnm/h74d6hrzLKw+y2RPM0g+8P9kd/5&#10;V6zoHhHRPC8O+1gXzgvz3U2C59eew+mKk1nxNY6KhiH764AwIYz0+p7V5xrWv6lrTEXEpWDPEMfC&#10;j6+v41xV8bTpabs9bBZVVr+89I93+iOy1v4h6dp+6KxX7bOOMqcRg/Xv+H515vrfinWtbLLc3bJA&#10;f+WEPyp+Pr+OagaH2qL7OzsFVSzHgADJNeVVxdSro3ofU4XL8PhtYq77v+tDIaGoWhru9N+H+s6l&#10;td4RaRH+Kfg/989f5V2Gm/DHR7Xa97JLeSDqCdifkOf1qqeFqz2VvUqvm+Fo6OV32Wv/AADxFbWS&#10;ZwkcbO56KoyTXq/wu0fxHp08z3qzW+lvGdsE/BL5GCqnkd/TNegW1hpmjW5Nvb21pEo+ZgoQfif8&#10;awtU+JXhLSSyzazDNIP4LbMp/Ncj9a9ChgvZyUm9Twsfnn1im6UYWT76nV0V5Lf/AB40qJiLDSLu&#10;4H96Z1iH6bqoxfH35v3vh35f9i75/wDQK7rHgXR7RRXm+lfGvwxfMqXiXdg56tLHvQfiuT+ld9p+&#10;pWOq2q3On3cN1A3R4nDD6cdDQO5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PSiigCA3lqCQbiEEcEG&#10;QUfbbX/n5h/7+CvlbVz/AMTq/P8A08yf+hGqdcjxaTtY+thws5RT9rv5f8E+tfttp/z9Q/8AfwUf&#10;bbT/AJ+of+/gr5Joo+trsV/qq/8An7+H/BPrb7baf8/UP/fwUfbbT/n6h/7+Cvkmij62uwf6qv8A&#10;5+/h/wAE+tvttp/z9Q/9/BR9ttP+fqH/AL+Cvkmij62uwf6qv/n7+H/BPrb7baf8/UP/AH8FH220&#10;/wCfqH/v4K+SaKPra7B/qq/+fv4f8E+tvttp/wA/UP8A38FH220/5+of+/gr5Joo+trsH+qr/wCf&#10;v4f8E+tvttp/z9Q/9/BR9ttP+fqH/v4K+SaKPra7B/qq/wDn7+H/AAT62+22n/P1D/38FH220/5+&#10;of8Av4K+SaKPra7B/qq/+fv4f8E+tvttp/z9Q/8AfwUfbbT/AJ+of+/gr5Joo+trsH+qr/5+/h/w&#10;T62+22n/AD9Q/wDfwUfbbT/n6h/7+Cvkmij62uwf6qv/AJ+/h/wT62+22n/P1D/38FH220/5+of+&#10;/gr5Joo+trsH+qr/AOfv4f8ABPrb7baf8/UP/fwUfbbT/n6h/wC/gr5Joo+trsH+qr/5+/h/wT62&#10;+22n/P1D/wB/BR9ttP8An6h/7+Cvkmlo+trsH+qr/wCfv4f8E+tfttp/z9Q/9/BR9ttP+fqH/v4K&#10;+SaKX1tdg/1Vf/P38P8Agn1t9ttP+fqH/v4KPttp/wA/UP8A38FfJNFP62uwf6qv/n7+H/BPrb7b&#10;af8AP1D/AN/BR9ttP+fqH/v4K+SaKPra7B/qq/8An7+H/BPrb7baf8/UP/fwUfbbX/n6h/7+Cvkq&#10;nRRtLIEXr/KhYtN2USJ8MKEXOVayXl/wT6X8UeMLDw5p3nb0nuZMiGBGzuPqcdAK5zw/4RvPEN2u&#10;v+K2aV3+aC0bhVXtkdh7fnWD8NfCMMx/tvUVQWUDYgWQ4DuD9457A/rXsg5rpWurPk5KPM+V3XQ4&#10;3xx4h1Lw3Dp0Wk28JNxIYwWXOMYwoHvWh4Y8XWfiOFo8fZ9Qi4mtXPzKR1I9RWd8TrQz+Ejcp9+0&#10;nSYH05x/WuVj0HxF4tuR4ltorbS5VjBt2RiHnYfxE+/qaLu5N3c9Q1i2F5o17bH/AJawOv5g1yPw&#10;puhN4UltmIzb3DKQT0Bwf8a6Xw7Lq8+jxNrlvHDe9GCNncPUjsfaub1LwD4ejvZbr+0Z9OWUkyRR&#10;3ARGz14NPrcPMp/DBhDqHiGxQhoo7gMrA5B5Yf0FejVyOl6p4M8L2RtbPUrSNCcuwk3s59SR1qyf&#10;iB4WH/MXi/75b/ChaArJGf8AFCzM3hVbtP8AWWc6Sg+gzg/zFZnhUnxb40uvEcqH7LZxrDbK397H&#10;J/Un8RXQ3XifwlrVjNYz6rbPBMux1ZimR9Tirvh2HQ9N05LLR7mB4dxYBZg5JPrS6hZNj/E+sLoX&#10;h28vyR5iJtiHq54H+favIPD0Hhm5tXg16e7stTlk82K75VQD0wfzPP516J8QfDuq+IrG2i094Wjh&#10;YyPA7FTIe2D045/Os6212y1GW18P+J/DT21w22GEGPch7Daeo/Ch7ie50vhjS9Q0y0mjvdYbUoXI&#10;Ns7DlUx3PfNYPinwIZJ/7Z8OsbPU4zvKRnaJPp6H9DXdKqxRhVAVEGAOgAFcD4h+JUVnei00W3+3&#10;vE264kGSoQfeC46/XoKbtYbtYueDvHEetK1hqYW21SEEOG+USY6kehHcV1v221/5+Yf+/grzDxxo&#10;Vn4h0ZPFejAOGTNyij7y92I/vDoa8euIDDJgfdPIPtWVSr7Naq56eV4GGNqOk58summ/4n1h9ttP&#10;+fqH/v4KPttp/wA/UP8A38FfJOaKy+trse9/qq/+fv4f8E+tvttp/wA/UP8A38FH220/5+of+/gr&#10;5Joo+trsH+qr/wCfv4f8E+tvttp/z9Q/9/BR9ttP+fmH/v4K+SaKX1tdg/1Vf/P38P8Agn1zFNFN&#10;nypEfHXawOKkryT4If6jWf8Afi/k1et10wnzx5j5vHYX6piJUb3t1+VwoooqzkCiiigAooooAKKK&#10;KACiiigAooooAKKKKACiiigAooooAKKKKACiiigAooooAKKKKACiiigAooooAKRmCKWYgKBkknAA&#10;pa8w+KnjQacg0CzkxPKoa5YH7qHov1PU+31oE3Ysa34xS9vGitn/ANFjOFP98+tQ6dezandJbW0f&#10;mSN+QHqfQV5pov27W9ThsLBDJPKcAdlHck9gK9203T9N8FaEZLiYb8AzTkfNI3oB/IU21FXZEYSn&#10;KyNGysLbSrczSsgcLmSVuAPp6Cub1rxVJcBrfTmMcfQy9Gb6en865nWvFdxrU5HMVqp+SIH9T6mq&#10;Ed1714uKx0p+7T0Xc+nwWVKmlOrq+3RE8kJYknJJ5JqNbOSaQRxRs7scBVGSa6TRfDl5qarNMDBb&#10;HkMw+ZvoP612tlptjpMJ8mNU4+aRjyfqaxoYGpV1eiN8TmlOh7sdWcTpngG4uNsmoSfZ4/8AnmvL&#10;n+g/Wuy0/RNM0aMtbW8cZA+aV+W/FjVDU/FCW4KWUPnyf324Qf1NcNq9xqmsMftly7R9ol+VB+A/&#10;rXsUcLTpfCte58/icxrV9JPTstjr9Z+IehaTuRJmvZx/BbDcM+7dP5155rXxW8QXhZNNgh0+M9GA&#10;8yT8zx+lVn0b/Zqs+jf7NdNjg52chql3qusSeZqN9c3TdvNkLAfQdBWW1gR2rvl0GWd9kULyOeio&#10;pJrTtfhtrd5g/ZBCp/imYL+nX9KBJtnlTWTD1qM2rivdLX4NlsG91NE9VhjLfqcfyrZtvhF4bhA8&#10;83dwe+6UKD/3yB/Oi6Ksz5vMLjtWloevat4b1BbzS7l4JB95Qcq49GHQivpWD4eeE7fG3RbdiP8A&#10;noWf+ZNaUHhnQbYgwaLp8ZHIK2yZH44pXK5WHhrV317w5YapLbtbyXMQdoj/AAnoce3GR7EVq0AY&#10;GBRSK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Pk7V/8AkM3/AP18yf8AoRqnVzV/+Qzf/wDXzJ/6Eap1&#10;48viZ+uUvgj6BRRRUlhRRRQAUUUUAFFFFABRRRQAUUUUAFFFFABRRRQAUUUUAFFFFABRRRQAUUUU&#10;AFFFFABRRRQAUUUUAH8zXQ+GNEl1fVLWxiyJLl8FsfdQdT+WawoY/NmVfU8/SvavhLowEd3rMi9T&#10;5EH0H3j/ACFdeGp3fMz5PifGuMI4WD1lq/Tp9/6FrxLGmo6hpngXSz5dsgV7sqfuxryF+vf6kVt6&#10;L4iN/wCJrrRrC1VtM0+IRm53HIccbff0/A1V8SfD631W7fUtNuZLHUmbeXDHa7ep7g+4rjbbU9f8&#10;Eafd6LNpIWe8YiG6TJLO3Gc9G9uhFdt2mfE6pnpMt1pni3TtV0q2utxTNvMQv3G7EevI/SsPUPEm&#10;leANHt9Gt3e9u4UwsRYZGecue3061XuJ0+HHgSKCPa2qXOeTzmUj5mPqFH9K8l/0i/vB9+e5nkxk&#10;8s7E0m/vBs3dV8deINWdt981vEekVv8AIAPr1P51z0kjzMWldpG9XYk/rWpr3h+58P3UVrdOjztC&#10;JZFjBIjycAE96yah3vqSJgegpaKKQCYpVJRsqSp9QcUVt+E9A/4SPX4rFnZIQpkmZeoUdh7ngUIB&#10;NN8Xa9pTL9m1KYoP+Wcp3r+Rr0rwv8RrLWporTVYo7W9ziN+sbt7E/dNReJvh5ocHh66uLCFra4t&#10;ojIr+YSGwMkMDXkHUVd3EeqPa/GGneJ9b1GHSrB0t9JlTdNOpwfcN3+gHXvXOxFPhp4jks5Ijf6f&#10;fW+4bUBlGODx6deP8K2vhx4qk1eyfSr2Xde2yZjkbkyJ059SKs+H/CF9H4iuNd1+7F1eB2W3C/dV&#10;emcduOg7U99UPfVFL4ZQ3L22ru1q8GlXE263hlHAznIGeoxgV5x448NnQ9cnskB8hv31sf8AYPb8&#10;OlfRAAAwBwK4T4m6SmpeHRqEBV5rB8sVOTsPDD8ODRKN42NaNWdCcakHrF3Pn/p14NJVm8i8uYnH&#10;ytyKrV5c48rsfquFxEcTRjWhs0FFFFQdAUUUUAexfA//AFGs/wC/F/Jq9bryT4H/AOo1n/fi/k1e&#10;t16mH/ho/Ns9/wCRhU+X5IKKKK2PJCiiigAooooAKKKKACiiigAooooAKKKKACiiigAooooAKKKK&#10;ACiiigAooooAKKKKACiiigAooooAy/EeuW/hvw/e6vdf6u2jLBc/fboq/iSB+NfJlzqt9r2syXEm&#10;+e9vJs7VGSzMeAB+gFepfH/xGzS6f4cgf5VH2q4APU8hAf8Ax4/iKZ8FPBsUEEvjPVwqQxBhZ+Zw&#10;FAzvlP05A/H2o2Fa7sd14R8PWHw48KyahqroL6RA1zIOSD2iT1/qeenTgfEHiu68RagZ5iUgQkQw&#10;g8IP6n1NUfG3jaXxTqx8pmTToCRbxnjP+2R6n9BVDQNKv/EOpJY2EReQ8sx+6i/3mPYV5OJrSqy5&#10;I7fmfWZfgI4Wn7Wr8X5GpYpcX1zHbWsTyzOcKiDJNereG/BMOnKlzqW2e66hOqR/4mreiaDpPgrS&#10;XmllQOFzcXcvBPsPQeg/nXD+JPiVLfu9rpRaC16GXo8n/wASP1row2CjD3p6s8vMM2dS8KWkfxZ3&#10;+r+KbHTGaFGE9wOCinhfqf6Vylz4iuL5900nHZBwB+FefrqWf4v1q3aXM93OsFtHJLKxwqIpJP4V&#10;6FjwnJs7FdRU9cGpY7mOZgqx7mPQAZJqfRfA95MFl1SXyFPPkxkF/wAT0H612dpp1hpUJ8iKOJQP&#10;mdjz+JNJsag2c7a+HZ7oBpIhAp/v9fyrUt/C2mxENKhmb/aOB+QqO+8YaVZkpHKbmQdouR+fT8s1&#10;gXXjK9ucrBst1P8AdG5vzNclXG0qfW/oejQyyvU15bLzO3SO1sYTtWGCMdcAKKyb3xhollkNeCVh&#10;/DCpf9Rx+tcBdPPetvnnklb1diaoyWvtXBUzOT+CP3nsYfJKX/L2bfpodZe/E6CPIs9Nlk9GlcL+&#10;gzXP3nxM16TIgitIB2whY/qf6VkyWvtVWS19q5J42vL7R7eHyzAQ/wCXafrqS3HjjxPMTu1SRQe0&#10;aqv8hWdL4j1uY/vNXvj/ANt2H9afJbe1VXtvasHVqPeT+89alRwsfhpxXyQNq2ot97ULo/WZv8as&#10;2XibW9PkD22p3S4/haQsv5HIrPaBh0BNRlWXqCKlTmndM6HRozXK4pr0R6l4e+KSyultrkSxk8C5&#10;iHy/8CXt9R+VejxSxzxJLE6vG4yrKcgj1Br5lrvfhv4omstSj0a4cvaXLYiyf9W/t7H09fxr1MHj&#10;5OSp1db9T5bOMgpqm6+FVmtWuny/yPYKKKK9k+L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5O1f/kM3/8A18yf+hGq&#10;dXNX/wCQzf8A/XzJ/wChGqdePL4mfrdL4I+gUUUVJoFFFFABRRRQAUUUUAFFFFABRRRQAUUUUAFF&#10;FFABRRRQAUUUUAFFFFABRRRQAUUUUAFFFFABRRS9/wCVMC/YQkgsASzHao9a+hYr7TfAfhKwivnK&#10;7UC7UXLO55bA+pNeP+BtLGoeJ9LtWG5EfznB9F+b+eK7jxJrGlyfE20i1eULYafF0ZSymRueR6dP&#10;yr06UeSCPyzMsS8Ti6lXpey9FojuNF8T6Vr1k11Z3ACIwV1l+UqT0BzWqyRzKu5VcAhhkA89iK8l&#10;0jw5pfjLxPrU6zGDTUlAhjt2Cbz/AHsenHp3rr7TSIPAXhvVbmO7muAFMimX+EgYVR+JrVM4U2ec&#10;fETWTq3iqaNGzb2Y8hMdMj7x/Pj8Kr+CLCa416K+ijMq2EiTSRgZJUnBI9x1/CucZ2di7kl2JZj6&#10;k9a7j4V36WviiW2kYD7VAVTPdgc4/LNZp3kTuz07xFp9nf6Pe28qxCa6gZEYgBmKgsBnqcHmvncd&#10;K93+Ik5tPCj3UbBJ4ZkMTehJwf0JrwnpTmOW4UVPZWk+oXsNpbJ5k8zhEX1JruT8JNX7X9n9zPRv&#10;venT9alJsmxwCLvdV3BdzAbj0Ge9evvpdv8ADqVNZtbeS5spLdYLsKcurdQ4z2J4PpxXF6DaaHpl&#10;tqd3r58y8tS1umnkYYseM/8A1+3X0rs/CusS+KfA+p2N7EGe2hMO/rvG0lSfcYqooaOV8T/EW916&#10;zksba3FnaScSfNudx6E9AK4qkHQfSlqW7iNLw/qz6Hr1pqCE4iceYB3Q8MPyr3DxL4oh8O6VDffZ&#10;ZboTsFiEXQkjIye2a+fcZFe6/D7UV1bwhaCXDy2jGFt3OCv3T+RFVB9Covoc9s8d+MB85Gjae/bl&#10;WI/9CP6Cur0Hwha6Jol1ppuZrlLrPmmTpkjBwO1dFXJeK/EdzomraKsM8P2We48u6QgF8HGD7Cr2&#10;1Hax4VrVg9lcXVpKMSWsrIfwOKxK9O+J+mC08WPOF/d3kQk6cbhwf5CvNJVKSMD1zXBiY2dz7Xhb&#10;E81KeHf2Xdej/wCD+YyiiiuU+sCiiigD2L4If6jWf9+L+TV63XknwP8A9RrP+/F/Jq9br1MP/DR+&#10;bZ7/AMjCp8vyQUUUVseSFFFFABRRRQAUUUUAFFFFABRRRQAUUUUAFFFFABRRRQAUUUUAFFFFABRR&#10;RQAUUUUAFFFFABRRWV4mvjpnhbVb0NtaC0ldT/tBTj9cUAfNl5bXHxH+LNxFCzbLu7Kh/wC5AnG7&#10;8EX867n4r+KIdNtbfwZo2Ira2jQXIQ9AANsf5YJ/D3qj8L44fC3hDW/Gt0gaXH2a0Vv4jxn82Kj/&#10;AICa87YXmtaqTh7m9u5s4HLO7H/E1y4qpZci6nuZJg1Um689o7ev/ALvh3R7/wASavDpunx75ZDl&#10;mP3Y17sx7AV9C28GgfDDwsXmlCj/AJaSEfvLmTHQD+Q6AfiazdF03R/hN4Kl1DU5F+1Moa4kXlpZ&#10;P4Yk9f8A9ZPt4H4s8bah4v1h769fbGMiC3U/LEvoPf1PeqoUFBcz3Mc0zF4iXs6fwL8fP/I6TxV4&#10;9v8AxVel5m8mzQ/ubZW+Vfc+re9YK3vvWRpltfaxfxWOn28lzdSnCRxjJP8AgPevoXwL8KLPQUiv&#10;9a8u81PAZY+sUJ9h/Efc/h611XPGtc5Lwj8O9W15Uu77dYWDchmX95IP9lew9z+tevadpGjeFrBj&#10;AkVtEo/eTysNzf7zGsDxV8S9L0FntbPbfX44Ko3yRn/ab19h+leRax4p1TxBcebqF0zgHKxLwifQ&#10;f161x1sXGGi1Z6+DyirW96Xux/H7j1bWfibZW5aHSYvtMg4858hB9B1P6VxGoeI9R1eTdeXTuuch&#10;Bwo+gHFcmk/vVu1E91MsNvFJLK3RI1LE/gK8urWqVdG/kfRUMBQw6vFa93ubKXPvVmO6961tH+He&#10;s3oWS9KWMR7P8z/98jp+Jrt9N8B6NYANLG93IP4pjx/3yOPzzThgqs+lvU56+Z4alpe78v6scDaf&#10;aLp9lvDJK3oik/yrobTwvq1yAZIUhU95W5/IZNegwwxW8YjhiSNB0VFAH6U+uuGWwXxu55VXOaj/&#10;AIcUvxOQh8Cxnm4uz9I0/qavReCtGjxviklP+3If6YroaK6Y4OhHaJxyzHFS+2/lp+RlxeHNGh+7&#10;ptuf95N386tpp9lF/q7O3X/diUf0qzRWypwWyOeVarL4pN/MYIYl6RIPoopGghb70SH6qKkoqrIz&#10;5n3KcukabOMTafaSf78Kn+lVLfwvodrepdwaXbxzxnKuq4wfUDpWvRUunBu7RqsRVimlJ29WFFFF&#10;WYhRRRQAUUVwfjb4jQeHy+n6aEuNSxhieUh+vq3t+fpQlcTdjsNS1bT9ItvtGoXcVtF2MjYz9B1P&#10;4VwWqfGLTLdmTTbGe7I/jkPlr+HU/oK8i1HU73Vrtrq/uZLiZurOc49h6D2Faeh+Ddc8QgPY2TeQ&#10;T/r5TsT8Cev4Zq+VdSOZvY6W5+MOvSH9xaWMK+6Mx/nUKfF3xIpG6OxcehhI/k1atp8F7plBvNYh&#10;jbuIoS/6kipZ/gs4TNvras3pJb4H5hjR7oe8R2PxnuAwGoaTE692t5CpH4HP867rQfHWg+IWWK2u&#10;vKuW6QTjY5+nY/ga8f1n4b+I9HRpTai7hXkyWp34H+71/Ssbw4CPFOkgjBF7DkH/AHxRZPYFJrc+&#10;naKKKg0Cori5gs4GnuZo4Yl+88jBQPxNcr4x8fWPhdDbxBbnUmGVhB4T0Lnt9Op9uteI634i1TxD&#10;dGfUbp5cH5YxwifRegqlG5Lkkey6p8VfDlgzJbvNfOP+eCYX/vpsfpmucuPjTIWP2bRVA9ZLjP8A&#10;Ja840zRNT1mQx6dYz3JHUxpwPqeg/Gupt/hR4nmUM8drBntJNk/+Og07JE3kzYT40Xob59HtyP8A&#10;ZmYf0NbOn/GLSZ2C39jc2uf4kIkUfXof0rjrj4T+J4VykdrP7RzYP/jwFcxqmgatorY1HT57cE4D&#10;Ovyn6MODRZMLyR9I6XrWm61B52nXkVwg67G5X6jqPxq/XyvY6hd6ZdpdWVxJBOnR4zg//XHtXtXg&#10;f4iw6+U07U9kGpYwjDhJ/p6N7fl6UnGxSlc76iiipKMbxJ4msfC9lFd36TtHLJ5aiFQxzgnuR6Vz&#10;9p8VvD95eQWsUN+JJpFjXdEuMk4Gfm96o/GT/kWrH/r8H/oDV5LoH/IxaZ/19xf+hiqSTRDk07H1&#10;DRRRUlhRRRQAUUUUAFU9U1KDSNNmv7kOYYgCwQZPJA4/Orlc746/5EzUf91P/Q1rOrJxhKS6I3wt&#10;ONWvCnLZtL72Z3/CztB/55Xv/fpf/iq7CGVZ4I5kztkUMM9cEZr5vr6K07/kGWn/AFxT/wBBFceB&#10;xNSs5c/Q9rPMsoYKMHSvrff5EeryPDot/LE5SRLeRlYdQQpINYPg7xhFr9uLa5Kx6jGvzL0Eo/vD&#10;+orc1z/kAaj/ANesv/oJrwC3uJrS4juIJGjljYMjqcEGli8TKhVi1t1HlGW08dhqkZaSTVn8vyPo&#10;6iuW8H+L4fENt5E5WPUI1+dOgkH95f6jtXU13U6kakVKOx4eIw9TD1HSqqzQUUUVZiFFFFAFPVNS&#10;g0jTZr+5DmGIAsEGTyQP61zH/CztB/553v8A36X/AOKrR8df8iZqP+6n/oa14dXmY3F1KNRRj2Pp&#10;8kynD4yhKpVvdO2j8kfSEMqzwRzJnbIoYZ64IzT6rad/yDLT/rin/oIqzXpJ3R81NWk0gooopkhR&#10;RRQAUVV1HUbTSbGW9vZlht4hlmb+Q9T7V4h4u+JGoa9JJa2DPZ6d02qcPIP9ojt7D9aaVxNpHqWt&#10;+P8Aw/oTNFNd/aLhesNsN5B9z0H4muIvvjPcMxGn6TEi9mnkLE/gMfzrzG3t57udILeF5pnOFSNS&#10;zE+wFdvpXwn8QX6LJdGCxQ84lbc/5D+pqrJbkczewP8AFzxKzZCWKj0EJ/8AiqsW/wAYtdjI8+zs&#10;ZR7Kyn/0KtZPgquwb9dO7/ZteP8A0Ks6/wDg5qsKFrHULa5x/C6mMn+Y/Wj3Q946DSvjDpdyyx6l&#10;ZTWZP/LRD5ifj0I/I131hqVlqlqtzY3MVxC3R42z+B9D7V806toOqaHP5WpWUtux+6zDKt9GHBr1&#10;P4Mf8gfU/wDr4X/0Gk0rXHGTvZnptFFRXV1BZW0lzcypFBEu53c4CipLJax9Y8U6LoII1C/ijkxk&#10;RA7nP/ARzXl3i34p3d+72ehM1ra9DcdJJPp/dH6/SvOWZ5pCzFnkc8knJJqlEhz7Hsd98ZdNiYrY&#10;6ZczgdGlcRj9M1lP8aL0n5NHtwPeZj/SuU03wB4m1RBJDpkkcZ5DzkRj8jz+lbA+EXiQrnzLEH08&#10;4/8AxNO0RXkbVt8aG3AXWijb6xT/ANCK6vR/iV4c1Z1ia5azmbgJdDaCf97kfrXk998OPFFghdtN&#10;M6DvbuH/AEHP6VzEsUkEjRyxtHIpwyuMEfUUWTDma3Pq1WDKGUggjII70tfPPhPx5qfhmVIi7XOn&#10;5+a3dvuj1Q9j+le76PrFlrunR31hMJIX/Aqe6sOxFS1YpSuX6KKKRRxOofFHQdM1G5sZ4b4y28jR&#10;uUiUjIODj5q2vDXivT/FUE82npOqwMFbzkCnJGeME14J4v8A+Rx1n/r8l/8AQjXpHwX/AOQXqv8A&#10;12T/ANBNU0rEKTbsen0UUVJY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B8nav&#10;/wAhm/8A+vmT/wBCNU6uav8A8hm//wCvmT/0I1Trx5fEz9cpfBH0CiiipLCiiigAooooAKKKKACi&#10;iigAooooAKKKKACiiigAooooAKKKKACiiigAooooAKKKKACiiigAqWBPMnRffNRdat2ADTsT1AyK&#10;umrySOLMa/sMJUqdk/vPWPhHY+ZqWo35XiKNYlPuxyf0Felahoel6qpW/sYJ8/xOg3fn1rjfhzFN&#10;YeBLu+t4DNcyySSRxgcuVGAPzFRD4j6xZYGq+F7iP1Kbh/MV6qskflaskWb/AOFemyOZdLvbqwmH&#10;K4bcoP8AMfnVf4kTvpXgzT9JMzSySsqPIxyXCDJJ+pxW/wCGvHOmeJbl7WBJoLpV3eVMB8w74I64&#10;rhfizeeb4hs7QH5YLfcR7sf8AKHa2gO1tDz+trwtFp02uRLqF5cWnI8iWD7wlyAOewrFrV0DQ9T1&#10;u+K6XEkktviU7nCgYPHX3rNbkHoXjzSrSy0dTquu6lcOxb7LE+0qZAO+BXk9d18R9al1OTTra4s5&#10;7O6tw5mhlHc4wVYcMODzXDU5bje50fgK9tbDxjZTXfEbbo1cnhWYYBP8vxr36vl7GTgdT0xXv2iR&#10;3mr+AraG5lntrqe18synh1PQN+WDVQY4s8d8YXsGpeLtQuLVR5bS7FK87yBgkfUivTPh5o91pnhS&#10;7+22zwSXLs4V+CV24GR271f8N+DdM8LWJmnEU90oLyXcifdA54z0ArjfFXxNkvY5LLRA0MDAq903&#10;DsP9kdh79aNtWG2rPOmGHYDoCaK3G8H64mjvqr2YSzSPzS7SDJX1A61qxfD65/4RiTXLi+iWMW/n&#10;xxRqSTxkAk9KizJOOr0j4R3/AJeoahpzHiWNZl+oOD/MflXm+c4rpPAN59i8a6e2cCVjCf8AgQwP&#10;1xRHcFud5qHhrxnrGo3Kza8trYeY3lLGSCUzxwuP1NZ+r/DCOz0G6urW6u73VEUNHnA3HPIA6/rX&#10;Z6v4v0fQtRjstSneGSSPzFYoSuM46j6VasvEei6gB9l1O1kJ7CQA/ka0smXZHBfEe0nufCWjajcQ&#10;tHcxbUmVuqll5z+Irxy9TbcEjoRkmvpDx3aC+8F6iq8lIxKuP9k5/lXztfrlEYdBkGsMRG8T2+Hq&#10;3ssfFdJJr9fzRn/5FFHp9KK84/RgooooA9i+B/8AqNZ/34v5NXrdeSfA/wD1Gs/78X8mr1uvUw/8&#10;NH5tnv8AyMKny/JBRRRWx5IUUUUAFFFFABRRRQAUUUUAFFFFABRRRQAUUUUAFFFFABRRRQAUUUUA&#10;FFFFABRRRQAUUUUAFcn8TXMfw41ojvCq/m6j+tdZWD4y05tW8K3dggyZ2iXHt5i5oBnjHjub+yfC&#10;/hvwrEcC3tVurlR/z1fJwfplvzFb/wAJPDEFlaT+LtV2xxRK32dpOAigfPJ/MD8a5fVbebxp8T7m&#10;2gYkXF2YlYfwxJxu/BVzWv8AGbxVFp1lbeCNHIjghjQ3ew9FAGyP+TH8PeuGiva1XUeyPo8dV+pY&#10;GnhY/FJXf6/e9PRHB/EfxzP4215pELpplsSlpCeOO7kf3j+gwKxPDfhjU/FesR6bpcG+VuXc8JEv&#10;dmPYf5HNHh3w7qHifWoNL02LfNKeWP3Y17sx7AV9L2Fl4c+EnhAl3GTgyy4Hm3UuOgH8h0A/E13N&#10;pK7PnIQlOSjFXbH+GPCfh/4Z6BLcSTRrLsBur+bhn9h6DPRR+przfxn8V7zW2ksdHMlnp/KtJnEk&#10;w9/7o9h+PpXJeMPG+p+MNQ826byrSMnyLVD8qD1Pq3v/ACrnVYkgDk159au5aR2PrcvyiFFKpW1l&#10;26L/AIJeWWr2n2l5qd0lrY28txO3RI1yf/1V2Hg74TalrQjvNYL6fYnBEZH76QewP3R7n8q9t0Xw&#10;/pfh6zFtplpHAn8TAZZz6sx5NRTwsp6vRFYzN6ND3afvS/A818OfCKZwk+vXPlDr9mgOW/4E3Qfh&#10;n616bpeiabosHk6dZxQLjkqPmb6nqfxq/RXdTowp/Cj5vEY2viH+8lp26BRRRWpyBRRRQAUUUUAF&#10;FFFABRRRQAUUUUAFFFFABRRTJpUt4JJpWCxxqWZj2AGSaAOI+I3jQ+HbIWFi4GpXK53D/linTd9T&#10;2/OvCWZndndizMckk5JNaGvatLrmuXeozE5mkJUH+Feij8BgV1/wv8KJrOqNql5GGs7NhsVhxJL1&#10;A+g6/lWi0Rk/eZseA/hqkkUWra9DuDANDaMOMdmf/D8/SvWERY0VEUKqjAAGABS0VDdzRKwUUUUh&#10;hXPav4M0nVtStdSMX2e+t5klE0QA37WBww79OvWuhooAK5Px54uXwtpA8gq2oXOVgU87fVyPQfqf&#10;xrrCQASTgDqa+bPGOvP4i8TXV5uJgVvLgHpGOn59fxpxVyZOyMWeeW5nknnkaSWRizuxyWJ7mvSf&#10;A3wz/tGKLVNcVltmw0Nr0Mg9W9B7dT/PO+GfhFdd1NtRvY91hZsMKRxLJ1A+g6n8PWvdaqT6Exj1&#10;ZFbWtvZW6W9rDHDCgwqRqFA/AVLRRUGgUyWKOeJopo0kjYYZHXII9wafRQB5h4w+FlvcRSX3h9BD&#10;OOWtM/I/+7/dPt0+leQss1rcFWDxTRNgg5VlYH9CK+ra8x+KvhKOeybxBZxhZ4cC6Cj76dA31H8v&#10;pVJkSj1RrfDrxp/wkVgbG+cf2lbLyT/y2Tpu+vr+feu4r5c0fVbjRNWttRtWxLA4bGeGHcH2IyK+&#10;mtOvodT063vrdswzxiRfoR0+tElYcXc4H4yf8i1Y/wDX4P8A0Bq8l0D/AJGLTP8Ar7i/9DFetfGT&#10;/kWrH/r8H/oDV5LoH/IxaZ/19xf+hinHYiW59Q0UUVBqFFFFABRRRQAVzvjr/kTNR/3U/wDQ1roq&#10;53x1/wAiZqP+6n/oa1lX/hS9GdeA/wB6pf4o/mjw6vorTv8AkGWn/XFP/QRXzrX0Vp3/ACDLT/ri&#10;n/oIrzMr3l8j6bin4KXq/wBCHXP+QBqP/XrL/wCgmvnuvoTXP+QBqP8A16y/+gmvnulmnxRK4W/h&#10;VPVEttczWdzHcW8jRTRtuR1PINe0eEfFsPiK18qUrHqEa/vI+zj+8vt7dq8ok0C7Xw/DrUY8y2dm&#10;STaOYyDgZ9j61n2l3PY3Ud1bStFNG25XXqDXLh688NLXZnqZhgaGZUmov3o3SfZro/68z6NornPC&#10;fiuDxHZ7X2x30Q/exev+0vt/Kujr6CnUjUipReh+fV6FShUdOorNBRRRVmJzvjr/AJEzUf8AdT/0&#10;Na8Or3Hx1/yJmo/7qf8Aoa14dXh5n/FXp+rPueGP91l/i/RH0Vp3/IMtP+uKf+girNVtO/5Blp/1&#10;xT/0EVZr247I+JqfG/UKKKKZAUyaaO3gkmmcJFGpZ2Y4Cgckmn1558W9caw0CHTIXxJfMd+P+ea4&#10;JH4kj9aa1E3ZHnfjfxjP4p1MiMsmnQsRBF0z/tt7n9PzrK8P+H77xJqiWNknJ5kkb7sa92P+eazI&#10;43mlSKNSzuwVVHUk9BX0b4M8MQ+F9Djt9qm7lAe5kHdvT6DoPz71bdkZpczJPDXhLTPC9oI7SIPc&#10;MMS3Lj53P9B7Ct6iiszUKKKKAIbuztr+2e2u4I54XGGSRQwNZXh3wvZeGTepYM4guZBII3OfLIGM&#10;A9x9a26KAAnAyeleDfETxo/iDUWsLOUjTLdsDB4mYfxH29Pzr0X4m6+2i+Fnhhfbc3xMKEdQuPmP&#10;5cfjXgkcbyyLHGpZ3IVVA5JPariupE30L+iaJe+INTjsLCLfK/JJ4VF7sT2Fe7+FvAmleGYUkEa3&#10;N/j5rmReQf8AZH8I/Wn+CfCsPhfRUjZVN9MA9zJ7/wB0ew/xNdNSbuOMbBRRRUlBWRrvhjSfEVuY&#10;tQtVd8YWZflkT6N/TpWvRQB87eMPBF94UuA7Ez2EjYjuAO/91h2P86g8IeK7rwrqyzoWe0kIW4gz&#10;wy+o/wBodq+iL6xttSsprO7iWW3mXa6N3FfN/inQJfDWv3GnOS0anfC5/jQ9D/Q+4NWnfQzkrao+&#10;kbO8g1Czhu7WQSQTIHRx3BqevJPhD4jYSTeH7h8qQZrbJ6H+Jf6/nXrdS1YtO6Pmjxf/AMjjrP8A&#10;1+S/+hGvSPgv/wAgvVf+uyf+gmvN/F//ACOOs/8AX5L/AOhGvSPgv/yC9V/67J/6Cap7GcfiPT6K&#10;KKg1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Pk7V/wDkM3//AF8yf+hGqdXN&#10;X/5DN/8A9fMn/oRqpXjy+Jn65S+CPoJRRRUlhRRRQAUUUUAFFFFMAooopAFFFFABRRRQAUUUUAFF&#10;FFABRRRQAUUUUAFFFFABRRRQAUUUUAFX7DARz6GqHetOzB+yDHVv1regrzPA4lqcuAa7tL9f0Pd9&#10;M1EeFfhvp12bWS5KxITHH1O85z+tVrf4saFJ8tzBeW5PUNGGH6Guy02IQ6VaRAcJAi4+iikudL0+&#10;8z9psraXP9+IH+lelZn57ZnBadf2XiT4m2t9o8R+zWlq3nzBNoYnIGfzrivH1z9q8bai2eI2WIe2&#10;1QK9zsdNstMiMVjaw28ZOSsaBcn3r551+Y3HiPU5T1a6k/8AQjUy0QmZ1dB4N8RL4Z10XksbSW8i&#10;GKVU+8ATnI/EVz9IeBn0rNOxJ7lqUGkePLCSxZJrXUIV8yIXERSWPPRsHqp74rxvVNJvdH1B7G9g&#10;aOdTwAMhx2K+oNdz401i50jxH4e1G2Y747FG2k/fBPIP1FehWd3o2v2FrrIW3kWEb0kkAzAccgk9&#10;CK0aTZVrmF4A8Hpo2mC9v7dTqM/zfOMmFOy+x9a7bpXkvif4lTtrMC6K4+yWsm5mPS4PTH+7/wDr&#10;r0Pw1rieItCg1FIxGz5V4852MDgjNNNbIaa2Mn4kXhtPBd0quVadkiGD1yeR+QNeHQW8t3cR20CF&#10;5ZWCIo6knpXq/wAXnmGl6aiqfIM7F2/2gvA/nWX8NrLR7ST+1dQ1CzW8YlLeB5VBQdCxB7nt7VLV&#10;5CerOx8RWr2Pw0u7WQhnhsRGxHTIAFTaVYDVPh7aWLSGMXFksZcDO3I61r6vpsesaTdafK7IlxGU&#10;LL1HuKZEtn4e0SJJrgR2lpEqGWU9hxk1dirangHiDS00XXrvTo5WlSBgodhgngHt9aradcG01S0u&#10;AcGKZHz9GFaHi29t9Q8Vahd2kolglkBR16EYArFJwCfTmsnuZn0F4tttLuPD13LfrahvIYRSzAZV&#10;scYJ5zn0ryLT7az1nSrWw0zw9LdauExNdCQqinJwT26Y64r1u98P2HirSdKbUA7RxKswVWxuJUcH&#10;2rasrG1062W3s7eOCFRwka4FatXLtc5jwx4ZvdG8KXmnahcLM9wrnapJEeVxjJ614NeRn7Oy9Cp5&#10;/CvqjrXzJrkXkX2pQ4+5NIP/AB41nUXunVgp+yxVKS6SX5nO9QKKWkryz9XCiiikB7F8EP8AUaz/&#10;AL8X8mr1uvJPgf8A6jWf9+L+TV63XqYf+Gj82z3/AJGFT5fkgooorY8kKKKKACiiigAooooAKKKK&#10;ACiiigAooooAKKKKACiiigAooooAKKKKACiiigAooooAKKKKACsfxVfy6X4Yv76H/WwR71+oIrYr&#10;D8ZRiXwZrCHp9lc/kM/0qZO0WzSlHnqRj3aPKvALweHdC17xpfKG+zoYYA38bnBI/ElB+Jrx6Z7/&#10;AF/WnkYPc399PnCjLO7HoB9TXa+MPEVs/gbw/wCH9Pf5R5lzeD1k3sqg/wDjx+hWut+DnhO203T5&#10;/Gms7Y40Rvspk6Ig+9J/MD8fUVnh4ezpJM6szrvE4ycltey9FodX4b0XSPhL4LkvtSZWv5VBuJF5&#10;aR+0Sew/xJ9vFPFXijUPFurvfXz4UZEMCn5Yl9B7+p71o+OvGFz4v1ppiWSwhJW1hP8ACv8AeP8A&#10;tH/63aqPhfwpqPizVFs7BMKMGadh8kS+p/oO9cdas6suWOx9Hl2AhgqXtq3xdfJGbpOjX+u6jHYa&#10;bbPPcSHhV6AepPQD3Ne/+B/hbpvhlY72/CXuqjkORmOE/wCwD3/2j+GK6Pwt4T0zwlpotbCLMjAe&#10;dcMPnlPqT6eg7Vu100aCjrLc8fMM2nXbhS0j+LCiiiuk8YKKKKACiiigAooooAKKKKACiiigAooo&#10;oAKKKKACiiigArmvH94bHwPqkinDPGIh/wACIU/oTXS1w/xYYr4IcDo1xGD+p/pTW4nseDV9J+DN&#10;KXR/CWnWoXDmISye7t8x/nj8K+bowDIoPQkZr6tRQkaqv3QAB9KqREB1FFFQaBRRRQAUUUUAc/43&#10;1E6X4N1O4VtrmExofdzt/rmvm6vdPi7K0fg1EHSS7RW+mGP9BXienxibUrWJvuvMin8SKuOxnPc+&#10;jfB+kLonhWwswuJPLEkvHV25P88fhW5R0oqDQKKKKACiiigAqK6to7y0mtpl3RTI0bj1BGDUtFAH&#10;yrfWr2N/c2kn34JWjb6g4/pXtPwi1JrvwvNZOxLWc5C+yNyP13V5j48gFv451dAODPv/AO+gG/rX&#10;Z/BZ2+0awmfl2RHHvlq0exlHSRq/GT/kWrH/AK/B/wCgNXkugf8AIxaZ/wBfcX/oYr1r4yf8i1Y/&#10;9fg/9AavJdA/5GLTP+vuL/0MUo7BLc+oaKKKg1CiiigAooooAK53x1/yJmo/7qf+hrXRVzvjr/kT&#10;NR/3U/8AQ1rKv/Cl6M68B/vVL/FH80eHV9Fad/yDLT/rin/oIr51r6K07/kGWn/XFP8A0EV5mV7y&#10;+R9NxT8FL1f6EOuf8gDUf+vWX/0E18919Ca5/wAgDUf+vWX/ANBNfPdLNPiiVwt/CqeqPZfh7Gk3&#10;gqKORFeN3kVlYZBGTwa4zxp4MfRJWvrFWfT3PI6mE+h9vQ/5PbfDn/kT4P8ArpJ/6FXUSxRzxPFK&#10;ivG4KsrDII9DXUsPGvh4p72PKlmNTA5jVlHVOTuu+v5nzvZXtxp15FdWsrRTRnKsP89K9q8K+Kbf&#10;xHZc7Y72MfvYc/8Ajw9v5V574z8GyaHK17ZKz6c56dTCT2Pt6H/J5iwv7nTL2K7tJTHNGcqw/kfU&#10;V51KrUwlTllt/WqPo8XhcPm+HVWk/e6P9H/Xmj6KorB8L+KLbxJY7lxHdxgedDnp7j1Fb1e9CcZx&#10;UovQ+DrUZ0Kjp1FZo53x1/yJmo/7qf8Aoa14dXuPjr/kTNR/3U/9DWvDq8XM/wCKvT/M+04Y/wB1&#10;l/i/RH0Vp3/IMtP+uKf+girNVtO/5Blp/wBcU/8AQRVmvbjsj4mp8b9QooopkBXhPxavGuPGZgz8&#10;ttbogHucsf8A0IV7tXzr8RHL+PdVJ7Oo/JFqo7kT2Lvwu0pdS8ZQyyLujs0M5B/vDAX9SD+Fe+14&#10;/wDBdQdQ1Zv4hFGB9Mn/AAFewUS3HDYKKKKkoKKKKACiiigDw74u6ibnxXFZg/JaQKMf7TfMf021&#10;V+FukLqfjCOeRcxWSGcg/wB7ov6nP4Vl+PJWm8cauzdRPtH0AAH8q7j4LRLs1ibHzZiX8PmNXsjJ&#10;ayPV6KKKg1CiiigAooooAK8w+MumLJpun6oqjfFIYHPqrDI/Ig/nXp9ch8TYBP4DvyRzG0bj/vsD&#10;+tNbilseHaBqLaTr9hfqceTMrN7rnkflmvqAEEAg5Br5Or6m0p2k0eydvvNbxk/XaKqRMD5z8X/8&#10;jjrP/X5L/wChGvSPgv8A8gvVf+uyf+gmvN/F/wDyOOs/9fkv/oRr0j4L/wDIL1X/AK7J/wCgmh7E&#10;x+I9PoooqDU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TtX/AOQzf/8AXzJ/&#10;6Eap1c1f/kM3/wD18yf+hGqdePL4mfrlL4I+gUdveu6+EkaSeOESRVYfZpOGGR2ru/8AhJtSl8ay&#10;aG/hWGXT/tRg88W5+5/fJI24renRUoqTe/keTi80nQryowhey5nrbT5nhfXPSk6jNep6lpOlaZ8a&#10;NKt9OSNYpJEeWBQNsbkNkY7Z4OPesb4tIkXjmRY0VVFvH8qjHY1MqPLFu+zsbUMyVatCmo2Uo834&#10;7HDUhz+devaTBEfgPeyGJC4WT5toz/rPWr+m6r/wjvwd07VIbG3uZkAXbKmQQZCOSOapUE930uct&#10;TOJRuo07vn5N7fPY8Sz1/lR9a910W8s/Hvg7UrjWNFtbVYdyrKi4HC53Kx5BBql4GuW0/wCE1zqN&#10;vYx3d1BLIUjaPdvORxxzVLDpvR6ESzuUYSvT95SUbX01v1PGMe+fWjv0r0jWfHut3ej3drceFoLa&#10;GaMxtN5DrsB4zk8VjfDLRBrPjG2EiBoLRTcSBhkHH3R+ePyrP2aclGL38jvjjZxw861eKjy9mnc4&#10;/tR+B56Gva/H8Fh4n8DS6rpsSK2n3LhiqgEqDtbp26GsT4KxRy6vqiyxq4Fun3gD/FVOglUUL6M5&#10;oZtzYKeJcLOLs1f0/wAzzD29aTj/AOtV3WONb1BRwBdSf+hGvT/i3DHF4b8PmONELE5KqBn5BURp&#10;pqT7HZVxvs6tGnb47/KyueR0uMk1s+FNVXRfFFjfSANCsgWVWGQUbg/oc/hXX/GHRo7PXbPU4EUQ&#10;3cW07Rhdy/T1BH5UlBODmnsFTGezxccPJaSTs/NdPuPNs98dP1o4r1cxxeE/gyHaJVv9VJ25Ubhv&#10;/wAEH610V5qt14f8AaDdado8N9NJHFG6GEthdmc/Lz2rZYdW1fS559TOZp/u6d05OK1te3XY8G7Z&#10;o49fxruPF3jDVdZ0dbO+8Pw6fGZQ6yCFkJIB4yfrXoPizxK3hHQNEmtdMs7hrmMK/mp0wgPGPrUx&#10;oxld30XkaVczr0/Zx9muabatzK2nnY8G4zjNL1r2nXxp/iX4Vy69faVDYXioXiIXadwbAwepDehq&#10;p4gmTTvhZ4Xv44Imkhmt5cFR82ATg+1N4dK7vpa5EM5cuVez95y5Wr9fU8g/Cj0/WvePAHi9/GF9&#10;ewXOlWMCwRq6mJMkknHOa4PxX8QbjVrS+0ZtKsYIzKU82JTvG1+P5UpUqajzc34F0cxxVTEOg6Nn&#10;G1/e2T+WpwfX2oyO5+lerfDO1s9D8Nar4p1OINCuIkyASQCM4z6kgfhWf8XdHittatNWtlX7Nfwj&#10;lVwNy9/xBH5UnRtT57mkM0jLGvC8umqv3aSbR5yASQO+cYx1p8kUkLbZI2RjyAwwcV7L4N0uLRvh&#10;s3iDTNMj1HWJUZ1DLuIw2No78AZwOTWVL470/WtBvtM8Y6cYdQCnyXityGBxweeVIOPrT9gklzSt&#10;cy/tacqso0qfNGLs9dfVLseWjsexrW00bo4FPTzAP/HqyOvvWxpx3C3xxiRf/QqMPuzj4qf+yRX9&#10;79Ge9+Mdcv8AQ9MsYNLjR768mWCIuMgcdcflXNNrfjq7vh4cUWsGpxr50twuMGPt7D8K3fHdhqt2&#10;mj3GkWn2ie0ufO28YGBxnPauYQePI/EMutjRU+1SQiFl427R7butd73PhHudX4F13UtVg1Cz1bab&#10;3T5vKd1AG7r1xx2NeJ3rb9QumP8AFM5/8eNex+AdN1e0uNbutXszbS3kyygZGCec45968ZnUpdTK&#10;eokYfqamWwnsSWNhdaneR2lnCZriTO1AQCcDJ61tf8IH4nPXSJf++0/xqLwbqFrpfiqyvLyURW8e&#10;7c+CcZUjtXrv/Cw/C/8A0FF/79t/hSikwSXU8uuvCPjK+aNruwuZmjQIhklU7VHQDnpTU8GeLo4J&#10;IE0+5WGQgyRrMoVseozzXqf/AAsPwv8A9BRf+/bf4Uf8LD8L/wDQUX/v23+FVyodl3PC0tLiS8Wz&#10;jiZrhpPKEY6ls4xXvng/w7/wjWhpaNKZJ5G82Y54DEDgewxXF/DbRor3W9R15xuijmdLYkdWJyW/&#10;IgfjXqdEVbUcV1OX+IVkt74Lvsj5oAJl9ip/wzXkNp4O8QahaRXdrpkksEq7kcMoyPXk16x8RNat&#10;dN8L3No7g3N4hiijB5IPVvoKz/C3jbw9p3hfTrO61BY54oQrpsY4P5UNJsTs2U7fVviPb20UI0SC&#10;QRoE3vjc2BjJ+frVPXG8f6/pb6fd6JEkLsGYxEAnBzjljXX/APCw/C//AEFF/wC/bf4Uf8LD8L/9&#10;BRf+/bf4U/mGnc8W1TQtT0Uxf2laPb+bnZuYHOOvQ+9Zp+6fpXefEnxBpevPpx026E/lB9+FIxnG&#10;Oo9q4M9DWbsmI9q1LxBc6N8O9KmscNeXMcMEJIzgleuPwqjrureItA0TSNHW7WfW76Qq8/UgZ4Az&#10;x3Az7Vcu9Budc+G+kw2hC3tvFFPDuOMso6Zqho2j+Jtc8W2mr+IrdbeOwXCLwNzdsAE9znPtWjuP&#10;U0/CWsa3Dr134d1+RJrmKITRTL3U9sjr1ryfxQoHifV17fapP51694Z0DVo/EN9r+uPF9qmXyYY4&#10;zkKgPX8gK8i8U/8AI1av/wBfUn86UtioNqSfmcef60Up9PekryD9gCiiigD2L4H/AOo1n/fi/k1e&#10;t15J8EP9RrP+/F/Jq9br1MP/AA0fm2e/8jCp8vyQUUUVseSFFFFABRRRQAUUUUAFFFFABRRRQAUU&#10;UUAFFFFABRRRQAUUUUAFFFFABRRRQAUUUUAFFFFABVDXLNtQ0G/s0OHngeNSfUggVfrE8YXb2Pg7&#10;V7qNtrxWrsp9Djipl8LLpNqcWu6PmDw34dm8S+MLbRw23zJiJXH8KLyxH4A16X8VvEsUSQeEdJxH&#10;ZWiqJwnTIHyx/QDBPvj0ry3Q7++0fWbTU7RjHcxt5qOw4I5B+oPIq/b217rmrJDEr3F7dy/izE5J&#10;P8ya5cZVslTjuz3cgwSnJ4mptHb17/IseGfDN94p1iOwslwPvSykfLEndj/Qd6+lfD3h6w8M6THp&#10;+nx7UXl3P3pG7sx9aqeD/Ctr4T0VLOHa9w+GuJscyP8A4DoB/jXQVeHoezV3uc2a5k8VPkh8C/Hz&#10;/wAgooorpPICiiigAooooAKKKKACiiigAooooAKKKKACiiigAooooAKKKKACuQ+J1qbnwJelRkwt&#10;HJ+TAH9Ca6+qmp2KanpV3YyfcuImjJ9MjGaEJ7HyyDg5r6k0e7W/0Wxu1ORNAj/moNfMN1bS2d3N&#10;azqVlhcxup7EHBr2j4S6+t9oL6RK/wDpFkSUB6tGTn9CSPxFXLYiD1PQ6KKKg0CiiigAooooA4f4&#10;sWzT+CHkUZ8i4jkP05X/ANmrwu2m+z3UM3/PN1b8jmvpzXdNXWNBvtPbH7+FkUns2OD+eK+YJY3h&#10;leKRSroxVlPUEdRVx2M57n1ZFKs0KSoco6hlPqDzT6474a68us+E4IXfNzYgQSAnnaPun8uPqDXY&#10;1BadwooooGFFFFABRRWbr+rxaFoV3qMpGIYyVB/iboo/E4oA+f8AxxdLeeNdWlU5UXBQH/d+X+ld&#10;98F7Yi11a5I4Z44wfoCT/MV5LLI80ryyHc7sWY+pPWvoH4baU2leC7TzF2y3RNwwI/vfd/8AHQKu&#10;WxnHVmL8ZP8AkWrH/r8H/oDV5LoH/IxaZ/19xf8AoYr1r4yf8i1Y/wDX4P8A0Bq8l0D/AJGLTP8A&#10;r7i/9DFEdhS3PqGiiioNQooooAKKKKACud8df8iZqP8Aup/6GtdFXO+Ov+RM1H/dT/0Nayr/AMKX&#10;ozrwH+9Uv8UfzR4dX0Vp3/IMtP8Arin/AKCK+da+itO/5Blp/wBcU/8AQRXmZXvL5H03FPwUvV/o&#10;Q65/yANR/wCvWX/0E18919Ca5/yANR/69Zf/AEE1890s0+KJXC38Kp6o9o+HP/InQf8AXST/ANCr&#10;q65T4c/8ifB/10k/9Crq69LDfwY+iPmsz/3yr/if5jJYo54XilRXjcFWVhkEHsa8e8Z+DZNCma8s&#10;1Z9Oc/UxH0Pt6H/J9kpk0MdxC8MyLJE4KsrDII9KWJw8a8bPfoXluY1MDV5o6xe67/8ABPnnTtRu&#10;tKvo7yzlMc0ZyCOh9j6ivbfDHia18R2HmJiO6jAE0OeVPqPUGvNfGXg6XQZzd2itJp0h4PUxE/wn&#10;29D/AJPO6ZqV1pF/HeWchjmjP4EdwR3BryKNaphKnJPb+tUfX4zB0M3w6q0X73R/o/60PZvHX/Im&#10;aj/up/6GteHV6vqviS18R/DzUZosJcIqCaEnlDvX8wfWvKKeYTjOpGUXpb9WRw7SnRoTp1FZqT/J&#10;H0Vp3/IMtP8Arin/AKCKs1W07/kGWn/XFP8A0EVZr3Y7I+FqfG/UKKKKZAV8/fE+2Nv47vWxgTJH&#10;IPf5QP5g19A15T8ZNIZksNYjXIXNvKfTuv8A7N+lVHcmexk/B28WHxNd2rHHn2xK+5Vgf5E17ZXz&#10;D4e1d9C1+z1JMnyJAWUfxKeGH5E19M21zDeWsVzbuJIZUDo46EEZBoluKD0JaKKKksKKKKACiiig&#10;D51+IdsbXx3qakcO6yD6MoNdb8F7pVutWtCfmdI5QPYEg/8AoQpvxk0gpeWOrovySIYJCOzDlfzB&#10;P5Vx3gnXB4f8VWl5I2Ldj5U/+43GfwOD+FXujLaR9IUUgIYAggg8gilqDUKKKKACiiigArjvihdC&#10;28C3aE8zvHEv/fQb+Smuxrx74w62s97aaLE2fIHnTY7MRhR+Ayf+BU1uKT0PMY42llSNRlmYKB7m&#10;vqq2i8i1hhHSNAv5DFfO/gPSjq/jLT4duY4n8+T0Cpz+pwPxr6NpyJgfNHi//kcdZ/6/Jf8A0I16&#10;R8F/+QXqv/XZP/QTXm/i/wD5HHWf+vyX/wBCNekfBf8A5Beq/wDXZP8A0E03sTH4j0+iiioNQ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5O1f/kM3/8A18yf+hGqdXNX/wCQzf8A&#10;/XzJ/wChGqdePL4mfrlL4I+h3vwgx/wnSev2aT+ldhP4w8YR+OpdNh00zaeLzylP2Vv9XkDdv+nO&#10;a8m0HXr7w5qQ1DTzGJwhT94u4YPXiuml+LXiuSNlFxbRZ/jWAZH51006sYwUb2PAzDLa1bFOrGEZ&#10;Jxtq9n3Ol8SaVpnh/wCK/h+8gIgS6l8ycFsgNnG7npkmsX4waddL4vS78iQwTQIqSBSQSMgjPr0r&#10;hdQ1O91W8a8v7qW4nfq7nJ46Y9BXV6b8U/E2nWYt2kt7tEwEa4j3MAPcEZ/Gh1YSTT0Tdy4ZfisP&#10;KlVg1OUY8ru7ab6PyOvjgk0b4FTQX6mCWdTsjfg5Z8qMfTmrWn67P4d+C+najbQQzyLhdkwJUgyE&#10;dq8r8Q+LNY8USo2pXO+OM5SJF2oh9h6+5p8/i7U5vC0Xh1vJ+wRkEYTDcNnr9TT9tFPTtYxeUVpw&#10;j7WzbnzSXS3bzPUtN1d/iJ8PNYS7t1tp7cNtW2YqpIXcvGfwIPFQ+Br29074P3d5p0fmXkUsrRLs&#10;35OR2HWvNPD3i/VfDEN1Fp7QmO5x5iSpuBwCP61c0P4g674e0/7Bp/2ZYPMaQBot2CevfpTjXjo5&#10;PW1iK+T1uWdOklycyklfy1Rp634w8aatotzZahYMtrIo8wizZcAHOc9uldV8NbC00XwReatf3SWQ&#10;1BiizvxsUZUYz7kmuMv/AIpeI9SsLmxne18qeNo22w4OCMHBzWRqXi7VdU0G00WdoVsrULsSNNp+&#10;UYGT3qVVinzNts2nl1erQ+rqEacXJN8rvp/nc9i8Hab4ctdP1DQ9P15NTS8Us8RZSVGNrEAfhXL/&#10;AAnh/sjxrrWlXLBbhIzGoPG7Y/OPwOa830XWbzQNUi1GwYC5iyF3DIIIwcip7/xJqN94gOt+asF+&#10;SreZANmCBjP5fnQq0fddtvyB5RX/AH1PnvGolq9+ZPsibXdE1JPF15YGzmNxJdPsQIfnDMcEe3ev&#10;QPjLJHFpeg2LOvnpuYpnnAUDP51gR/F7xMkAQizkcLjzmh+b68HH6Vxup6te6zfvfajcvcXDjBdu&#10;w9AOgFS501GSj1N6eFxdWvSqV0kqd9ne7at20Kg9+le1WNoPiJ8M9OgLKbyynSNyT0CnB/NDmvFM&#10;e9dB4c8Zav4VS4TTniCTkF1lXcMjuKmjNRbUtmdGZ4SriKcZUdJxd1+p0nxc1ZZtdt9Htji306EL&#10;tB43ED+QwK7XU9a1rRPh1oE+iQGa4eOJHAhMmF2Z6D3Arw6+vZtSvp725bfPPIZHOOrHmuusfin4&#10;ksLGCzge08qCMRpuh5wBj1rSNZc0m+uxwYnKqjoUKVNKXJum9H3/ABK/izxF4o17T4V1uzaK3gk3&#10;q/2YxgMRjkmvTPGXiy68K+HdCktbW1nNxGFYXCkgYRTxgj1ry/X/AIg654j0ttOv2tzAzhz5cW05&#10;HTvVPXfF2p+IrOztNQMXlWY/deXHtPQDn8BQqyV7PVjeWTq+xVSnGMYt3Selmkej+KLgeMvhNHr0&#10;sZhubZtxjiY7OH2nj6c+1VfGH/JGPD/1h/8AQWrhLPxjqlj4am0CPyWsZ9wZXjy3zdcH9aZf+LdU&#10;1Lw7aaFcGE2dqV8vamG+UEDJ/Gm60Wm3u1YmnldenOMVbljUclr9k7f4I/8AIW1b/rgn/oRrznUY&#10;2l1u7jRdztcuqj1Jc4q74c8Val4VuJ5tNaENMoR/MTcMA5GKo2up3FprCaoqxvOk3nLvXK7s55H1&#10;rFyi4RiejTw1Wni61e2kkreqR7drGiaHZ+CdO8MaprUem7UWR8EbpCOW69txP5VB4n0yx1z4XNDp&#10;l+upHSwrJMhBLbByDjvtP6V5Br/iHUPE2pC91F0MwQIoRcAKPQfjVrw/4v1bw3a3VrYmIw3P+sSV&#10;NwPGOPwNbe3g201pseVHJsTCEainealzW6Xb1132Ov0e08U+EvBsPiHSNSiubGYLK9l5RcKDwT7Y&#10;74rrvDupRfEPw7fN4g0aGFIvlE+0hTxncpPIK/WvKvD3jzXfDUBtrKeKS1Yki3mTcqk9cdxU+ufE&#10;jxDrlk1nLPFb2zDDx26bdw9CeTj2pxrQit36BicrxVao9Ip3upp2aXot2cpKoWZ1QhlUkBvUetad&#10;i2yCJvRs/rWT1zjp61pWTbrdl/u8VlQfvmvE8G8Cn2kv1R9T27+ZbRP/AHkB/SpKztAn+0+HtOm/&#10;v20Z/wDHRWjXpHwQV8z6knlatex/3Z5B/wCPGvpivnXxVB9m8W6rFjAFy5H0Jz/WonsTIzba2mvL&#10;mO2t4zJNIdqIOpNbeq+C9Y0XR/7T1CKOKLeEKB9zDPQnHFc/kqcgkEcgjtXtHxDYt8OlYkkkwkk9&#10;+lSkmiUcXpXwx1jU9NjvGnt7YSqHjjkyWIPTOOma5XU9NudI1CaxvE2TwnDAHIPoR7GvoiO9ttP0&#10;SC5u544IEhTc8jYA4FeR+N4V8Q+ObeLSnjuDdwxqjxtlT15JHoKbirDaPSfAtiLDwbp0eMNJH5re&#10;5bn/AAqTxfrV3oHh+a+s7UTyKQpJPyxg/wARHcCpr15dD8KsYAHeyt1AwOoUAH9Aau3sMWpaTPEc&#10;PDcQsPqCKvoV0seH+GU/4SjxrbrrTPdi43mTexGcKSAMdAPQV13jrwfoWjeFp7yxsvKnWRAH3scA&#10;nnqa5P4eLt8dWKnqvmA/gpr0n4nDPgm5/wCusf8A6FUJaO5KWh5+vgqOPQtFuprhjNqt3FGCg4ij&#10;YH8zWvdfD3T38XXGkW00scb2P2iFid3luG28+oP9a1PC09n4q8HwaFfeZb3UKboHB2swU4WRD3we&#10;DT4/EY8M3V2PEkJbV4bbZb3SA7byMHIA9GyeaqyDQ8nvrOXT7+4sp9vmwSNG+05GQccVXb7p+lT3&#10;l1LfXs93MQZZ5GkfHqTmokUyOqAZLMAPxNZEn0foMfleHtNT0to//QRWjUVtH5NrDEOiIq/kKlrc&#10;1Cvm3xPMH1/V5c8G5kP6mvpF2CIzHooJNfL+ozCaS7lJ4kd2/M1FR2Rrh4c9enDu1+Zh+lFKaSvI&#10;P1oKKKKAPYvgh/qNZ/34v5NXrdeSfBD/AFGs/wC/F/Jq9br1MP8Aw0fm2e/8jCp8vyQUUUVseSFF&#10;FFABRRRQAUUUUAFFFFABRRRQAUUUUAFFFFABRRRQAUUUUAFFFFABRRRQAUUUUAFFFFABXK/Epynw&#10;61ojqYAPzYD+tdVWH4x0yTWfCd/p8X35lUD8GB/pQNbnz9rd1YXGk6Bb2sIWe0sfKnYd2LscfqT/&#10;AMCrc+Eus6XY+M2tbyNRcXMflW07HhX7r9WHGfw71jeG9Ak8SeILfTUkMYkJLyYzsUDJOK5HU7G7&#10;0XWLixug0d3aylGIP8QPUH9Qa83BxdabqzPqc7qwwVCOCoaX1fpf9f0PsiiuB+GPj6PxZpIs7yQD&#10;V7VAJQf+Wy9A4/r7/Wu+r0j5UKKKKACiiigAooooAKKKKACiiigAooooAKKKKACiiigAooooAKKK&#10;KACiiigDxv4s+GGtb5dftY/3FxhLgAfdk7N9CP1HvXA6NrF3oWqwahZPtmiPQ9GHdT7Gvpu9srfU&#10;bKazuohLBMpR0PcV88+MfCN34V1MxsGkspSTbz46j+6fRh/9eri+hnJW1PcfDHinT/FGni4tHCzK&#10;B51ux+aM/wBR6Gtyvlew1C70u8S7sbiSCdPuuhwfp7j2r1DQvjCAiw65ZsWHH2i2HX6qf6H8KTiN&#10;S7nrFFc1a+P/AAtdqGTWIEJ7SgxkfmBU03jfwxAu59bsyP8AYfefyGamzKujfpks0UCB5ZEjUkKC&#10;xwMk4A+pNee6v8X9ItVZNMt5r2XszDy0/Xk/lXAp4r1bxN4w0h7+f90t7EY4I+I0+cdB3PueafKx&#10;OSPoOvEPip4YbTdZ/ti3j/0S9b95gcJL3/Pr9c17fVPVNMtdZ02ewvY98Ey7WHcehHoR1oTsNq6P&#10;nfwn4luPC2tx3sYLwt8k8Wfvp/iOor6J0zU7TV7CK+sZllglGVYdvY+hHpXzr4p8L3vhbVGtbgF4&#10;WJME4HEi/wBD6imeHvFOqeGboy6fPiNjmSF+Uf6j19xzVNXM1K2jPpiivPNH+LujXaKmpwzWMvdg&#10;PMj/ADHP6V1Vr4t8PXigw6zZHPZpgp/I4NTZml0bNFZ7a9o6jLarYgepuE/xrH1H4h+GNNRi2px3&#10;DjpHbDzCfxHH5mlYLo6dmCKWYgKBkknAArwn4j+M18Q362Fi5OnWzZ3DpM/Td9B0H4nvTfF3xIvv&#10;EUT2VnGbPT24ZQ2XlH+0ew9h+tcvo2i32vaillp8Jklbqf4UHqx7CrStqyJSvojR8GeG5PE3iGG1&#10;2n7LGRJcv6IO31PT/wDVX0eiLGioihVUYAA4ArE8K+GbXwtpC2cHzzN808xGDI3+A7CtypbuVFWR&#10;5x8ZP+Rasf8Ar8H/AKA1eS6B/wAjFpn/AF9xf+hivWvjJ/yLVj/1+D/0Bq8i0aaO31zT5pnCRR3M&#10;bux7AMCTVR2IlufUlFc1/wALA8K/9BmD/vlv8KP+FgeFf+gzB/3y3+FTZml0dLRXNf8ACwPCv/QZ&#10;g/75b/CujR1kRXQ5VgCD6ikO46iiigArnfHX/Imaj/up/wChrXRVzvjr/kTNR/3U/wDQ1rKv/Cl6&#10;M68B/vVL/FH80eHV9Fad/wAgy0/64p/6CK+da+itO/5Blp/1xT/0EV5mV7y+R9NxT8FL1f6EOuf8&#10;gDUf+vWX/wBBNfPdfQmuf8gDUf8Ar1l/9BNfPdLNPiiVwt/CqeqPaPhz/wAidB/10k/9Crq65T4c&#10;/wDInwf9dJP/AEKurr0sN/Bj6I+azP8A3yr/AIn+YUUUVucJHPBFcwPDNGskTgqyMMgivHPGPg6X&#10;QJzdWoaTTpG+VupiP90/0Nez1HPBFdQSQTxrJFIpV0YZBFc2Jw0a8bPfoelluZVMDU5o6xe6/rqf&#10;OaSvGHCOyh12sAcbh1wfyFMrq/GPg+Xw/cG5tg0mnSN8rdTGf7rf0NcpXz1SnKnLllufomGxFLEU&#10;1VpO6Z9Fad/yDLT/AK4p/wCgirNVtO/5Blp/1xT/ANBFWa+pjsj8sqfG/UKKKKZAVn63pMGuaNda&#10;bcf6udNu7H3T1DD6HBrQooA+WdT0250jUriwu02TwOVYevoR7Ec13fw68fLo23SNVkIsGb9zMefJ&#10;J7H/AGT+ldp8QfBK+JLMXtkqrqcC4Xt5y/3T7+h/D6eESxSQSvFKjJIhKsrDBBHYitN0ZO8WfViO&#10;siK6MGRhlWU5BHqKdXzt4Z8e6x4ZxDE4ubLPNvMcgf7p6r/L2r0/S/iv4dvkUXbTWMp6iRCy/gy5&#10;/UCocWWpJndUVhJ408NOu4a5Ygf7UoB/I1RvviR4WskJ/tIXDD+CBC5P49P1osx3R1dMSaKSWSJJ&#10;EaSPG9Q2SueRkdq8c8QfF29vEeDRbf7HGePPkIaTHsOi/rW58HppLjTdWmmkaSV7lSzucljt6k0W&#10;0FzJux2niXQ4vEWg3Wmy4BkXMbn+Bxyp/P8ATNfNV5aT2F5NaXMZjnhco6nsRX1XXn3xH8DHXITq&#10;2mx51GJcSRj/AJbqPT/aH6jj0pxYpK+pT+GfjiO6totB1KYLcxjbayOf9YvZM+o7eo/X02vlD5o3&#10;7q6n6EGvQfDfxX1HTI0ttWiN/brwJN2JVH16N+PPvTcewoy7nt1Fcpp/xH8L6go/4mItnP8ABcqU&#10;I/Hp+tbUfiDRpVDJq1iw9rhP8aixd0aNFZNx4o0G1QtNrFioHpOpP5A1yOu/FvSbKNo9Jje+n6B2&#10;BSMfnyfy/GnZg2kdL4t8U2vhbSGuZSr3Lgrbw55dv8B3NfOl5eT6hezXdzIZJ5nLux7k1Y1jWb/X&#10;tQe91CcyzNwOwUegHYV23w9+H8mqzRatq0RTT0O6KJxgzn1I/u/zqkrIzbcmdZ8K/DLaToz6pdR7&#10;bq+AKAjlIuo/Pr+VegUAYGB0oqG7miVkfNHi/wD5HHWf+vyX/wBCNekfBf8A5Beq/wDXZP8A0E15&#10;v4v/AORx1n/r8l/9CNdp8LfEekaHp+oR6lfR2zyyqUDAnIAPoK0exnHc9jormv8AhYHhX/oMwf8A&#10;fLf4Uf8ACwPCv/QZg/75b/CoszS6OlorK0rxLo2tzSQ6bfx3Eka7mVQRgZxnkVq0h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J2r/wDIZv8A/r5k/wDQjVOrmr/8hm//AOvmT/0I1Trx&#10;5fEz9cpfBH0LFjZXOo3sVnZwPPcTHaiJ1Jrt5Pg/4mS1MoaykkAz5QlO76ZxitD4K2SS65qN66At&#10;bwKqNjoWPP6D9a51PG2o2Hjq41zzZZQZ3DwGQhWjyQF9BgY/KuiEIKKlPqePiMVi6mInRwtlyJN3&#10;W7fQ5e5tprO5lt7mJop42KOjDBUjqKi46k813cNnJ8UfHEtxDANPhMavctu37QBjI6cnirmo/D/R&#10;rrQ76/8ADWtvfSWGTPFIo5xycEAdgcdjio9i3dx1XTzOj+06VNxp19JO1+qTfd9L9DznnuOtOjik&#10;lcRxozt12qpJI+gr0jRvhbbar4c03V5NYNsk675/MUBUXnofXOOtdV4B0LQtNtNZFlqq3chDRTuV&#10;GYFG4dR1yOfwqoYeTavsYYnPMPThJ07ycXa1n3tvY8n8OeE9T8Ufav7O8n/R1DP5j7eDnGPyNWPD&#10;XgfV/FPntYiGKG3O15Zmwu70GOtdN4X8NRT6prkGheJ7tLS2gjcXFuNvnZBJB+hGK6TwPY6Yfhbf&#10;o2rMsV0jteTY5tmKgMPfAwfxrSnQTtdfic+MzWdNT9m+sbe67q+9/wBEebzeA9Yi0nUNTzava2Mj&#10;xylJMklDgleORzXMHABGfzr0S00Gd/hzrGoWviC8+w200saWycRzKGADHnvnNP0b4eaX/YVhqHiH&#10;V5LF9RcLawoB/F93JIPJ69sVm6Lk/dVjpp5nCnGTrSvZ2Vk77X2/E84zwPQUdOP0rum+HE0fjn+w&#10;Li/SO2EX2j7UwC5jzjoT97PFaF78PdGu9E1O78O61NeT6cWE0cqjaSoyQCAOwOOvSpVCepvLNsKn&#10;HVtStrZ2V9r9jzhIpJNxSNn2jJ2rnA9fpW3pHhHVNa0e+1S1EP2azDGTfJhuF3HAx6V6r4R0fQIf&#10;h5qcdvqyy29xG32q68sAwEoMr7gdfxrlNC8O+do/ic6X4kuxYWRbaIRhLkeXnLD9K0WH1V9bnHLN&#10;+fnUfd5Wldp9flo/+HPN+O5o7+vvXc+F/Atnf+HpfEGvak2n6bu2oUALNzjPPvwOKj8XeB4NG0a2&#10;1vSNQN/pU5A8xhhlJ6dOo4x9ay9jNR5juWZ4Z1vY31va9na/a+1zi+pHNJXqNx8M9B0y2sLvVfEb&#10;21tdKOGjAZnIBAU88eprmfHXg7/hENSgiiuTcWtyheJ2GGGDyDjjuKcqE4q7FQzXDV6ipwbu720a&#10;TtucpRRRWB6ItJRRTAKKKKQBRRRQAUuaSimAdeKvae4y6Y5I3ZqiKsWTbblfQ8VdJ2mjzM5o+2wN&#10;SPlf7tT6N+Hl19q8E2HOTEGiP4Mf/rV1Fec/CO9EmkX9kTzDOJAPZh/iK9Gr1VsfmS2CvDPiXa/Z&#10;vGtw4GBPEkg/LB/lXudeVfF6yxcaZfgcMrwsf1H9aU9hS2PMj0P0r3/XdBfxH4Qi06OdYHZImDsu&#10;Rxg14Cea9Q0D4qW1tpsNrqtrOZokCebCAwcDgEgng1EGupKt1ND4oRmDwZZQbshLiNSfXCmsT4Sa&#10;asuqX2osoP2eMRIfQtyf0H61l+N/Gy+KFgtbW3eG0hbf+8PzO2MDgdAK6n4dSJo/gTUNVmHy+ZJJ&#10;9Qq4H65qt5D6k3xI8Xf2datotk/+lXCfv2H/ACzjPb6n+Va/gDVv7V8H2+5szWwMD+vy9D+WK8Pv&#10;byfUb2a9uWLTTuXc+5r1z4X2kWneE7jUpn2LPIzszH5QicZ/nQndgndnD+AQR8QLX2eX+TV6N8Tv&#10;+RIuf+usf/oVYFr4P/4Sd7/xDZzzaZJczM9js43JjG5gORuOTx615/qs+r29zPpupXdyzxPtkjkl&#10;LLkdDz19aNkF7I9D8OJp3i7wxZWdvP8AYdb0pf3MqcMn+0PVT3FaXmQ+KYJfDPie3W11iIbo3XpJ&#10;jpJGf5iuY8K+EJ/+EePiFdQNhfbw1k7HCYzjD+oY8V18E0Hi+2Nrew/2f4h05g+CPmicdHX+8hpr&#10;YEeMX9m+najc2UpBkt5WiYjoSDirfh21+3eJNNtsEh7lM49Acn+VVdRiuIdTu4rw7rlJmEpPds8m&#10;up+GNj9q8YxykZW1ieQ/U/KP51na7JPb6KKK2NTN8QXQsfDuo3OcGO3cg++OK+Zr3/j2A75Br3r4&#10;mXv2XwbPGDhriRIh9M5P8q8A1BwXVR1AzWFd2iz08lpe1zCmu2v3alKiiivMP0wKDRRQB7F8D/8A&#10;Uaz/AL8X8mr1uvJPgh/qNZ/34v5NXrdeph/4aPzbPf8AkYVPl+SCiiitjyQooooAKKKKACiiigAo&#10;oooAKKKKACiiigAooooAKKKKACiiigAooooAKKKKACiiigAooooAK53x1dTWXgvUri3YrKiptI7H&#10;eoroq57x1GJfBOqqf+eO78iD/SoqO0GzbDw560Ivq1+Z4BpGrTaFrdpqMH34JAxXP3l6EfiMiu3+&#10;LvhiHXNHtvGmjr5g8pftO0ctH/C/1Xofb6VieINMtrrwHoOv2C/IivaXWOocOxBP47vzWt/4U+K4&#10;wX8MaiVaCfP2bzORk/ejOex6j3z6152Ek6E/Zz6n1OcUoZhh/rVHeN0/RP8Ap+jPGNL1W80XU4NR&#10;0+dobqBtyOP5H1B6EV9QeBPHVj410rzI9sOoQgC5ts8qf7y+qn9Ohrw34m+AZfB+rG5tEZtHunJh&#10;fr5TdfLb+nqPoa4/SNYv9C1OHUdNuGguYTlWXv6gjuD3FeqfHLQ+zqK4fwD8SdO8Z2y28my11dFz&#10;JbE8Pjqyeo9uo/Wu4pFBRRRQAUUUUAFFFFABRRRQAUUUUAFFFFABRRRQAUUUUAFFFFABRRRQAVV1&#10;HTbPVrGSzvoEnt5B8yMP1HoferVFAHi/iP4S39pI8+hv9rt+vkuQsi+wPRv0PtXn95p17p0pivbS&#10;e3cfwyxlf519UU2SNJUKSIrqeqsMiqUiHBHyhQAScAZNfUD6Bo0jbn0iwY+ptkP9Knt9MsLUg29j&#10;bQkd44lX+Qp8wuQ+cNN8Ka7q7KLPS7l1P8bJtT/vo4FeleE/hSbC8g1HWbkNNC6yR28B4DA5G5u/&#10;0H516fRScmUoJBRRRUlFHV9Hsdc097LUIFmhbpngqfUHsa8d8Q/CjVdOd5tJP2+26hOFlUe46H8P&#10;yr3Cimm0JpM+VbqyurKUxXVtNBIOqyoVP61BX1dLDFOmyaJJF9HUEfrVFvD+iuctpGnk+ptkP9Kr&#10;mI5D5fq5Y6TqOpOEsbG4uGP/ADyjLfrX0tFomkwnMWl2UZ9Vt0H9KvKoVQqgADoAKOYOQ8U0H4R6&#10;peOsuryrYwdTGpDyH8uB+v0r1rRNA03w9ZC1062WJDy7dWc+rHvWlRUttlqKQUUUUhnAfFmxu7/w&#10;9ZR2drNcOt0GKxRliBsbnivIP+Eb1z/oD3//AIDP/hX09RVKViXG7PmH/hHNc/6A9/8A+Az/AOFH&#10;/COa5/0B7/8A8Bn/AMK+nqKOYXIfMP8Awjmuf9Ae/wD/AAGf/CvpeyUrY26sCCIlBB7cVPRSbuNR&#10;sFFFFIoKwfGcE1z4Sv4YInllZV2oikk/OvQCt6ipnHni49zWhVdKrGoujT+4+ff7B1j/AKBV7/34&#10;b/CverBWTTrVWBDCJAQeoOBViiubDYRUG2ne56OZZtPHqKlFK1/xKWso8mh36IpZ2tpAqqMknaeB&#10;XhX9gax/0Cr3/vw3+FfQVFGJwirtNu1h5bm08BGUYxTucz4Btp7TwpBFcQyQyCRyUkUqevoa6aii&#10;uinDkgo9jzsRWderKq1bmbYUUUVZiFFFFAEdxbw3VvJBPGskUilXRhkEV414w8HzeHrg3FuGk06R&#10;vkfqYz/db+hr2morm2hvLaS3uI1khkUq6MOCK5sTho142e/Q9LLcyqYGpdaxe6/rqR6d/wAgy0/6&#10;4p/6CKs0yKNYYkiQYRFCqPYU+uhKysefN3k2FFFFMkKKKKACuR8W+ANO8Tg3Cn7JqAHE6LkP7OO/&#10;16111FANXPnLWvAfiHRHbzrB54R0mtwZFI9eOR+IFc4ylSQwII6g19YVWuNOsbs5ubK3mP8A00iV&#10;v5iq5iOQ+V6mt7S4u5AltbyzOeixoWP6V9NL4f0ZG3LpFgp9RbIP6VeihihTbFGka+iqAKfMLkPA&#10;9G+GXiLVXVprcWEB6vc8N+C9fzxXsXhXwrZ+FNOa1tpJJXkbfLK/8TYxwOwrdoqW2ylFIKKKKRRx&#10;Hi/4cWPiJ3vLRls9RblnA+SU/wC0PX3H615HrHgzX9EdvtenStEP+W0I3ofxHT8cV9J0U1JolxTP&#10;k4gg4IwaK+prjS9PuyTcWNrMT3khVv5ioB4d0QHI0bT/APwFT/Cq5ieQ+YVVnYKqlmPQAZroNK8D&#10;+ItYZfs+mSxxn/lrOPLX689fwzX0TBY2lr/x72sEP/XOML/Kp6XMPkPPfDPwq0/SnS61aRb+5XkR&#10;4xEp+h+9+PHtXoQAAAAwB0AoopN3KSSCiiikM+ePFOg6xP4s1aWLSr2SN7uRldYGIYbjyDisj/hG&#10;9c/6A9//AOAz/wCFfT1FVzEch8w/8I5rn/QHv/8AwGf/AAo/4RzXP+gPf/8AgM/+FfT1FHMHIeR/&#10;CTStQsNbv3vLG5t0a2AVpYmQE7hxyK9coopN3KSsgo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5O1f/kM3/wD18yf+hGqlW9X/AOQzf/8AXzJ/6Eap148viZ+uUvgj6HpPwa1OG18R3djK&#10;+03cA8vJ6spzj64J/Kq8Hw11S78czWFzazx6b57SNdKMKYySRtJ4yeOK4KGaW3mSaF2jlQhkdTgq&#10;exBrqH+JXi17T7O2rNjG0usah8fUDP41vCpBwUZ9DycTgsVHETrYWSXOrO99LdVY9G8C6dpmgeNf&#10;EOjafO04jgiI81gWLDO4cDsSKhttd1xNK1eW28F2Wn2sSutw8kvk7gAckDb83/168fsdUvtM1BNQ&#10;s7qSK7DFhKDkknrn1z71rax458R67Ymyv9RL27Y3RogQN9cDmtI4iKWxx1cmrSq8zakmo3bbvpvo&#10;t7+ex23iB3X4F6OAxwzxhsdxljR8IFMmj+IkQbnaNQqjqflavO7jxFqt1osOjy3bPp8JBSEqAFI6&#10;c4z3NLoniLVfDly9xpdz5LyLtcbQysPcGoVWPtFJ9EdEssqvB1KKavKTku26ep6D8JbaezPiSC5h&#10;khlW3TKSKVYcN2NL4KGfg/4lx6y/+i1riB428QrqF5fpqJFxeIqTuI1+dQMAYx2FU7PxFq2n6Vca&#10;XaXTR2NzkzRhQd2QAecZHAo9rFJJdLk1csr1Zzm2rycH1+zv0+49D0Hn4Eaxj/npJ/NaveM9Lu/E&#10;/hTwk+jxNKp2LmPkR5QDJ9ACDz7V5dB4j1W20OXR4Ltl0+UkyQ7Rg5xnnGewq5o3jXxB4fs2tNO1&#10;DyrcnIjdFcAn0yOKI1Y25XtawqmV4hVHXptc3M5K97Watrpud34e8CJH49lsdevBqzWtmLgKxYjJ&#10;bABye3XHvXU6Pd3l54Z8RNc6FFpEcaSxRRJHtLgIck+v1FeI2/iXWbTW31iLUJRqLk75TzvHoQeC&#10;Par9x8QPFF1LNJJqsmJ4/KdQihdvPGMYHU+9XGvCK2t/XmY4jKMXWknKSeke6s1vZLTU7XwFDJcf&#10;CbxFDDG0krtKFRBksfLXgCo/h5DJb+BfF8U0bRyKjBldcEHyj1FcHoXivWfDXnDS7zyklxvVkDAn&#10;1we9Kvi7XU/tLbfkDUSTcjYv70kYPbjj0qYVYR5W90b18sxE3VimrSkpLe+lvLyPQryCXXfgdp8e&#10;lxNM9s6CaKMZb5SQ3A+oNJqUT6L8C4bLUUMV1O4EcTj5gS+4cfQV53ofifWfDjudLvWtxJ96MgMr&#10;e+D396ZrfiLVvEU6TapePOyAhFICqv0A4pe1jy362sEcrrqqoXXs1Pn8/T/gnoPxcz/Y3hr5j/qT&#10;/wCgrS/F/nS/DhPOYmyf+ArXnmqeItV1qG3h1G7aeO3XbCCoG3p6D2FGreItV1yK3j1G7adLcbYg&#10;VA29PQewpTrJ81utvwLw2WVaXsOZr3HJv/t7a2hl9Rmiiiuc9wKKKKQBRRRQAUUUUAFFFFMApyts&#10;YNnABzTaBx2zQnZ3FKKknF9T1L4WaiLbxSbcnCXkBUD/AGh8w/TNe118yeHNSOnajY3qn5reZWb6&#10;Z5H5V9MxussayIcqwDA+oNerTleJ+TYii6FadF/ZbQ6uT+I2nf2h4OuWVcyWxE6/h1/QmusqO4gS&#10;5t5YJBmORCjD1BGDWjMmfMVFW9UsJNK1W6sJQd9vIU+o7H8sVUrAyN/wj4Zk8Uav9m3mO2iG+dx1&#10;C56D3NehfEDULDQPCKaBaIqPcII441/gjByWP5Y981wfgvxUPC2ozSywNNbzoFdUOGBB4I/WszX9&#10;Ym17WrnUJsjzGwiE/cQdBVJ2Q76GcgVnVXYqhIDMBnA7mvWxqFv4i8Onwx4WtZXt1RYZrqX92kSZ&#10;yT6knB7d681sfD2sanb/AGix024uIdxXfGuRkdRXU+G/B3iuziutTtGk0+6hXEUMg5n7kEdMfXvR&#10;G4I9ighS3t44IwAkaBFAHQAYrwbx9dwX3jO/ktyGRSsZZehZRg/4Vv32qfEe/tHgksbmFGGGMMAR&#10;iPrnj8K886ZFOT0G3c7v/hMbS58EWWnShorqxuICyDkSxq2cj39RW7f+MdEXxxaalHchreCwkWV0&#10;Xl2bBVB6n+VeT0UuZiuXNWvl1LWb2+VDGtxM0oQnJUE9K9N+EemmLTr7UmXmeQRIfZev6n9K8mAZ&#10;mCqMsTgAdzX0Z4a0saL4dsrHHzxxjf8A7x5b9TTjvccdzVooorQs8r+Lt+GuNN09T9xWnYfXgf1r&#10;xy6ffcOQcgHArs/HmqjUPFWo3KtmOJvJj+i8fzzXDk5Oa4cVLofV8K4e86mIfTRfm/0EooorjPtA&#10;o7UUdqAPYvgh/qNZ/wB+L+TV63XknwP/ANRrP+/F/Jq9br1MP/DR+bZ7/wAjCp8vyQUUUVseSFFF&#10;FABRRRQAUUUUAFFFFABRRRQAUUUUAFFFFABRRRQAUUUUAFFFFABRRRQAUUUUAFFFFABWb4hsn1Hw&#10;9qFnF/rJoGRfqRxWlWb4huXs/Duo3KcPFbu6/UDNTO3K7mtDm9rHl3ujxT4T3UOp2mueCNSbC3St&#10;LDn+GQcNj3GFb/gJrjNQs7vRNXms590V1ay7SVOCCDwQfyINXvFks/hD4oyarYfKGmW/t+wZJBuI&#10;+nLLXofxB0W28W+GrTxpoq7yYQ06r1aP1P8AtIcg+w9q5cXR5488d0exkWO9hVdCptL8H/wdvuN7&#10;wl4i074ieGZ9G1mNJLtY9lxEePMXtIvoc46dD+FeIePfAl/4J1Uo4abTpmP2a5xww/ut6MP16iod&#10;N1O70fUYb+xmaK4hbcrD+R9QfSvoHQNf0T4l+G5rK+t4mlKAXVo55U/31PXGehHIp4bEc65Zbizj&#10;K3Qk61Je4/w/4B8tQXE1rcR3FvK8U0bBkkRirKR3BHSvcvAXxqiuBFpnil1im+6l+BhW/wCug7H/&#10;AGhx6461wfxB+GeoeDbhrq333Wju3yTgfNFnosmOh9+h9ulcFmuw8HY+345EmjWSN1eNwGVlOQwP&#10;Qg06vk7wb8Stc8GyLFBL9q07OWs5jlf+Anqp+nHqDX0H4R+JHh/xfGkdrci3viPms5yFfP8As9mH&#10;0/ECkO511FFFAwooooAKKKKACiiigAooooAKKKKACiiigAooooAKxvFOsTaFoUt/BGkkiMoCvnHJ&#10;x2rZqC7s7a/tzBdwJNCSCUdcg4qZqTi1F2ZrQlCNWMqivFPVd0eYf8LU1T/nws//AB7/ABo/4Wpq&#10;n/PhZ/8Aj3+Nd/8A8ItoP/QIs/8Av0KP+EW0H/oEWf8A36FcHsMX/wA/D3vr+U/9A7/r5nAf8LU1&#10;T/nws/8Ax7/Gj/hamqf8+Fn/AOPf413/APwi2g/9Aiz/AO/Qo/4RbQf+gRZ/9+hR7DF/8/A+v5T/&#10;ANA7/r5nAf8AC1NU/wCfCz/8e/xo/wCFqap/z4Wf/j3+Nd//AMItoP8A0CLP/v0KP+EW0H/oEWf/&#10;AH6FHsMX/wA/A+v5T/0Dv+vmcB/wtTVP+fCz/wDHv8aP+Fqap/z4Wf8A49/jXf8A/CLaD/0CLP8A&#10;79Cj/hFtB/6BFn/36FHsMX/z8D6/lP8A0Dv+vmcB/wALU1T/AJ8LP/x7/Gj/AIWpqn/PhZ/+Pf41&#10;3/8Awi2g/wDQIs/+/Qo/4RbQf+gRZ/8AfoUewxf/AD8D6/lP/QO/6+ZwH/C1NU/58LP/AMe/xo/4&#10;Wpqn/PhZ/wDj3+Nd/wD8ItoP/QIs/wDv0KP+EW0H/oEWf/foUfV8X/z8D6/lP/QO/wCvmcB/wtTV&#10;P+fCz/8AHv8AGj/hamqf8+Fn/wCPf413/wDwi2g/9Aiz/wC/Qo/4RbQf+gRZ/wDfoUewxf8Az8D6&#10;/lP/AEDv+vmcB/wtTVP+fCz/APHv8aP+Fqap/wA+Fn/49/jXf/8ACLaD/wBAiz/79Cj/AIRbQf8A&#10;oEWf/foUewxf/PwPr+U/9A7/AK+ZwH/C1NU/58LP/wAe/wAaP+Fqap/z4Wf/AI9/jXf/APCLaD/0&#10;CLP/AL9Cj/hFtB/6BFn/AN+hR9Xxf/PwPr+U/wDQO/6+ZwH/AAtTVP8Anws//Hv8aP8Ahamqf8+F&#10;n/49/jXf/wDCLaD/ANAiz/79Cj/hFtB/6BFn/wB+hR7DF/8APwPr+U/9A7/r5nAf8LU1T/nws/8A&#10;x7/Gj/hamqf8+Fn/AOPf413/APwi2g/9Aiz/AO/Qo/4RbQf+gRZ/9+hR7DF/8/A+v5T/ANA7/r5n&#10;Af8AC1NU/wCfCz/8e/xo/wCFqap/z4Wf/j3+Nd//AMItoP8A0CLP/v0KP+EW0H/oEWf/AH6FHsMX&#10;/wA/A+v5T/0Dv+vmcB/wtTVP+fCz/wDHv8aP+Fqap/z4Wf8A49/jXf8A/CLaD/0CLP8A79Cj/hFt&#10;B/6BFn/36FH1fF/8/A+v5T/0Dv8Ar5nAf8LU1T/nws//AB7/ABo/4Wpqn/PhZ/8Aj3+Nd/8A8Ito&#10;P/QIs/8Av0KP+EW0H/oEWf8A36FH1fF/8/A+v5T/ANA7/r5nAf8AC1NU/wCfCz/8e/xo/wCFqap/&#10;z4Wf/j3+Nd//AMItoP8A0CLP/v0KP+EW0H/oEWf/AH6FHsMX/wA/A+v5T/0Dv+vmcB/wtTVP+fCz&#10;/wDHv8aP+Fqap/z4Wf8A49/jXf8A/CLaD/0CLP8A79Cj/hFtB/6BFn/36FHsMX/z8D6/lP8A0Dv+&#10;vmcB/wALU1T/AJ8LP/x7/Gj/AIWpqn/PhZ/+Pf413/8Awi2g/wDQIs/+/Qo/4RbQf+gRZ/8AfoUe&#10;wxf/AD8D6/lP/QO/6+ZwH/C1NU/58LP/AMe/xo/4Wpqn/PhZ/wDj3+Nd/wD8ItoP/QIs/wDv0KP+&#10;EW0H/oEWf/foUewxf/PwPr+U/wDQO/6+ZwH/AAtTVP8Anws//Hv8aP8Ahamqf8+Fn/49/jXf/wDC&#10;LaD/ANAiz/79Cj/hFtB/6BFn/wB+hR9Xxf8Az8D6/lP/AEDv+vmcB/wtTVP+fCz/APHv8aP+Fqap&#10;/wA+Fn/49/jXf/8ACLaD/wBAiz/79Cj/AIRbQf8AoEWf/foUewxf/PwPr+U/9A7/AK+ZwH/C1NU/&#10;58LP/wAe/wAaP+Fqap/z4Wf/AI9/jXf/APCLaD/0CLP/AL9Cj/hFtB/6BFn/AN+hR7DF/wDPwPr+&#10;U/8AQO/6+ZwH/C1NU/58LP8A8e/xo/4Wpqn/AD4Wf/j3+Nd//wAItoP/AECLP/v0KP8AhFtB/wCg&#10;RZ/9+hR9Xxf/AD8D6/lP/QO/6+ZwH/C1NU/58LP/AMe/xo/4Wpqn/PhZ/wDj3+Nd/wD8ItoP/QIs&#10;/wDv0KP+EW0H/oEWf/foUewxf/PwPr+U/wDQO/6+ZwH/AAtTVP8Anws//Hv8aP8Ahamqf8+Fn/49&#10;/jXf/wDCLaD/ANAiz/79Cj/hFtB/6BFn/wB+hR9Xxf8Az8D6/lP/AEDv+vmcB/wtTVP+fCz/APHv&#10;8aP+Fqap/wA+Fn/49/jXf/8ACLaD/wBAiz/79Cj/AIRbQf8AoEWf/foUewxf/PwPr+U/9A7/AK+Z&#10;wH/C1NU/58LP/wAe/wAaP+Fqap/z4Wf/AI9/jXf/APCLaD/0CLP/AL9Cj/hFtB/6BFn/AN+hR7DF&#10;/wDPwPr+U/8AQO/6+ZwH/C1NU/58LP8A8e/xo/4Wpqn/AD4Wf/j3+Nd//wAItoP/AECLP/v0KP8A&#10;hFtB/wCgRZ/9+hR7DF/8/A+v5T/0Dv8Ar5nAf8LU1T/nws//AB7/ABo/4Wpqn/PhZ/8Aj3+Nd/8A&#10;8ItoP/QIs/8Av0KP+EW0H/oEWf8A36FHsMX/AM/A+v5T/wBA7/r5nAf8LU1T/nws/wDx7/Gj/ham&#10;qf8APhZ/+Pf413//AAi2g/8AQIs/+/Qo/wCEW0H/AKBFn/36FH1fF/8APwPr+U/9A7/r5nAf8LU1&#10;T/nws/8Ax7/Gj/hamqf8+Fn/AOPf413/APwi2g/9Aiz/AO/Qo/4RbQf+gRZ/9+hR7DF/8/A+v5T/&#10;ANA7/r5nAf8AC1NU/wCfCz/8e/xo/wCFqap/z4Wf/j3+Nd//AMItoP8A0CLP/v0KP+EW0H/oEWf/&#10;AH6FHsMX/wA/A+v5T/0Dv+vmcB/wtTVP+fCz/wDHv8aP+Fqap/z4Wf8A49/jXf8A/CLaD/0CLP8A&#10;79Cj/hFtB/6BFn/36FHsMX/z8D6/lP8A0Dv+vmcB/wALU1T/AJ8LP/x7/Gj/AIWpqn/PhZ/+Pf41&#10;3/8Awi2g/wDQIs/+/Qo/4RbQf+gRZ/8AfoUfV8X/AM/A+v5T/wBA7/r5nAf8LU1T/nws/wDx7/Gj&#10;/hamqf8APhZ/+Pf413//AAi2g/8AQIs/+/Qo/wCEW0H/AKBFn/36FHsMX/z8D6/lP/QO/wCvmcB/&#10;wtTVP+fCz/8AHv8AGj/hamqf8+Fn/wCPf413/wDwi2g/9Aiz/wC/Qo/4RbQf+gRZ/wDfoUewxf8A&#10;z8D6/lP/AEDv+vmcB/wtTVP+fCz/APHv8aP+Fqap/wA+Fn/49/jXf/8ACLaD/wBAiz/79Cj/AIRb&#10;Qf8AoEWf/foUewxf/PwPr+U/9A7/AK+Zh+DvGV54k1G4tri2giWOLzAY85JyB3PvXZ1RstH03TZG&#10;ksrGC3dhtZo0Ckj0q9XZRjOMLTd2eNjKtGpVcqEeWPYKKKK1OU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k7V/+Qzf/wDXzJ/6Eap1c1f/AJDN/wD9fMn/AKEap148viZ+uUvgj6BRRRUlhRRR&#10;QAUUUUAFFFFABRRRQAUUUUAFFFFABRRRQAUUUUAFFFFABRRRQAUUUUAFFFFABRRRQAUUUUAW7GTE&#10;hQ9GFfRHw91b+1fCVsHbM9r+4k9eOh/LFfNqkqQR1zmvT/hdr4sdeFnI+Le/UKM9BIPu/nyPyruw&#10;09OU+G4nwbp1o4mO0tH6r/NHttFFFdh8yeTfFfQzFeQa1Cn7uUCGcjsw+6T9Rx+Feb9K+l9R0+21&#10;XT5rK7jEkEy7WH9R714N4n8KX3hi8KzKZLNj+5uAOGHofQ1nJdSJIwa6TTfAmv6tp8N9ZwQPbzDK&#10;MZgD1x0/CubrrvCPju58MxtaSwm6sWbcEDYaM99p9PapVupKt1Oi0bSPiDoOniysYbFYQ5fDurHJ&#10;6811vg/V9Q1XQJ7nUWia6inliJjGF+WuL1v4rSXdjJb6VZPbySAqZ5WBKj/ZA7+9ZHhrx8/h3RW0&#10;4aeLgNI7mQy7fve2Ku6RSaTOj0/VPiFrFgt5ZDT3tpSwUnaDgEjkfhXMn4Z+KCSfstvyf+fhab4T&#10;8dXXhnzLeSH7TYyOX8rdhkJ6lT/St3Wfiu9zYPBpVlJbzSDaZpWBKfQDvSunuLR7nnNxA9rcy28m&#10;PMico205GQcHB71HQSSSSSSepNaGjaJf69fLaWEJdyfnc/djHqx7VAjd+HmhNrHiaOaRM2tliWQk&#10;cFv4R+fP4V7pWR4b8P23hvSUsrf5n+9LKRzI3r/hWvW0VZGiVkFZXiXVV0Xw9e35OGjjPl+7ngfq&#10;a1a8p+LGuhprbRY3+WMefP8AX+EfzP5UN2QPyPKdQlO0KzZZjuas7oBUk0hllZj3PFR15VWXNJs/&#10;T8pwf1TCQpvfd+r/AKsFFFFZnohRRRQB7F8D/wDUaz/vxfyavW68k+CH+o1n/fi/k1et16mH/ho/&#10;Ns9/5GFT5fkgooorY8kKKKKACiiigAooooAKKKKACiiigAooooAKKKKACiiigAooooAKKKKACiii&#10;gAooooAKKKKACsrxNGZvCurRjq1nLj/vg1q1Fcwi5tZoG+7KjIfxGKmSvFoulLknGXZnz342sP7d&#10;+Gmi+IoRun0zNhdY5ITPyE/TI/77p3wZ8cJpOot4c1KQfYL5/wBwz9I5Txg+zdPrj1NbHw4mgubj&#10;V/COpjNvqETLtPZ1BBx745/4CK8g8Q6LdeG9fvNKuwRNbSFQw43DqrD2IwfxrLCz56S8tDtzfD+w&#10;xk0tnqvRnpXxM8Cv4b1A6jYRk6VcPwAP9Q5/hPse35fXidM1W80fUIr6wnaC4iOVdf5H1HtXsvwy&#10;8c2njfQpPDev7JtQSLYwl/5eovX/AHh379/XHn/j7wHdeEL4zQh5tKmb9zNjJQ/3G9/fvXLiKDg+&#10;eOx72VZnHEQ9hW+Lz6r/AD/M9c8F+P8ATPGlkbC+jii1AoVltZACkwxyVz1Hqp/XrXB+Pvgm6GXU&#10;/Cilk5aTTyeR/wBcyev+6fwz0ry2OaSCVJYpGjkQhldTgqR3Br2PwR8YlYR6d4mbBGFS+A4P/XQD&#10;/wBCH4+ta0cTfSZxZjkrg3Uw6uu3Venc8Cmilt5nhmjeOVCVdHXDKR2IPSmK7IwZWKsDkEHBBr6z&#10;8WfD/wAO+OrQXMqql0yZiv7YjcRjjPZx9fwIr5+8YfDDxD4RZ5pYPtmng8XduCVA/wBsdV/Hj3Nd&#10;p8400a/hT41eIdBCW+pf8TazXjEzYlUez9/+BZ/CvavDPxP8L+KAkdvfrbXbf8u13iN8+gPRvwNf&#10;JQUmnqlAXPuOivk3w58RfFXhsJHaak81svAt7n94mPQZ5X8CK9T0L47WVwFj1vS5bZ+8tsd6f98n&#10;BH60rDuev0ViaT4w8Pa4F/s/VraVz0jL7H/75bB/StugYUUUUAFFFFABRRRQAUUUUAFFFV7y+tdP&#10;gM95cRwRZxudsDNAFiijrRQBieI/FFh4at42ud8txMdsFtEMySH2Hp71it4j8ZeX9qXwgv2fr5Zu&#10;x5uPp6+2KraXCmp/FrWbi7G99PgjS2VudmQMsPzP/fVd9T2FuYdx4psdP8OQazqQktElQEQOMybi&#10;PuAdzWIPF/ia5jFzZ+DbhrQjKmW4COw9duM/zqLUok1n4s2VldjdbafZG5jibo0hbGcfl/3zXeUB&#10;qzB8OeK7PxEJoljltb63OJ7ScYdPf3FR+H/F1prd/fac2Ib+zmeNoifvqrEBl/qO1Y3jKMab4u8N&#10;avaqEuZroWs23gyRtgYPrjJ/OuX0vwzNrOpeJL7TbhrbV7HUna2lDYDctlT9cf5FOyFdnsE0nkwS&#10;S4zsUtj1wK5i18cWkngo+Jbm3aCIFlEIfczMG2gA4HU1HoHitdd0y9sr6L7LrFrEy3NswweB95fb&#10;+X5GsLwr4fTxL8JodOeYwsZXeOQDO1g5xx3FK3cL9jTh8YeI4Wt7nUfCk0dhcOFVoJPMlTPQlBz/&#10;ACrc/wCEjX/hMh4e+zHJtftPn7/fGNuP61gp4q1vww8Vv4ssFe1JEa6nafMhPYuvb9PoaRXWT4yI&#10;6MGRtJypHQjd1phc63WNRGkaNeagYvNFtE0mzON2BnGaxZfGSx2vh2f7ET/bMiIB5n+q3Y56c9fa&#10;rnjL/kTNY/69JP5VxF1/yCfhx/18Q/8AstJIGztte1rVNLnhSw0CfUkdSWeOUKEOenQ1g6R4/wBU&#10;1oq9p4VuHt/O8p5VuAQh4zn5ewOa7uuD+FH/ACLV7/1/yf8AoK0dBu9zZ1/xha6LeR6dBbTahqko&#10;ylpbjLAerHtWVL408Qacv2jVvCNxDZDl5IJxIyD1IA/wpnw2hS9i1bXpxvvru8dGc9VQYIUenX9B&#10;6V3ZAIIIyDRog1Zi3HiazHhWbX7Ii6t44jIFVtpOOoPoa5tfiRcw20F9qHhm9ttNmCkXSvvUA9D0&#10;H86xLyMaVceO9GtsLY/ZRdJGOkbMBkAdvvfoKltfFMep+C4PC+m6XeXepSWCwsrRhUQFQN5JPQZy&#10;D9Kdibna6r4oh06XRRDD9pi1WdYo5VfAUNjDdOetbzMqIWYhVUZJJ4ArzfXNNfR4/AenyOHe3vI0&#10;Zh0J+XOPbNbnxA1KaDRYtJsjm/1aQWsQHUKfvH6YOPxpWHcv+FfFFt4otLqe3G0wTtGVzyVz8rfi&#10;P1BrerziOwi8A+MNLMGV0vUoVs5j2EyjAY/Xj82r0ehjRzHijxbL4evtPs4NLe/nvdwREl2HIxx0&#10;OetR6d4m1271CC3ufCV1awyNh52nBCD1IxWJ8QpLuLxf4WexhSa6WSQxRu21WbK8E9q3dM1DxlNq&#10;MEeo6JZQWjN+9kjuAzKMdhmjoK+p1NcnD40Nzoeu6hHZbTpUzxbGkz5m3v04rrK8n03/AJEvx1/1&#10;9z0IbZ6Poet2XiDTI7+xk3Rvwyn7yN3Ujsaq+KfEI8M6ONQa2NwPNWPYH29e+cGvP9J0zUfDGhab&#10;4p0NXngltkbUbHJO8d3X/PH0yK1fHms2WvfDuG/sJQ8Ml1Fkd0POVI7EU7aivodXr/iix8PQQmdZ&#10;Jrq4OILWEbpJD7D096yG8T+Ko4/tMng2T7N12pdq0oH+7jP4VW0ZE1D4q63PcDc9hbxQ24b+EMBk&#10;j9f++q6bXvEFl4dtI7m9WYxyP5Y8qPec4J/pSApWXjCw1Lw7fatZpIzWUbtNbyDY6sqk7T+XWsay&#10;8d63qFpHd2ng66mgkGUkW4GCM4/u0S+LtF17QvEFppkUscwsZp5d8Ozd8uMn1PIrL8Iah4xh8KWE&#10;em6JZT2aofLlkuArMNx6jPrmnYLnS6j4zGjW2j3GrWL2cd8zpMjNua3I6E46j1rqI5EmjWSN1eNw&#10;GVlOQQehBrzbx5HPqEXhOLVrZI5p7wJcQxvlRkqCAfpUtnd3nw51JNN1GR7jw5cPi1ujybZj/C3t&#10;/wDrHcUrBfU6u58Qi28X2WgfZixurdpvO34243cYxz931rPt/Gq3Gha3qf2EqNLmeIx+b/rNuOc4&#10;46+9UdQdZPi7obowZG06QqynII+fkVz+nf8AIheN/wDr9m/pTsF2dBa+ONdvbWK5tvBt3JDKoZHW&#10;4GGB7/dq9rfjC60a20fOiyy3mpZAtRKA0bAD5c45PNYXhvUfGkXhrTksdCsZrVYFEUj3IBZccEjP&#10;FO8b30tpqPg291CArNHMZJ4oBvIbCEhfXmi2oX0NjSPHIu9Zj0nVdJudJvJhmETnKyewOBzWnYeI&#10;hfeKdT0T7MUNiiOZd+d+4A9Mcda5Zr1vH+vaLc6bY3EWm6bcGeS8nULuIwdijPPQZq5oP/JVPE3/&#10;AFxh/wDQVpWC5v8AinxBF4a0GbUZFDspCRxk43sT0/LJ/CtOzu4b+ygu7dt8MyCRG9QRkVxGrQp4&#10;v8fw6TIvmaXpMZluh/C8rDAU/Qf+zVN4BuJdNn1LwpdsTNp0pa3Lfxwscg/qP++qLaDvqdvXFv44&#10;1CXW9R07TvDc179hk2SOlyq+uDgj2NdpXBeC/wDkfPGH/XdP5tQgZqaZ45srvU00vULS60rUH+5F&#10;dpgOe21u/wCmag1fxrd2PiWXRLDQpdQnjiWUmOYKdpx2x7iq3xVsYJvCLXxwtzZyo8Mg4YZYAgH8&#10;c/hXPi+1k/Eg3WlWUN1ey6VEzxzPsABVCTnI5zinYTb2O40PXtX1O+aC+8OXGnRCMsJpJQwJyPlx&#10;gep/Kuhrn9CvfE9zeSJrWlWtpbiPKPDNvJbI4xk9s1N4uupbLwjqtxASsqWz7WHUZGM/hmkPoZN5&#10;43kuNTl03w5pcmrXMJxLKHCQxn03HrU2meIPEJ1eCw1nw6bVJ8hbmCYSIpAJw2OnT1qbwHp9tp/g&#10;zTRbquZ4VnkYdWdhk5+nT8K3L+4a1065uFXc0UTuB6kAmgNdzn9Z8aw2OpnSdMsZ9V1MDLQQcLH/&#10;ALzdv89KzpPHGsaUVl1/wvcWlmSA1xDKJQn1AH9al+GVlHH4VXUmIkvNQleWeU8sx3EAZ/DP4muy&#10;kjSWNo5EV0cFWVhkEHqCKNBavUxNc8T22leF2123Rb23whQI+0OGIGc4PrWzby+fbRTY2+YgbHpk&#10;Zrxu+DWfg/xjoyMTaWOoR+QCc7Q0n3f/AB0frXpWrXsuneBbm7gJEsVhuQjsdnB/DrRYEyhqPjhV&#10;1OXS9C0yfV72LiXym2xxn0L+v+c1VHjq/wBMnjXxL4en062kYKLqOQSxqT/ewOP88Vo+ANNt9O8H&#10;ae0KjzLmMTzP3dm55Pt0/Cugu7SC/tJbW5iWWCVSjow4INGg9SrqmrQ6doNzqqlZYoYDMu1uHGMj&#10;B9+Ks2V3Df2MF5A26GeNZEPsRmvIVvrhPhbfaSXL7dU/s+Bieq7g2P0P5113gW5fSF1Pw1fy/vNK&#10;cvHI3G6BuQ34f1FFhJ6nRT67bw+JbXROs88DzdfugEYH4/N+VZGreMbuy8TnQ7HRHv5xCJsrcKny&#10;9+o/rXEQXNzN4t0rxlMzJb3+pNawq3QQ42Kfx+b8q1tWvrnTvi7JcWunTX8o08DyYWAOPXmnYLnY&#10;eHfFFv4ga6g+zT2l7aMFntpx8yk+nqOKd4a8RDxFDfSC2MH2W6e2wX3btuOegx1rl/BGoRXXjDW5&#10;9RjlstYu9pWylQrtiUY4J+8emenT8rfwz/48dc/7Cs38lpNAmbPiTxVaeG59NiuME3lwIzk42J3f&#10;8CVrfrzMaSnxB1jX7+XmzgiNjp7HoHHJcfj+jV0ngPWZNV8OJDdZF/YMbW5Vuu5eAT9R+oNFhp6n&#10;UVxEvjPWNRvruPw3oP2+0tHMclxJMEDsOoXPWu3rgI9L8ReCJrp9Ht49V0eWVp2tc7Zoieu09/16&#10;dKEDOs0DV21vSUvJLKezkLFXhnUggjrj1HvWnWT4e8Q2XiTTvtlmXXa2yWKQYeNu4IrSuLiK1tpb&#10;iZwkUSF3Y9gBkmkMxL7xVaWPi3T9BfHmXUbMXz9xv4B+OG/T1rfryRdAuvE3h3VvFhV11OacXNh/&#10;eSOLoB9Rn/vkV6N4b1mPX/D9pqKYDSp+8UfwuOGH502hJmlNNHbwSTSsEjjUu7HoABkmuFTxxr99&#10;byanpfhh7jSEJ2yPMFkkUHkqv+ANdveWsd7ZT2kufKnjaN8dcMMH+dcFbP4k8A2gtpbRNX0KDO2a&#10;D5ZokyTyvfH+SKEDO5069Go6db3ghlhEyB/LmXa657EVaqnpWqWmtabDqFjJ5lvMMqcYI7EEdiDV&#10;ykM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g9KAPlLVoJTrN/iJz/pEh+6f7xqmYJf8A&#10;nk//AHya+tfIiJyYkyf9kUeRF/zyT/vkVxvCXd7n1seKXGKXstvP/gHyV5Ev/PJ/++TR5Ev/ADyf&#10;/vk19W311pul2rXWoT2lpbqcGW4dY0H4nApLW70y+she2lxZ3FoQWE8Tq8ZA6ncOKX1TzH/rW/8A&#10;n1+P/APlPyZf+eT/APfJo8mX/nk//fJr6m03VdD1kyDS7/Tr7yjiT7LMkuz67ScUkOsaDc6nJpkG&#10;o6bLqEed9qk6NKuOuUByMfSj6p5h/rW/+fX4/wDAPlryJf8Ank//AHyaPIl/55P/AN8mvqy7u9Ls&#10;JbeK8uLO2kuZBFAkzqhlc9FUH7x9hSy3OmQX0FjLPaR3dwGMMDuokkAGTtU8nA5OKPqnmH+tb/59&#10;fj/wD5S8mX/nk/8A3yaPJl/55P8A98mvqbUNW0LSZoYdR1DTrOWb/VJczJGz84+UMRn8Kk1G/wBI&#10;0e3Fxqd3Y2UJO0SXMiRqT6ZYgZo+qeYf61v/AJ9fj/wD5V8iX/nk/wD3yaPJl/55P/3ya+sofslx&#10;Ak8HkSQuoZJEwysD3BHUVDYXel6rai6064s7y3JKiW3dZEyOoyuRmj6p5h/rW/8An1+P/APlPyJf&#10;+eT/APfJo8iX/nk//fJr618iL/nkn/fIo8iL/nkn/fIo+qeYf61v/n1+P/APkryJf+eT/wDfJo8i&#10;X/nk/wD3ya+tfIi/55J/3yKPIi/55J/3yKPqnmH+tb/59fj/AMA+SvIl/wCeT/8AfJo8iX/nk/8A&#10;3ya+tfIi/wCeSf8AfIo8iL/nkn/fIo+qeYf61v8A59fj/wAA+SvJl/55P/3yaPIl/wCeT/8AfJr6&#10;18iL/nkn/fIo8iL/AJ5J/wB8ij6p5h/rW/8An1+P/APkryZf+eT/APfJo8iX/nk//fJr618iL/nk&#10;n/fIo8iL/nkn/fIo+qeYf61v/n1+P/APkryZf+eT/wDfJo8iX/nk/wD3ya+tfIi/55J/3yKPIi/5&#10;5J/3yKPqnmH+tb/59fj/AMA+SvIl/wCeT/8AfJo8mX/nk/8A3ya+tfIi/wCeSf8AfIo8iL/nkn/f&#10;Io+qeYf61v8A59fj/wAA+SvIl/55P/3yaPIl/wCeT/8AfJr618iL/nkn/fIo8iL/AJ5J/wB8ij6p&#10;5h/rW/8An1+P/APkryZf+eT/APfJo8iX/nk//fJr618iL/nkn/fIo8iL/nkn/fIo+qeYf61v/n1+&#10;P/APkryZf+eT/wDfJo8mX/nk/wD3ya+tfIi/55J/3yKPIi/55J/3yKPqnmH+tb/59fj/AMA+SvIl&#10;P/LJ/wDvk1csJJreVcCRCGDK4U/Kw6GvqnyIv+eSf98ika3hYYMMZB4IKirhhuV3ucuN4gji6EqM&#10;6Wj89n0exi+D/EUfiPQorkkC5jHl3Cejjv8AQ9a368p1TT734deIRrOmxtLo87bZogfuAn7p/wDZ&#10;T+FelaZqdprFhFe2UwlhkGQR1B9COxFdKfQ+aTLlQ3UNvcW7w3UcckLjDLIAVP51NVDWdLstY0yW&#10;0vwxtzhm2uVIxznIpjOF1P4f+Gb/AFN7TTdTFne43m2VxIMf7pOR+dYd38KNchz9mubS4XsNxQ/r&#10;Wh8L9Lhl13VNUiVjbwkw27Octyc5J9cAfnXSfEXWdS0fRIG05jD50wjluAMmJf6Z9faosmrsiytc&#10;8zn8AeJ4M50tn/65yK39arnwZ4kBx/Yt3/3yP8a6y91HU/C95pk1l4nbWhdOBJasQ2QcdME46+xr&#10;07UrxrDSrq8WJpGhiaQRgZLEDpRyoEkzwuLwH4nmOBpMq/77qv8AWtW0+FniCcjz2tLYd90m4j8q&#10;0mm8Zy+HJfFMutNbBCXFmY9o25x0P8jXoPhjVn1zw5Z6jKgSSVPnAHG4HBx7cUKKBJHm9x4P8M+G&#10;Xj/4SLWpJpiMi2gTBI/DJx+Vd/4T1Hw9eWDReHxGkURG+IJtYe5B5P1riNZebwz8R5rxrKLVnv0z&#10;BADmROgHGDjoR9KPCl82j+Orn+2dNl0+61XiBFAEagnOMe5GM0LRgnZnq9FFRXNzDZ20lxcSrFDG&#10;u53Y4AFWWU9c1i30LSLjULk/LEvyr3duyj6mvm7Wr+71O7uLmQPJNO5kkZVJAz2H8q9Gu5b74m+I&#10;1gtQ8Oi2jcyEf+Pf7x7DsK9RstNtLCzhtLe3RIYlCqNueKznFzVkzowdeFCvGrOPMo9L21/HY+Uf&#10;Jl/55P8A98mjyZf+eT/98mvrXyIv+eSf98ijyIv+eSf98iub6p5n03+tb/59fj/wD5K8mX/nk/8A&#10;3yaPIl/55P8A98mvrXyIv+eSf98ijyIv+eSf98ij6p5h/rW/+fX4/wDAPkryJf8Ank//AHyaPIl/&#10;55P/AN8mvrXyIv8Ankn/AHyKPIi/55J/3yKPqnmH+tb/AOfX4/8AAPKvgijJBrO5WUl4uox2avWa&#10;akaJnYqrn0GKdXVThyRUT5zHYr63iJVrWv0+VgoooqzkCiiigAooooAKKKKACiiigAooooAKKKKA&#10;CiiigAooooAKKKKACiiigAooooAKKKKACiiigAooooA+dfGCXHhb4j3VzbfI6XAu4T2Ib5vyzkV0&#10;vxP8OweN/B9p4x0aPddQQ7pkXlni/iH+8hz+Gfarvxp0My2dlrkS5MJ8icj+6eVP4HI/4EKwvhN4&#10;wXS9SbQ72TFneNmFmPCS9MfRun1x6159OXsa7g9mfT4ql9fy+FePxwVn8t/8zxazvrnTr2G8s5nh&#10;uYXDxyIcFSO9fTXgPx3pfxF0OTS9Vih/tER7bm1cfLMv99B6e3UH8DXlnxd+HTeGdSbWdMhP9kXT&#10;5ZVHFvIf4f8AdPb8vTPm9jfXWm3sN7ZTvBcwsHjkjOCpr0Nz5dNxd0eq+P8A4ZXfhl5NQ04Pc6QT&#10;knq8Hs3qP9r8/fzsmvoL4dfFax8XQJpWr+Vb6xt27TxHc/7vofVfy9Bm+Ofg7HdGXUvDKrFMfmex&#10;JwjH/YP8J9jx9K4quGtrA+oy/OlJKniHr3/z/wAzzbwp4+1vwlKFtJvOsycvaTHKH3H90+4/Wvdv&#10;CvxI0HxWqwLKLS+YYNrcEAsf9k9G/n7V80XVncWV1JbXUMkE8Z2vHIpVlPuDTFUggjgjvWVOtKGn&#10;Q78XltDFe9tLuv61PorxT8H/AA34hL3FrF/Zd63PmWyjYx/2k6flivHfEPwn8S+Hi8n2X7daLz59&#10;pl8D3XqPyx71q+GPil4g0AJBcSf2jZrx5dwx3qP9l+v55FeveHviV4d18LH9p+xXR/5Y3RC5Ps3Q&#10;/wA/auyniIS6nzOKyrEUNbXXdHzAtuQcEYI6irMdv7V9T614M8P+IQXvtOiaVv8AlvH8j/XcOv45&#10;rg9T+C4Qs+kaiCO0V0vP/fQ/wre55jTPH4rY5BrpdJ8Q+INLCrZ6rdRoOiFyy/8AfJyK07vwJrmm&#10;E/aNOlZB/HEN6/mOn41Xh04g4KkEdsUyG2jqNO+JviCIAXUVrdDuShRv0OP0rp7P4mRSgC50uVD3&#10;Mcgb+YFcHb6d04rVt9Nzj5aLIOZnoNv410icDJnjz/fj/wAM1oR6/pco+W7X8VI/mK4ODT1QAvgC&#10;pnngth8uCRSsPnZ3o1OyIz9qix/vUx9Z02P717CP+BV5ndav1+bArEutW6/NRYfOz1ybxXokAJe+&#10;Q+yqx/kKyLz4j6NbA+UlxM3soUfqa8gutUzn5qx7jUic807C52enar8WLxgy2FrFbjs7ne39B+hr&#10;kLXUNR8WeJ7G0uLmWeSeZVJY5CrnLEDsAATXGT35Oea9o+Efg+axtz4h1KIpcXCbbWNhgpGerEdi&#10;3b2+tGw1d7nqYGBgdKKKKk0OH8T6bqmj+IY/Feh25unMfk31oOsqDow9+B+Q680kfxQ0uWPammao&#10;13jH2ZbfLbvTOa7mincVuxw2u6frFyNK8W6bZGPVraLE9ixyZIzyU+oyfz9QKdD8UNIKBLqy1K2u&#10;hw0DW5JB9B/kV29FFwscLY2upeLvE9preoWctjpWn5azt5hiSVz/ABsO3b8h70vw/gmh1XxSZYpE&#10;D6gxUupG4ZbkZ613NFFwscn4v8ItrG3U9Kl+y61bqfLlU480Y+434cZ/pXO6LH4j0r4cWbaXE4u7&#10;O8kN1aFBvkQOdyjI6/TnFenUUXCx5pr3i5fF+jtoOjaZePe3hVJRNFtWAAgksfwq1rumX3hrWdH8&#10;Q2NvJewWlqtleRxDLlAMbgP89BXoNFFwseb674w/4SvS5ND8PWF5NdXgEcjyxbEhUnkk/pS+LbP+&#10;wrbwcixTTw6bcIZDDGWJCBcnHvg16PRRcLGFoniuy167kt7a1vonRN5NxAUUjIHB9eaxPhbBLB4c&#10;vFmikjY38hAdSpI2rzzXcUUBY88l+3/D/XL24hsZr3w/fyGZlgGXtpD149P/AK3PHN4/EvTbiMpp&#10;mn6le3ZGEgS3I59z2H512tFFwsect4e1C08GeJNS1Nd+sapEXkjjG7y1H3UGPT/D0on0O9HhHQde&#10;0pGj1nTbSP5CCDNGF+aMjv34+or0aii4WPO9d1A+IJPB1/b2s6D+0FMsbRnMRBXIPHT3pj6J/wAJ&#10;34z1C4vxdQ6Zp6i2tthMZd8/MwJHTr+a16PRRcLHnurfCzS20u5NjNem8VC0HmT7l3joMY79Pxrp&#10;fCGrTax4atbi6jkju0HlTrIpU714J59eD+NbtFFwtY87+IM72Pinw1qH2W4nhtXkeQQRljjK1rab&#10;8QLPU9Sgsk0nVommfaHltwFX6nPSuuoouFgryzTrW4Xwd43Q28oeS7mKKUOWHt616nRRcGrmF4Mj&#10;eLwbpMciMjrbKCrDBH4Vw3jzwTcWMNxqGh7xYzOsl5ZIOFIPDqPTk5A6fTp6tRRcGtLHEeItM1PS&#10;ddh8VaHAbp/KEV9aL1lTsw9xgfkOvNIfidp0kXl2umanNfkYW08jDbvQn0ruKKLhbsefWfh/UIPD&#10;niXWtWQf2tqdrITCnPlJsO1B79PyFUPC3jm30Pw1Zabc6Nq7zQKQzR22VOWJ4yR616hRRcLHnXi2&#10;6fW/+EQv7a0uVje/DlJIyGQblHzAZx0rvL+wtdUsZbK8hWa3lXa6N/ng+9WaKLhY8v0jwxqXh34j&#10;aZHLNJc6YsUyWkzc7F2sdh9CMn69vQM0+1uF8DeNIzbyh5LyYopQ5YcdB3r1Oii4uU818P8Aj620&#10;nw9YafPo2sNLbwrGxS2BBIHbJq74jmfVdZ8E38FtcLG9yZGV4zujB2fex0rvaKLjscFcRT+B/FP2&#10;u2hkk0HVH/0iKJC32aX++AOx/wAfQVFDdSaT438Xao1tM8aWsTR4QkSNtXAHrzivQqKLhY808O/D&#10;u31TSU1TW5b1dRvWaeURy7MbjkZGOvf8aTVvDCeB9S0zxBo4vJ445vKvI2YyMY24yOO3P44r0yii&#10;4cqERg6K6nKsMg+1eXabrqeGvG3iaW70/UJUurgeWbeAsDgt9PUV6lRQmDR5xfLq/wAQ761tm025&#10;03w/DIJZnuV2yTkdAB/nrn0FV9T1MeHPindahJp97PbGxWFfs0O7nC/QY4r0+ii4WOb0DxlbeIL9&#10;rSHTdRtmWMyb7mEIpAIGM5PPNb15aw31lPaTruhnjaNx6gjBqaikM8103WtS+HwOja1Y3N1pcbH7&#10;JfW6bsITnDD/AOvke4xW/pnjSHxBqUNnp2lX0ls4bz7maLZGgwfzycD8a6uincVjzi0u774cXVxY&#10;3Njc3nh+SQyW1xAu5oM9VYf/AKvXvitCX4iwXsLQ6Bpl/f3zjEaGAqin1Y9gP84rt6KLhY8w1nwz&#10;daR8MdSSfdc6pezpcXLRgtly44GOoH+Nb2m+KtL1qCDQ5LHUR9oh8hzJbFUxtwcnt3rsaKLhY840&#10;3Wr/AOH6nRtasrm50yNj9kvrdNw2E52sP8/iMVeuvHkmr2z2nhfTb26vpRtWaSHZFDn+JifSu5oo&#10;uFmeYz+G30u58IaAqvPi7a9vJQpKlxg5J/Aj8K0vH3h6/vryyvdIZkuLgf2fdFR1hc9T7DnP1rvK&#10;KLhY4bx9o32fwFBBp0LE6dJC8SouWwPl7fXNZN1q66d8SotZubS8a2l01B+6gZyGYA4r0+ii4WPP&#10;bRb7xX4+sNbj025sdN0+JlEtymx5iQeAPTn+frisrT72+0bwZ4iFva3H2271SWG3VYznLAfMPoM8&#10;+uK9XoouKxwOn/CrSItPt0up737TsHm+XPtXfjnAx0zUFlpB8C+OLVLNbmXSdVj8qRmy5jlB4JIH&#10;uOT6n0r0Wii47IZMrtDIsT7JCpCsRnaccHFef2Hjy60K3k07xTZXranC7BJIYQVuBngrjA9q9Doo&#10;BnCeGPtOhaFrfiTVLOWJ72drv7JGuXROwx68n8KTxhqdzrvh/S9N0uC4STWmTcXjIMUXBO707fgD&#10;XeUUXC2ljiU+FmgIgUT6jgDHFxj+lV/CtpL4S8WX/h7ZO+m3Ki5s5CpYA4+ZSemeD/3yPWu+oouF&#10;kc5BrVx4m8L3t1oazWd2C8UJuYwDvXHY5GD09j9K5+H4jPb6ULG90m/bXkTyjb+RxI+MbvoevSvQ&#10;6KAsznPA2jXGheFLa0uxi4YtLIg/gLHO38BiujoopD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OI8aAP418CROA0Z1GZypGRuWBip+o7VjeOdP0zSfhp46bSb8zPdTtNdxrMrCCZ&#10;jGGTCj5cjBIPPNdzr3h2218WTyz3NrdWM/n21zbMokifBBxuDKQQSCCCDVO38E6TF4e1PRpjcXUW&#10;qSSS3s07jzZpHxliVAAPAxgADA4oAxLyNLT4u+GI7dFiQ6PcxFUGAUUoVX6DsKqT6Rp1x4x0Pw74&#10;fthFa6FeNqmoTgl/KkcNtj3sSSzliSM8AD2FdPpXg+307WItVuNT1HU72C2+yQSXrxnyoyQSAERQ&#10;ScDLHJPrUOh+C28PnbZeI9YaBrhriWGVbZhM7HLF38nec9M7s478UAeZ+MPEGkav4z0/VLjV7KMa&#10;V4htbK3t3uUV440cm4nZScqCwVdx4wnvXX69p+nx/F3wVq1rFGbi++2ebcK27zFW2wmDnGMHtxzn&#10;vXYa5oFrr408XUkyfYL6K+i8pgMyRklQ2Qfl55xg+9F/oFrqOvaRrE0ky3GlGYwKjAI3mJsbcCMn&#10;jpgj8aAOA8ULLpfiLxrd32lXl1b6joaR2c0Vs0sY2JJvRmAIj5IbLYHFV4J72TUPhqdPihvdRXQp&#10;JGgu5THEEaGMFy4ViGzgcKcgnp1rtNY8DWOr6ne339oajZtqFstrfR2roFuY1zgNuRiOCRlSpwas&#10;ah4RsrufTbm0ubrTLrTYWgtp7MpuWJgAUIkVlI+UdRxjigDznStattP+D+h6K+pRWE2qXE9lNczu&#10;sKWyiVzOQxOPlGVXnklfoN/4M3Omt4Wv7LT7m2dbfUrkiKGUMUjMh2HAOQCBwe+K7bQ9Fs/D2jwa&#10;ZYhxBDuIMjbmZmJZmY9ySST9aj8P+H7Tw3YzWlnJM8c1zLcsZmBIaRtxAwBxk8UAatFFFABRRRQA&#10;UUUUAFFFFABRRRQAUUUUAFFFFABRRRQAUUUUAFFFFABRRRQBHPBFdQSQTxrJFIpV0YZBHpXnV34d&#10;1nwTfSal4Z3XWnOd09ixJIHt6/Ucj3r0milYTVznPDvjTSfEKiOKXyLwfetpjhgfb1rQ8QwX134f&#10;vrfTgv2uWIom9to54PP0zWdr3gjRteYzSQm3u+ouIPlbPv2NYaaV478PnFhqEGrWq9Irnh8fU/40&#10;a9Ra9Tf8FaJJoHhi3tJ0C3LEyTAHOGJ6Z+mK5n4nTSi+0e3upJY9Flk/0lo+hOR1/DOKuf8ACf6h&#10;p+F1rwxfW+OskI3r+H/66mPxD8I6nC1veyFY2+9HcwHH9aWlrBpaxxmuReH9L1TSZvB1xv1AzDKR&#10;OZAR2znv2xXszOscTSSEKqruYnsO9chpeo+ArOf7Rp82lwyno4G0j6Z6VsSeJPD08DxyavYNG6lW&#10;UzryD1HWmgR5xqviW28Z6q9tearHpmgwPnaSfMuMd8f5x7mvS/D11pVzo8S6LIr2UH7lNucAjtzX&#10;On/hXVqAT/ZGB06N/jT08e+DdJh8iynQR5J2W0Bxn8hSXmC0IvFPh7Wl8UWviPQVimuIk2PBK2Mj&#10;kcZ9jUVp4d8Qa/4js9Y8Ri3tYrI7obWBtxJ68n604/EeS9JTRvDuo3jdmZdq/pmo5IfiBr/yu9to&#10;ts3UIcyY+vJ/lRoLQ6fXfFOk+HYC99cqJcfLCnLt+H9TXEfZNf8AiNcrJdq+m6Crbkj/AIpPf3Pv&#10;0Haui0X4eaRpswurvfqN7nJlueRn1C/45rrgABgDAFPfcdm9ynpml2ej2EdlYwrFAnQDqT6k9zVy&#10;iimUFFFFABRRRQAUUUUAFFFFABRRRQAUUUUAFFFFABRRRQAUUUUAFFFFABRRRQAUUUUAFFFFABRR&#10;RQAUUUUAFFFFABRRRQAUUUUAFFFFAFPVtMt9Z0m6066GYbiMo3tnoR7g4P4V8raxpl1oWsXOnXQK&#10;z28hUkcZ9GHsRgj619a15l8XPBh1fTRrljFuvbNMTIo5kiHOfqvX6Z9BXLiqXPHmW6PbyXHewq+y&#10;m/dl+DH/AA/8XWfjXQpfD2urHNeLEUkSXpcx+v8AvDv37/Tx74j/AA3u/BWoG4tw8+jTt+5n6mM/&#10;3H9/Q9/zAx7S+uNPvIbu0meG4hYPHIhwVIr6G8G+MtL+IOiS6XqkMJvTHtubVx8sy/3lHp+oP4Gj&#10;D1+Zcstys3yx0pOtSXuvfy/4B8rqWRgykqwOQQcEGvafAHxrltBFpnipnmh4WO/Ay6D/AKaD+Ie4&#10;5+tYfxE+E154WeTU9JWS60cnLd5Lf2b1X/a/P1PmwWus8DY+u9c8MeHfHWmRTyiKYOmYL22YbgPZ&#10;h1HscivGPE/wu1rw6XngQ39iOfOhX5lH+0vUfUZFcl4T8ba54Pud+m3ObdjmS1l+aJ/w7H3GDXv/&#10;AIR+KuheJwlvO407UDx5E7fK5/2H6H6HBrGrQjP1PRweZ1sNonePZ/p2Pn5Yvapkh9q+i/EHw90H&#10;Xy0zW/2S7bnz7cBcn/aHQ/z96811j4Za1pJZ4IxfW4/jhHzAe69fyzXm1cPUhruj6TDZrh6+jfK+&#10;z/zMPQ/FevaFtWyv5BCP+WMnzp+R6fhivRNI+LSuFTVtOZD3ltjkf98n/GvNFs2RyjoVYHBBGCKt&#10;RWvtWMcTUhszSvgsPX1nHXutD3bTvFWiaoB9m1CHef4JDsb8jir1zp1jejNxawy57sgJ/OvCIrT2&#10;rb0681KxwLa8niX+6HOPy6V0RzK3xr7jyK2SR/5dy+/+v0PS5PCelMcxxPEf9huP1zUL+F1QfuLg&#10;A/7aVz9p4t1eIDzmhmHq6YP6YrSj8coOJ7M+5R/6EV0xzCjLd2PPnlOIjsr+jIbzwxq7Z8qS3cf7&#10;5H9Kwbvwt4k52WQf/dmX+prrk8caS3+sE8Z90B/kanTxloTdb3b/AL0bD+lbLFUntJHNLL663g/u&#10;PLrnwr4pOcaTMfo6n+tZkvgvxdKSF0af8XQfzNe0jxboJ/5icI+uR/SmN4w8Pp11SH8AT/Sr9vT/&#10;AJl95H1Kt/I/uZ4qPhl4yuDzp0cYPeS4T+hNX7X4Ja/cEG91KxtlPUJukYfhgD9a9Rm+IHhuH/l+&#10;Z/8AciY/0qCx+ImjajqsFhBHdb522I7IAuT075qfrFO9uZGqy/E2cvZuy8jI8OfB3QdFu47u8ll1&#10;O4jOVEyhYwfXYM5/EkV6JRRWpz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U7jSdO&#10;uv8Aj4sLaX/fiU/0q5RQBhTeC/Dc5y+jWv4Jj+VQ/wDCA+Fv+gPB+bf410dFKyFZGBH4I8MxNlNG&#10;ts+4J/ma0LfQ9KteYNNtIz6rCoP8qv0UWQWQgAUAAAAdhS0UUxhRRRQAUUUUAFFFFABRRRQAUUUU&#10;AFFFFABRRRQAUUUUAFFFFABRRRQAUUUUAFFFFABRRRQAUUUUAFFFFABRRRQAUUUUAFFFFABRRRQA&#10;UUUUAFFFFABR1oooA+fPin4AbQLxtZ0yI/2XcPmRFH/Hu57f7p7enT0rzuyu7qwvIruzmeC4iYNH&#10;IhwVNfYVzbQXlrLbXMSSwSqUeNxkMD1Br578efDqfwvdtd2SvNpMrfI/Uwk/wt/Q/wBa4MRR5Pfj&#10;sfVZXmSqx9hWevTz/wCD+Z6N4D+JVr4mhTTdW8uDVCNvPCXH09D/ALP5egwvHfwYgv2l1LwyqW9y&#10;TueyJ2xuf9g/wn26fSvJ4oirBlyCDkEdq9X8GfE+e0WOw18vNCOEuwMuo/2v7w9+v1p0cWvhmcuY&#10;ZPa9TDrTt/l/keKXWm3Wn3clreW8kFxGcPHIu0g/ShIfavqrWvDfh/xtp0clzHHOrL+5u4WG9R7N&#10;6ex4ryDxF8K9W0JnntB9vshzviX51H+0v9Rn8K707nzsotOzM/wv8RPEXh0JCJ/ttmvH2e5JbaP9&#10;luo/l7V6/oHxL0LWgkc8h0+5P/LO4Pyk+z9PzxXhcNgScFa07bTScfLTsRzWPoK/0XStZjDXVpDN&#10;kcSAYbHsw5rmLz4c2+S1hdMnokwyPzH+Fcfod1qukkCzu5Y0/wCeZOUP/ATxXf6b4puZFAvbUH1e&#10;I4/Q/wCNYVMNTqfEjroY+tR0hJpfgcxN4U1KyyXti6j+KL5v5c1RfEJKlSrDqCMGvUIdXsZsAXCK&#10;x7Odv86nntLW8TE8EUyn++oauCplifwS+89WlnUv+Xkb+h5BJce9VZLj3r1C68F6LdZIgeEnvE5H&#10;6HIrFuvhtC+fs2pSJ6CSMN/IiuaWX1ltqejSzbCy+Jteq/yucBJP71Wef3rsLn4aasMmC9tJB/tF&#10;lP8AI1lz/DrxIudsMEn+7MP64rJ4Wsvss7oY7CS2qL8jmZLj3qtJce9dDJ8P/FQ6aaD9J4//AIqp&#10;LP4Y+JbuQCeOC0Tu0soY/kuaFh6rduVm/wBdwkVd1F96ORef3r1H4ceDZ4JU13U4zG+P9GhYYIyP&#10;vkduOg/H0rb8N/DjSdCdLmfN9eLyJJVwiH/ZX+pzXZV6OGwXI+ee54OZZzGrB0cPs93/AJBRRRXo&#10;nzg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RzwRXUEkE8ayxSKVdHGQwPYipKKATseL+MfhrJpTvf6&#10;QjzWP3ni6vD/AIr+o/WuKjt/avp2uJ8SfD+11Fnu9MCW90eWj6JIf6H9K83EYN/FT+4+hwOb6Kni&#10;Pv8A8/8AM840DXNT8Pz77KciNjl4X5R/qP6jmvVtC8b6dq4WKc/ZLo8bJD8rH2b/ABry6fS7ixuG&#10;t7qF4pV6qw/zmnx2/tXHSxVSi7dOx6GKwVDFLm691/Wp6xq3hHSNYZpZbcRXB/5bRfKT9ex/Guam&#10;8DXFm5MRWeP1UYb8qoaP4g1PSwsaS+bAP+WUvIH0PUV2mn+KrG8AWcm2kPZz8v5/416dHHUqmjdn&#10;5nzmJyutS1SuvL/I5YW8Np8rL846gjGKhmvgoIHAr0K4srPUIh50UcykcN/gRXN6j4GinBaxu2ib&#10;skg3L+fUfrXYmea4NHHz3/Xmqg1y6tGzb3MsR/2HIqxqvhLxBZbmFmbhB/Fbnf8Ap1/SuOvJ5reQ&#10;xzRvG46q6kH8jVEWaOyi+IutWuAZop1HaWMfzGDV6H4uvHxdaWj+8UpX9CDXlk15nPNUZbr3pWRS&#10;bPcIfjBoZ4uLS9iP+yqsP5irsPxX8JysFe8mhz3kgbH6Zr52kufeum8LfD/XfFUyOsD2lgT811Op&#10;Ax/sjqx+nHvSsik2fSdpd299aRXVrMk0Eq7kkQ5DCpqo6NpVtoej2umWgbyLdNi7jknuSfcnJ/Gr&#10;1Is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CnqOl2eqQeVdwq4H3W6Mv0N&#10;cZqPg64si0loTcQjnAHzj8O/4V39Fc9fC063xLXudeGxtXD/AAvTseRMwjJGMEdQagkuPevUtT0H&#10;T9VU/aIcSdpU4Yf4/jXEat4H1K13SWLLdxj+H7rj8OhryauAqQ1WqPew+Z0Kukvdfn/mY1rrd7pz&#10;brW5eP8A2Qcqfw6Vv2XxGliwt/arKP78R2n8jx/KuJuobq1cpcQSwsD0kQr/ADqqST1rKnWq0tIs&#10;6quFoV1eUU/P/gnslj4z0O+wBeCFz/DONn69P1rWmtbHUoAJ4Le6hI43oHU/nXg8UUkzhIo3kc9F&#10;VSTXo/gPRNY0+aW4u99vaumBA55ZvXHbH516WGxdSpLlcfmeLjcuo0YOcZ28mXb/AOGnhW/JJ03y&#10;GP8AFBIyfpnH6VnJ8HvCivl0vJB/da44/QCu+or0TxbI5/TPA/hnSHD2ejWqyDpJIvmMPoWyR+Fd&#10;BRRQM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Brosi&#10;7XUMPQjNVzplgTk2NsT6+Uv+FWqKTSe41JrZkcUEUIxFEkY9FUCpKKKYm7h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0yIvVgPxqNruBesi/hTs2JyS3ZNRVNtSgHTcfoKibVVz8sZ/E1ShJ9DJ16&#10;a6mjRWU2pyn7qqKjN/cf3h+VP2UjJ4ymjZooorM6w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Quq9&#10;WA+pqJruBesq/nQJtLcmoqq2oQDoxP0FRPqaD7qE/WixDqwW7L9FZL6rJ/Cij61C2o3LfxY+gpN2&#10;MpYumjcpC6r1YD8awPtUrH5pGP41G0hLdSannM/ri6I32uYV6yLUTahAvQk/QVjb6aXo5iHi59Ea&#10;raoo+7GT9TUD6rL/AAoorPZ6jZ60jZmLxNR9S62pXDZ+fH0FQtdSv96Rj+NVDIKb5ozW8bEOpJ7s&#10;teYT1JNAbmq4k5pwkrRMm5Pupc1CH96cGpoTJd1G6ot2aXNOxmzqKKKK4T6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ZJLHEpaSREUd2bFZ1z4k0SzGbjV7KMe86/40m0&#10;tyowlL4Vc1KK5S6+JPhG0B361A5HaMM+fyFYM3xq8NxzbES4kT++q4H8ql1YLdnRDBYmfwwf3HpN&#10;FcFbfGDwpPjzLqSHP9+Nj/IVpRfErwfNjbrkAJ7MrL/MUKpB9RSweIjvB/czq6Kxbfxf4duv9TrV&#10;k3/bYD+dXV1fTpBlL63cf7MgP8qtNPYwnGUPiVi7RVB9Zsk/5a7v90Zqu2vwdEjdv0qlCT6GDrU1&#10;1NeisU627D5YgPqahfVbpuhVfoKr2UiPrNPodBSFlXqwH1Ncw17cuTumb86iLu3LMT9TT9l5ieJX&#10;RHTtd26felT86gfVrRP4y30Fc7SYqvZIyliZdEbb65EB8kTNVZ9elP3IlH1NZwFNZOatU4mTxFR9&#10;S62r3b9HC/QVE15cv96Zz+NQKMU9eaHFdCOeb3Y7ezdWJ+pp6DBpoXPSnhalodiQMKXrTAKeOlTy&#10;lct0NIpMU8DNO2iocSHEiKmmkYNTEelNxWcoCcSInFRlqlK5qFl5rPlaJcRGeoWanstVpSRVRuZt&#10;MVnpm+oWYmmbq6oku5aEtPEmao+Z71PG+a1V0NOSLgepBJVTd709W96tRGyzvpd9QBqN1BDO0ooo&#10;rgPo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pCwUZJAHvVOfWNMtSRcajaREdnmVf5mi41FvZF2iubuPH/AIUtciTXbTI7I27+VZFz&#10;8X/B8A+W8mmPpFA39cVDqQW7N44TES+GD+5nd0V5bc/HPQozi30+9mHq21P6mse4+PL5P2bQ1A7G&#10;SbP8hUuvTXU6I5Vi5fY/I9qor5+ufjh4ilBENpYw+hCFiPzNY918WfGFyMf2isX/AFyiVf6VDxMD&#10;ojkeKe9l8z6ZpryJGMu6qPc4r5RufG/ie7OZtcvT7CUqP0rKm1K+uGLTXlxIT13Sk/1qHi10R0Ry&#10;Cf2pr7j61uNe0i1UmfVLOMDrumX/ABrIufiJ4StB+81y1Y+kZLn9K+WQryNwrMT6DNW4NH1K6OIb&#10;G4f6Rmp+tSeyNv7DoQV6lT8kfQl18YvCNucJcXE5/wCmcJ/rise5+OujRki30u8l9CxVf8a8qtvA&#10;fiO5wV050B7yHbWvbfCnW5cedNbQ+uW3fyp+0ry2RlKjlFH46ifz/wAjp7n483JyLbRIl9DJMT/I&#10;Vj3Xxu8SzAiCCxg9xGW/mas23whXg3Opn3Eaf41sW3wr0KHHmtcTH3fApqGIl1MJZjklL4VzfJv8&#10;zh7r4q+MLon/AImpi9oo1X+lZU/i7xPfE+ZrOoSbuoWVh+gr2e18DeHbUDZpkTEd3y1asWlWFt/q&#10;LOCPH92MCqWFqP4pGf8ArDg4/wAGh+S/zPnxLDX9RPEN/OT3O4/zrQtvh/4kusH7A0YPeRgK99WM&#10;L0AA9qdjFaLBR6sylxPXelOCX4/5HjNt8JdZkx59zbRD2Jatm1+D0HH2rVHPqI0x/OvTgKeBWkcL&#10;SXQ46mfY6e0reiRxNt8KvDsGDKtxMR/efH8q04fBfh60H7rTISfVhk10hqFzW0aVOOyOCrj8XU+K&#10;o/vM5NOs7cYitYUx02xgUpWrLCoWHNbKy2OCTlJ3bGgVIg5pFXNSIuDRzEqOpKi1JjiiMDFSYzSb&#10;NYog280hGKlYVGRSuaEZ4NLSkYppNBLQ8U4iowakHIqrk2Gd6UUhHNOHIpNgSRkVMORVdeKkVuKR&#10;aJQKUCmBs08HmjoWgPFNLE1JxTCBipsJoTd60AgmmsvemZINDiKw8jmo3FKXpjPnNZ8tybEMjYqr&#10;JzVh8VC2KViGiqwxURbHSpnBNRFCTWkSGhgGTUyDFIsdSheK2TDlFHIqReKRVqQCq5hcouaKAKXB&#10;p3E4na0UUVwHu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QTjrVea/s7Zd093BEPV5Av86BpN7F&#10;iisK68aeGbMfvtcsR/uzBv5ZrIuvit4OtSR/anmn/plEzf0qXOK3ZtHC15/DBv5M7SivNLn43+Go&#10;iRBb30xHQ+WFB/M1j3Px5gAP2XQ5CexlnH9BUOvTXU6I5Zi5bQZ7HRXgtz8dNakGLfTbKL3Ys39a&#10;x7r4w+LrgnZdQQD0jhH9ah4mB0RyTFPey+Z9JUjMFGWIA9TXytc/EHxZdZ8zXLsA9QjbR+lZE+t6&#10;rdZ8/UbuTPXdMx/rUPFLojojkFR/FNH1tPqun2ozPfW0Q/25VH9aybnx14WsyRNrlmD6LJu/lXym&#10;0jv95mb6nNNqXi30R0RyCn9qb+4+lrn4ueD7fIF/JKR/zzhY5rIufjloEYPkWN9Me2VVR/OvAKKh&#10;4mZ0RyTCre7+Z7Rc/HkY/wBF0Ik/9NZ/8BWRc/HPX5Cfs+n2EI/2gzn+Yry8AnoCanisLyY/u7WZ&#10;/ohqfbVH1N1luCpq7ivmzsbj4u+MJ84v4oge0cCj+YNZFx488VXQIl129weyybf5VVg8K61cYKWE&#10;oHqwxWtbfDrWp8b/ACYgf7z5pqFeXRmcq+WUN3Bfcc7catqN3/x8X91N/wBdJmb+ZqoWZjkkk+5r&#10;0mz+E0kmDc6mq+vlpn+db1p8JdFQj7RcXM30IWr+qVnujCWf5fDSMr+iPF6VVZjhQSfYV9C2vw88&#10;M22CNOWRh3kYmti30LSbQAQadbJjpiMVccFJ7s5Z8T0F8EG/uX+Z822+k6jdECCyuJM/3Yya2LXw&#10;F4lu8bNLlUHvJhf519EKiIMKqqPYYp2a0WCj1Zx1OJ6z+CCXrr/keHWvwl1+bBme2hHu+T+lbNt8&#10;GzwbrVR7iOP/ABr1Ytik31qsJSXQ4amf42W0kvRHBW3wm0KHBmluZ8dctt/lWtb+A/Ddrgrpsbkd&#10;5CWro2fNNJpqlCOyPPq5ni6nxVH95Sh0nTbYYgsbdPpGKtAKowqgD0ApaTFVddDzqlSU37zuFAoA&#10;p4FUjGwgFPC0oWngYqki1EbikxmpcZoK46VWxvCNiHFBqQrkUwriqRokIM5qTNR9KMnNKw2SgZBq&#10;BxUoOAajegzdyBhUZFTEUwjmi9iWhqr61IBQBxT1XNFxpXJo8cVLio48DrT80M1SsRP1qM1M4qFq&#10;hjYw000ppKaZIq1IvFRgYqQDNWmIUrmmDipccVEetMQ4EUoNRE0oakBODTw2DVYNTw1NFploNSE1&#10;ErUpagY4kUw0ZppNArjSCajYYqXNNNKxJAy5FRlRirBXNNKCixLKxjzTDDVspSeXmkIrCMU4R1OI&#10;6cqUxWIVSpAlShRTgKLjsRhKNlTbRSYq0xWOqooorjPX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jpUUt1bwDMs8UY/wBpwKBpN7EtFZFz4q0C0OLjWbGM+hnX&#10;/Gsi5+J/g+2znWY5CO0aM38hUucVuzWOHrT+GDfyZ11Fec3Pxr8LRKfJW9nPosO3+ZrIufjxYKP9&#10;G0W5c/8ATSVV/kDUOtTXU6I5bi5bQf5HrtFeGXPx41Jj/o2jWqD/AKaSMx/TFY9x8aPFcxPlNaQg&#10;9lhBx+dS8TTOiOS4uW6S+Z9F0V8uXHxL8X3IIbWp0B/55gL/ACFZFz4l1y8GLjV72Qf7U7f41DxU&#10;eiOiOQVX8U0j60lvLaD/AF1zDH/vuB/Osu48X+HbTPna1YqR1HnA/wAq+TpLiaY5kmkc+rMTUdQ8&#10;W+iOiOQR+1P8D6dufin4PtgT/ayykdoo2b+lZFz8bPDEX+pivZ/pEF/ma+eaKh4mZ0RyPDLdt/M9&#10;vufjxaAkW2izN6GSUD+QrHufjtq7gi30qzi9CzM3+FeUUVLr1H1OiOU4SP2PxZ39z8ZPF0/3J7WD&#10;/rnAP65rJufiP4uumJfW7hc9o8IP0FctRUOpN9Tojg8PHaC+40rjxBrN2SZ9VvZM9Q07Y/LNZ7O7&#10;kl2ZiepJzTQM1PFZXU5AhtppM/3UJqdWbpQguxBRW5a+D/EF5jydKuCD3K4/nWxbfC7xJPgvDFCP&#10;9uQZ/KrVKb2Rz1Mdhqfx1Evmji6K9Ntfg7euAbnUoU9Qikmtq1+D2lRgG4vriU9woC1osLVfQ4qm&#10;e4GH27+iZ4xQAScAZNfQNr8NPDNtgmyaYj/no5NbVr4Z0S0A8nS7Zcd/LB/nWiwU+rOKpxNh18EG&#10;/uR82Q6feXBxDazSH/ZQmte18FeI7zHlaTcAHoWXb/Ovo+OCKFcRxIgHZVAqStVgo9WcVTieo/gp&#10;perv/keDWvwo8SXGPMSCAf7cmf5VtWvwYuWwbrVI19RGhNevilwa0WEpI4qnEGNls0vRf53PObX4&#10;PaNFg3F3czH0BCiti2+HHhi1xjT/ADCP+ejlq6/FNIrWNGmtkcVTMsZU+Ko/vt+Rgr4f0mz/AOPf&#10;TrZMekYqGeJIwQiKo/2RitqYVlXQ4NbxSWyPNqznP4m2ZbNzUkMmW61BKcE0xH2nOatM52jct5OR&#10;6VfjboaxraUYFacUmcUpbFwL6tkUE81GjccU8twKy6myDNIxwKYWzTC1NlMVmppORTSabmpuQ2O3&#10;UbqZnmlFQyGOFO20i5qQLQkTYQLTwKAtSBK0SKURAtPC0oGBTgKDSMRuMUEU8imkUM0SGU1hgU9h&#10;ioyM00VYj704CjFOAouJoNvFROMVYxUbinchorHrQaU9aAKNybCqKkFMHFPzxQ9C7WHjmngcCmR8&#10;mpu1JsoicVC3WrDDNQOMVIERpvelJoFAhyjing4NMBpc5poCTIIqJxg0qnmkfnNWSyMmkzTTTc0y&#10;SVWFPDVXFSigZMrc04nNRpUoGaEUhOwpDUmMUlAWGGkxTyM0YoEMIxSYqTFG2gRHtoxUgWl20WCx&#10;HtpcZFSbaAtAWGhRShafgUUhjNtG2n0lNAdLRRRXKem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NaWNPvOq/U4oAdRWdc&#10;eINHtc+fqlnHjrumX/Gse5+I/hG1BL65bMR2jJc/oKlyit2axoVZ/DFv5HU0VwFz8ZPCMBwk91P/&#10;ANc4D/XFZFx8dtHQkW+lXkvoWZV/xqXWprqdEcuxUtoP8j1aivEbn483RyLXQ4V9DLMT+gArHuvj&#10;b4nm/wBTDY2/+7EW/mTUPEU0dEcmxct0l8z6Gor5jufip4wuST/apiB7RRqv9Kx7nxj4ku93n65f&#10;sG6jz2A/IVDxUeiOiOQ1n8UkvvPrGSWOFd0siIvqzYFZ1z4l0O0GZ9Xsk+s6/wCNfJct5dTkmW5m&#10;kJ67nJqDrUvFvojojw+vtVPw/wCCfUtz8SfCFqSH1uBiO0YZv5Cse5+M3hODcI5LuYjpshwD+JNf&#10;OVFQ8VM6I5Fh1u2/69D3W5+O+loCLbSLqQ9i7qo/rWRc/Hi+b/j10aBPeSUt/LFeQ0VDxFR9Tojl&#10;GEj9m/zZ6Nc/GrxTMT5K2cA9Fi3fzNZFz8T/ABfc5zrEkYPaNFX+lchRUOrN9TojgcNHaC+417nx&#10;Vr94CJ9ZvnB6gzN/jWbLdXE5zLPLJ/vuTUVFS23udEYRj8KsFFFFIoKKKkjt5pjiOGRz/sqTQDaW&#10;5HRWva+F9cvMeRpd02f+mZH862bX4Y+J7nGbNYQf+ejgVapzeyOapjMPT+OaXzRx9FelWvwb1STB&#10;ub+3i9QoLGtq1+DVgmDdalNIfRFAFarC1X0OKpnmBh9u/omeN0V7/a/Cvwzb4328sxH/AD0kratv&#10;B/h+zx5Ok2wx6pn+daLBze7OKpxNhl8EW/uR81x2txMQI4JHJ/uoTWpa+E9evMeTpVywPcoQK+k4&#10;rO2txiG3ijH+ygFT4rRYJdWcNTiib+Cmvmz5/tfhf4muMFraOEH/AJ6SCtq1+DWovj7VqMEfrsUt&#10;Xs2MUtarCUkcdTiLGy+Gy+X+Z5na/BrTUwbnULiX2QBa2rX4X+GLbBa0eY+skhNdljNGK0VGmtkc&#10;VTNMbU+Ko/y/IxrbwpoVnjyNKtVI77M/zrTjtYIeIoY0/wB1QKnAorRJLZHJKpUnrKTYzbSbakFL&#10;TuZ2ItmKXbTyCRSbaLjsJtxS4xS4pcVNx2G4pPwp2KKLgNwadRilxRcBtIafimtRcCrNms26GQa1&#10;JulZtyODVpkSRzt0drGqvnYGKs6gME1jSSlT1obI5b6G/aSZArYgk4FcxYzEgc1uW0wJAqm7maVm&#10;bKP8tSbsiqkT8VOrcVBohxNMNONNIoGJTSKfimkVJNhueaeozTcc1IvFJobiSKBUgpijNShaYKIg&#10;GT7VKopqipBVGiiGKUClApSKVykhpppp5FNNMtIYelNxTjQeKQDMUoFPAoxRclgBUbqcVKBTWFNM&#10;Vioy80bcVIRg01qaJsMzSgcU3HNKGxQwJ04qQciq6vUoPFJlik1BJUpNQOeaVhDDzSY4pTxTSxoE&#10;xelKOtJSgU0gHrjNJIQKFGKRhmtBMiYcVHipmHFR45oJAVItMxzUiigB61ItMUVIopDFoxTwKXbT&#10;KIwuadtFO20uKAsMCilIp1FIVhmO1O20pooEJgUlOpKAExRilopgJijFLRQB0VFFFcp6Y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jMFGWIA9SaAFoqncarp1oM3F9bRD/blUf1rKufHf&#10;ha0JE2u2QI7LJu/lSckt2aRpVJfDFv5HQ0Vw1z8XfB9vkDUJJiO0UDHP4kYrIufjl4fjB+z2N/Mf&#10;dVQfzNQ6sF1OiOX4qW1NnqFFeMXXx5/59NC/7+z/AOArIufjlr8hPkWFjCO2QzH+dQ8RTXU6I5Pi&#10;5bxt80e/UV803Pxd8YXAIF/HED/zzhUY/HFY9z478U3alZtdvSD2WTb/ACqXio9EdEchrv4pJfef&#10;VrOqDLMFHucVSn1rSrXPn6laRkdnmUH+dfJM+q6hdHNxfXMp/wBuVj/WqrMzHLEk+5qHi+yOiPD/&#10;APNU/D/gn1TcfEHwnag+ZrlqSOyMW/lWPc/GHwjACUup5j6Rwn+uK+baKh4qfRHRHIsOvik393+R&#10;73c/HTRI/wDj3029m/3iqf41kXPx5lyfsuhoB/01mP8AQV43RUvEVH1OiOT4SP2b/Nnptx8b/Ecm&#10;fJtbGEHp8hYj8zWPc/Ffxhcgj+0xED/zyiVf6VxVFQ6s31OiOAw0doL7jeufGvia74m1y9Ye0pX+&#10;VZU2o3ty26e8uJT6vIT/ADNVqKhyb3Z0RpQj8KSAkk5PJooopFhRRRQAUUUUAFFFOWN3OERmPsM0&#10;ANorQt9D1W6x5On3D59IzWtb+AfEdxg/YDGD3kYCqUJPZHPUxdCn8c0vmjmaK7qH4W6u2PPuLeL6&#10;EtV+H4YRKf8ASL9z/uJWqw1V9Dgq57gKe9S/pdnm1FevWvw60SPBkE0p93xWxa+E9CtsbNOhJHdh&#10;mtVgqj3ZwVOKcJH4It/h+p4YkUkn3I2b/dGavW+gatd48jT7h8+kZr36DT7OEDyrWFMf3UAq9EoF&#10;aLArqziqcWSf8Ol97PC7b4e+I7nB+xeWD3kYCti1+E2qyYM93bxD0GWNexEcUnArRYOmtzgqcTY2&#10;Xw2Xy/zPN7X4Q2q4+06lK/qI0ArctPhd4cgx5kU0x/25P8K69RUlarD010OOecY6p8VR/LT8jJtP&#10;Bvh60A8rSrfPqy7j+tbEFjaW6gQ20KAf3UAqRTmpF6VpyxjsjmlWq1Pjk36sUCiloxTuRYSkp22j&#10;bSuGgUYpM4ozTsKwUYNGaSlYdgxS4ooplWF6Cig0UDFFLSDrS1LGFFFFABSYpaKAExS0UUAJiilp&#10;KBBRRSUALTWpc00nigCCXoaz7gfLV+Q1Qn5Bo6CZzepAjJrlbqfa5FdjqUe5TXF6hERKTU1JWSZr&#10;Tjcv6bdZOM10VpLlhXG6fxIK6uyOcYp0p8xhVhyyOghbNW0NULY5xWhGM1aM4j8Um3NShafs4qbm&#10;tiHbRtqXbS7aAsRBPanrEakVaeBigdiMJipAOKXFKBQFgApwoApwFBSDtSikpRQUhCKYakNRmmMa&#10;aCKDRSYmAFKKQU4UJgAFIw4p/amt0p3Eys9Qs1SyHGarO1NGbYrPTd3vUbMaaGyaom5YRqnV+Kpo&#10;1TqaCkTZzTWFKKRjikUiFxUfSpCc01l4pCAUFsU3J6U3NNaCuSb88U8VCKlU8VQrgRmmFcGpsZFR&#10;NwaYgC1IoFRg08UgHgc0/tTR0p46UxokSn4qNDUnWgsMUlL0pM0AFJS5ooBoQ0UYopE2Eo60tJQJ&#10;hiiigUxCdqMGlxRimI6KiiiuQ9U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oJb60gz5t1DHj+9IBWVc+MfDdoCZtbslx1xMD/ACpNpblxpzl8&#10;KbNyiuMufir4Pthn+1RL7RRs39KyLn42+GYf9TDfT/SML/M1DqwXU6I4HEy2g/uPSqK8euPjzagn&#10;7NoczDsZJgP5A1kXHx21h8i30qzj9CzMx/pUvEU11OiOUYuX2bfNHvFFfN9z8Y/F04IS4toR/wBM&#10;4Bn9c1kXPxG8W3X39cuVHpGQn8qh4qB0RyLEPdpf16H1PVabUbG3BM15bxgdd8qj+Zr5KuNf1i7Y&#10;tcapeSE9d0zH+tUHlkkOXdmPqTmoeL7I6I8Pv7VT8P8Agn1fc+NvDNoCZtcshj+7KG/lmse6+LHg&#10;+2OBqTTf9comP8wK+ZqKl4qXRHRHIaC+KTf3H0Fc/HDw7ESILW+mx0OwLn8zWPc/HmPkWuhtnsZZ&#10;/wCgFeK0VDxFR9Tojk2EjvG/zZ6nc/HPXZARb6dYw+53N/Wse5+L/i+4J23kEI9I4QP55rhKKh1Z&#10;vqdEcvwsdoI6W5+IHiy6z5mu3eD2R9o/Ssi41rVLrP2jUruXPXfOx/rVGiocm92dEaNOPwxS+QpY&#10;scsST7mkoopGgUUUUAFFFFABRRRQAUUUUAFFFKAT0BNACUVYisbqYgR28rZ9FNadr4R1u7x5di4B&#10;7txVKEnsjCpiqFP45perRiUV29p8L9bnwZZLeEH1bJres/g5uwbrVfqI4/8AGrVGo+hxTzrAQ3qJ&#10;+mp5VRXuVr8I9AiwZ5bmcj1bb/Ktuz+H/hm1IK6XG5HeQlq0WFm9zjnxJhF8Kb+R86KjucIrMfYZ&#10;q5b6Lqd0QILC4fPpGa+l4NF0y1AEFhbR49IxVgoqjCqAPYVosJ3Zw1OKf5Kf3s+d7bwD4lucbdNd&#10;Af8AnoQtbFt8KNblwZpreEd8tn+Ve2kUwitFhafU4anEuMl8KS+R5bbfB9ODdaoT7Rx/41rW/wAL&#10;NBgx5rXEx/2nwP0rus1EzVfsKa6HJPOMdPeo/loYFt4J8O2uNmmRMR3fLfzrWttNsLYYhs4I/wDd&#10;jAqcGgNg1ajFbI454itU+OTfqx5RQMAAD2ppFBemNJirRyyGyDIqlJgE1YkkyMVSlfGaq5lJDg4F&#10;Kr5ORVTzKVJdp61aIZqxtxU6tzVCKXgc1aEgK0DT1LW7jrSA5NVzJgUI/I5pjuXVp4waro+amU0m&#10;UmTJxxUy1AtTrSZrEfRRSUrGlh1JRmilYLDSKMUtFMVmJiilNGKdx2EpaOlFFxgRxRRRQMB1p1Np&#10;1JgFFFFIApaSkJoAXvRTSaN1FgFJpCaQtSZp2EKTRmm5ozRYBSaQmg03NFhXIpBVKYZzV5xVWVet&#10;CBamJfISprk9RtyWJxXa3Kbga53UIOTxXPVOqijBtosS10diACKyoYcSVt2seCKmhInERNq27Vox&#10;DBBrPthwK0ogOK6jjSLAWnBaVRkU8CkarYYFoxT8UYoGNxRin4oxQMYBThRilFAhRS0lLmgaFxS0&#10;maaTQMGNMJpWNRseTQApNNzTSaTOKAuPBpwNRhhTgRRYRJmmscikzSE0wbK0nU1WcmrMp5qq/Wi5&#10;lIYeaQClpQtMkcq81Mo4FNUc1MtCKiLnFNPJp+OaXbimWQEYppNSP1qJqBDWGTTcU7NIaYmJUqGo&#10;gakU0yLklMcGn5pDzQMhB5qVTxTCuDTqCWSg04Go1OKcDQCZMDUoNQA1Kp4oLuOPSkxS9qMUy0Ji&#10;loxR0oGJRS5pBQJgaQ0uKTFIkSlFGKMUCsFJmlxRincLHQ0UUVynp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VHJcQwgmSaNAOpZgKzrnxPoVmM3Gr2UY95l/xpNpblRhKXwq5q0Vydz8TPCFqSG1mFz/ANM1&#10;LfyFY9z8aPCkJIja7nx02Q4B/M1LqQXU6I4LEy2g/uPRKK8kufjvpy5Fto9057F5FUf1rHufjxqL&#10;ZFro1tH6GSVm/lioeIprqdEcpxcvsW+aPc6K+dbn41eKpifK+xQD0SHP8yayLn4n+MLknOsyxg9o&#10;kVf5CoeKgdEcixL3aX9eh9Q1FNcwWwzPPHEPV3C/zr5MufFXiC8BFxrV/ID1DXDY/LNZklxPL/rJ&#10;pH/3mJqXi10R0RyCX2p/gfWlz4q8P2f/AB8azYofQzqf61kXPxP8H22QdZjkYdo0Zv6Yr5eoqHip&#10;dEdEchor4pN/cfRNz8a/C0IPkrezsOgEQUH8Sax7n48WK/8AHtos7n1klC/yBrw6ioeJqM6I5LhI&#10;7pv5nrVz8d9TYkW2kWqDsXdmP9Kx7j4z+LJgRG9pCD/chyR+dee0VLrVH1OiOW4WO0F+Z1Vz8SfF&#10;10MPrU6D/pnhf5Csm58Sa3eHNxq17IfeZv8AGsuiocpPdnRGhSh8MUvkPknllOZJXc+rMTTKKKk1&#10;CiiigAooooAKKKKACiiigAooooAKKKKACiigAk4AyaACirENheXBxDazSH/ZQmtW28G+IbrHl6XO&#10;Ae7Lt/nVKMnsjKdelT+OSXqzCortLf4YeIJsGRYIR/tP/hWpB8J58ZudSjHqEQmrVGo+hxVM4wNP&#10;eovlr+R5vRXrMHww0uPHnXM8p79BWlF4G0C3xiy3kf8APRiatYabOCrxLgofDd/L/M8UAJOAMmrE&#10;VjdzHEdtK30Q17aulaZbf6mxgXHogqVNq8Iqr9BirWF7s4KnFkf+XdL73/wDx2DwtrVx9ywlA9WG&#10;K0oPAGsSY8zyYvq2f5V6spBp5QYrRYWHU5ZcTYqfwxSPOIPhvIceffqPZFz/ADrQh+Hmnof3ks0n&#10;44rt0iJqYQ4HStI0Ka6HHUzrHT/5eW9LI5SHwZpEOCLMMfVyTVpdHs4P9XaxLj0QV0YjG3BFQSQA&#10;9q1jGK2R5tXFV6nxzb+bMlLYAjaAPoK1rRdgFRCDBq3GmFFU2cjVzRg+YCr8ZwKoW+ABVtTWbZUS&#10;0DkU9TUCNmn7wO9LmNEx7nFRk5pGkB71G0lO4NiseajY01pOajaSquCYrNioWkGaZJIagL89aC7l&#10;jzKQyCqplxTfNoQXLO8mmsTimK+aXdmmA081Wm4q0WGKo3Eg5Gad9CWis74NRGYA9ahnmCk1Re5A&#10;NVFmUom3HcgY5q/DcbgK5dLzB61egvhj71apGF7G5JNgUkU+e/NZZusr1pIroButUkgUjoY5ferU&#10;b54rGt59x61oRPzUuxpFmjGcnFWVNUom6VcTms2dECaikHSlpGwhpMUtFNAAooooEBoooouAUlLR&#10;SuAUlLSU0MKXtSUuaGAGjNJmkJpIBSaTOaTNIDVCY6koppOKRNxc0hNJuozRqAUUZpKYDqSkpcUC&#10;EbmoJFFWCOM1GwyKllRM2ePg1iXsI54rpZY+DWTeRcGsJ6o6qRz6R4fp3rUtVqqybXq5bEAgVhRl&#10;ZlV1oaluuBV+IdKpQGr8XSu9anAtyytPApqU6kzQWjFJmjdQMXFFJupM0ALRmkzTS1FguPzSE03d&#10;SFqdguP3GkzzTN1ITQFxxaomalJ4qNqBXGsxpN5pGzTM0BcfuNPV6hBzUgIoFclD4ppfNRFqTNAC&#10;SNk1E2Kc9R4NBD1DbTgKMU5RTSBDl61OoqNVqdFplpCgUMMinYprdKQyFhULcVMTnNQuDVEtkZPN&#10;NzSnk0hFBFxM81IpqPFPC0xEoOaeAKYoqQUDRG4po4qRhTDQDAHNPU5pgpwODTRJKDUi1EDUimkW&#10;iYGlBpimnCmaIWg9KM0maBhSA0tJTAM0ho60UAFFLRSEGaSg0UDOhooorlO8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mvIkYy7qo9WOKpXGuaTaf8fGpWkR9HmUf1ouk&#10;NRctkX6K5q4+IPhO1JEmu2mR2Vt38qx7n4w+EYAdl1PMR2jgPP54qHUgt2bxweIl8MH9zO9oryq6&#10;+Omix/8AHtpl7Kf9oqv9TWRc/Hmck/ZdDjA9ZZz/AEFQ69NdTpjlWLl9j8j2yivny5+N/iSXIhtr&#10;GHPT5CxH5mse6+K/jC5GP7TEQ/6ZRKv9Kl4mB0RyPEvey+Z9N015EjBLuqgdycV8n3PjTxNeHM2u&#10;Xx/3Ziv8sVlTX95cMWmu55Ce7yE1Dxa6I6I5BP7U19x9bXHiDRrVSZ9VsowOu6df8ax7n4jeEbVc&#10;vrls3tHl/wCQr5ZJJ60VDxUuiOiOQUl8U3/X3n0fc/GTwjAcJPdT+8cB/qRWTcfHXR0JFvpV5KOx&#10;ZlX/ABrwaipeJqHRHJMKt038z2G4+PN0c/ZtEhX0MkxP8gKx7n42+JphiGKyg91jLfzNebUVDrVH&#10;1OiOWYSO0F+Z2Vz8U/GFyedVaL/rlGq/0rIufGHiO7JM+tXrZ6/viP5ViUVDnJ7s6I4ajD4YJfJE&#10;8t7dTkmW5mkz13OTUFFFSbJJbBRRRQAUUUUAFFFFABRRRQAUUUUAFFFFABRRRQAUUUUAFFFFABRU&#10;sdtPKcRwyOf9lSa0bbwxrd3jydNuCD3KYFNRb2RnOtTh8ckvVmTRXW2/w48RTY328cIP99xWlB8L&#10;b0/8fF9CnqFUmtVQqPZHFUzfA0/iqL5a/kcBRXqdr8L7AEefeTOfRQAK2bb4e+H4MbrZ5CP77k1o&#10;sJUe5wVOJcDH4bv5f52PE6nis7qcgRW8rk/3UJr3+08N6Na48rTbdcf7Gf51tQW8EIHlwxp/uqBW&#10;iwT6s458Uw/5d0382fPVr4P8QXmPJ0q4I9SuBW1a/C3xJcYLwxQj/bkH8q93U8UoNaLBwW7OSpxL&#10;iZfBFL8TyC2+Dl6wButShT1CKTWxa/B/So8faL24l9doC16PQK0jh6S6HDPPMdP7dvRI5K1+Gvhm&#10;2wTZGUjvI5NbEHhrRbMDyNMtlx38sE/rWt2phOa1VOEdkcNXGYip8c2/myFYYohiONFA/uqBQTT2&#10;qJjVHK23uNY1Wc81O/Sq0nWs2IYVqGUGphk0jrxUIiRmyxkCq6j5q0ZFJyDVfy8HpTSZnqESZAqw&#10;E9qWBMCrGwGmawYyOI1ZEWBSxKBVgqNtNbmxUaLiomj56VdIqJl5psTSKRioUbTVllqF0INHQixb&#10;hIwDVgNWarle9WY5MjmsWNIuLJ60paq2+k82pdwaJy9Rs5qMyUwyc4zQmIkByaRhQrZpW5NWhpFe&#10;QVA/AqzIBVScHHFUJsqSS4PWo/tHPNRzAgmqb7gadiOY1lueOtSpLurKjY8Zq5C3vU3NIyLRbIql&#10;ccg1aHNQTITnimUYl0MZOaxp5SCea6C5gJBrCu7faTxVxI3Kn2ph3qWPUAvU1RlQrnmqEu9ehrZS&#10;M3BM6iPVQ3GasQ3m5xg1x8Ujgjk1pW9wwcVT2IlCx3NlcHC81tQSZArlNOk3ICeoNdJatwKgUTZh&#10;bgVdjbIFZ0DZFXomqWdMS0pzTqjVs07NI2Q6ikBpaBhSUUUAGKKXNJQIKKTNBNAC00nBozSHmmAu&#10;aTNFHSgLhSUZpM0CuKaQmkNFOwgzQaKKBCUUUuKBiYoxTqMUAAFKKMUYoCwHpTcU8Dik7UmUtytK&#10;OKzblNymtWQZFUJ14NYzWh0UzAmTDVLbdKdcLhjTIDgmuOOkzWesTUt2xV+JsVlwNzV+Nq9KL0PP&#10;bszQRuKeTVeNhUu7NOw0x5PvSZFNzSZosO4/NNJpuaTNOwrj91IWpuaM0WAXNGaTNJmgB2aRjijN&#10;DdKBjGNMJoam9aTAQmkIp+KTFIBlKKSnCmiWIBS4xS85pccVVgIGOKYDzUjjGahzg0E3JOnWnqKj&#10;B3dakWgLkq8VOlQA1MjUFp6DzxUTmns3FRkZosDY2onqU8dqic0EshNNoY80zNBNyUCpVFQoalUi&#10;gRKBxSgUi807FMtDSKjYYqcimMvFANEQFOFIOKO9BDHqc1JnAqIcU8GgaJkNSVAp5qUGg0QtFJRz&#10;VFi5pM0uOKMUriuJRSUUxi0ZpPrRSELRRRn2oC50NFFFcp6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BOBk9KqzanYW4JmvbeMDr&#10;vlUf1oGk3sWqKwLnxv4YsxmbXLIf7sgb+WayLr4s+D7Y4GpNN/1yhY/0qXOK3ZtHC15/DB/cztqK&#10;8xufjh4diJEFpfTeh2hc/mayLj48x4P2bQ2J7eZP/gKh16a6nRHK8XLaH5HstFeB3Pxz12Qf6Pp1&#10;lD7tuf8AqKx7n4v+L7gnbeQwj0jhH9c1DxMDojkmKe9l8z6UpGZVGWIA9zXypcePvFd0T5muXmD1&#10;CPtH6Vkz6zqd1nz9Ru5M9d8zH+tQ8UuiOmOQVPtTR9bXGr6bajNxqFrEB/fmUf1rJufHvhW0JE2u&#10;2YI7K+7+Wa+U2ZmOWYk+5pKl4p9EdEcgp/am/wCvvPpW5+L3g+3JAvpZiP8AnnCxz+eKyLn45aDH&#10;n7PYXsx7ZCqD+prwGioeJmdEckwq3u/mez3Xx5Yj/RNCAPrLPn+QrHuvjj4hlP8Ao9nYwD/dZv5m&#10;vMKKh16j6nRHK8JHaH5ncXPxc8YXGcahHED2jhUY/Ssi58deKbsFZtdvSp6gSED9K56ipdST3ZvH&#10;C0IfDBfci3PqmoXP+vvrmX/flY/1qqWLHLEk+5pKKi5uklsFFFFAwooooAKKKKACiiigAooooAKK&#10;KKACiiigAooooAKKKKACiiigAooooAKKekUkhwkbt9FzWhbeHtYu8eRpty+e4jNNJvYidSEFeTSM&#10;yiurtvhz4lucH7CIlPeRwK1oPhNqrYNxeW8Q9stVqlN9DiqZrgqfxVV99/yPPqK9Ut/hPapzcajI&#10;/qEQCtO3+HOgwEF45ZSP7z1aw8zgqcS4CGzb9F/nY8YqSO3mlOI4nc/7Kk17zb+FNDtseVpsGR3K&#10;5NbNtaW0AAitokx/dQCtFhX1ZxT4rp/8u6bfq7f5nz9beGtauyPJ025bP+wRWvbfDjxJcYzaLEP+&#10;mjgV7oDyKkAzWscJHqzjnxPiZfBBL72eO2/wn1J8faL2CMeigk1sW3wks1wbjUJnPcKoFelbKQ1a&#10;w9NdDiqZ7j5/bt6JHF2/w18P2+N0Esx/23rVtvCmiWuPK023GPVc/wA63qXAxWipxWyOGpjsVU+O&#10;o382UY7OCAYigjQf7KgVYVcVKVBo21qjlbb1ZGykiq7rz0q7t45phjyc07k2Kaoc1MiZqUR+1OCY&#10;pXJsIExUi8UYpRVX0LSJV6UuaYtLmpv0LHindai3Ypd9FgHOdtRlqGbNMJApkscWqJmxSF6iaSoY&#10;JA7cVATk0O2aarc1nJl8pIq0OoxTgQKR24pxE4lZxUOOakdsVH3qjKxIg9KsJyKqB8GphJxTsVFa&#10;lpeDU4YEVSSQ5xUokxSNblg9DULnFNMvvUTy0aiB3OetRO2aQtk0mCaL6ANzUytimhKCCKjktqIe&#10;ZeKaZDTME9qCMdaOUNB3mGlBJOaiC81Oi5pcotB6tTwaFT2p+ynsF9CFzxVWUHFXtnNQzR5BpozZ&#10;kyrkmqkq81oTIQagMe4c0GK3K8S7jg1djh6YFNgh5rRjQAVNzeIyKImnvb5qxGoFSP06U+Y1MS5t&#10;hg8Vh31uNp4rqplyDWLfRZBpp2MpaHG3MeHIqtLbgrnFat5AfMyKrshCdK1TIuZ6wADpVqOHBBxQ&#10;isWq0sbcVdw3NfTB8uDXSWvCiuasDtYV0Nq3AoJtqa8BOavRvis2FulXY2pM1iXkORmngk1XjfAq&#10;bdUmyZIKWo91LuoQ7j+KM0zdRmhiuP3UhPNMzSFqEFx5akBpmaN2KYrj80ZxTN1BOaLBcdmjPFMz&#10;S5p2FcXdRTc5ozRoMdmkozSimMTFLiijNIBcUtJS0AFFFGRRcLi0YpC1JuouFx3Smk0hNNY0eYJ6&#10;jXOQapzDrVsniqsvesZ7HRFmRcryaqIcNir1yM5rPJw9cUtGdC1Regbmr0ZrLibDCr8Tc13UndHn&#10;VVaRoxtU6mqcbcVaQ5ArYlMkzSUhOKTdRqO7HZpCaTOaOTTsw1FooANLtzSsOwlFKFxTsUxjBmlI&#10;J4p4oNIZEVz2pu2pabQMYRTDUhNNIzUiGY5pQKdil21SRLG4p3ajGKTmnZk6kUgqsy81ZYGoivNA&#10;mIoH41IDTMYNOAoJJB0zUimoc4pyE0ykyY80CgUmcUFiMKgcVOTmonFBLKx60wjmpWHNJjiktyBB&#10;xTweaZThVWAnQ1KOaroTVhDikaIdimkVJnNIy8UDK5GDSd6e/SoyaCWhc08Go808UEjx1qUGoRUi&#10;mi5aZLRmmjkUtM0FoJpM8UZpEhRSUUABozSUmKdhC5pc0mMUZosK50dFFFcp6gUUUUAFFFFABRRR&#10;QAUUUUAFFFFABRRRQAUUUUAFFFFABRRRQAUUUUAFFFFABRRRQAUUUUAFFFFABRRRQAUUUUAFFFFA&#10;BRRRQAUUUUAFFFFABRRRQAUUUUAFFFFABRRRQAUUUUAFFFFABRRRQAUUUUAFFFFABRRRQAUUUUAF&#10;FFFABRRRQAUUUUAFFFFABRRRQAUUUUAFFFFABRRRQAUUUUAFFFFABRRRQAUUUUAFFFFABRRRQAUU&#10;UUAFFFFABRRRQAUUUUAFFFQzXdtb/wCuuIo/99wP50DSb2JqKxrnxZ4esyRPrNkhHUecD/Ksi5+K&#10;Pg+23A6ukhHaNGbP6VLnFbs1jhq0/hg38mdhRXm9z8bPDEIPkx3s5HYRBf5msi5+PFmvFrosze8k&#10;oH8hUOtTXU6I5Zi5bQf5Hr9FeEXPx21V2P2bSbSNe292Y/0rIufjL4smJ8uW1hB6bIQcfnUPE0zo&#10;jkuKe6S+Z9HUEgdTXy1c/EjxddAh9buFB7RgL/IVkXPiPWrz/j51a9lHo07H+tS8VHojojkFV/FN&#10;H1pNfWlv/rrqCP8A35AP51l3PjLw1aEifW7FSOo84E/pXyfJNLKcySO59WYmmVDxb6I6I5BD7U39&#10;x9OXPxW8HW6k/wBq+aR2iiY/0rHuvjd4aiH7i3vpz/1zC/zNfPdFQ8TM6I5Hhlu2/me23Px5twf9&#10;F0OVh6yzgfyBrIuPjrrLgi30uyi9CxZj/OvKaKl16j6nRHKsJH7H5nf3Pxj8XTjCXNvD/wBc4B/X&#10;NZFz8RfF10fn126X2jbZ/KuXoqHUm+p0RweHj8MF9yNC413VrtibjU7uQnrumY/1qi0jv952b6nN&#10;NoqbtnQoxWyCiiikMKKKKACiiigAooooAKKKKACiiigAooooAKKKKACiiigAooooAKKKKACiiigA&#10;ooooAKKcqO5wisx9hmrttoeq3ePs+n3Mmf7sZppN7EynGPxOxQorqLX4d+KLrG3THQHvIQtbdr8H&#10;9dlwZ57WEf7xY/pVqlN7I5amY4Wn8VRfeeeUV65bfBhBg3WqsfURx/41r23wn8PQY81rmc/7T4/l&#10;Wiw1Q4amf4KG0m/RHhlOSKSQ4RGY+gGa+ibXwN4btMeXpcLEd3+b+da9vplhbDENlBGP9mMCrWEf&#10;VnBU4oor4Kbfrp/mfN9t4f1e7IEGnXL59IzWza/DjxRdY/4lxiB7ysFr6FRQowAAPan1osJHqzjn&#10;xPXfwQS+9/5HiNt8Htakwbi6toR35LfyrVt/g7AmDdao7e0af416uzVXfmrWHprocNXP8dLaVvRI&#10;4a2+Fvh6DBkE8x/2nwK1IPBvh60x5emQkjuw3fzroSM00oa0VOC2R59XMMXU+Ko/vKUFhZ23+ptY&#10;Y8f3UAq2jY4AxQUxTQuDT2OGU5Pd3JmbgVC/OaeTxUb9KaehN9CBsimgZpXPBpYxml1EkOVakAxS&#10;gUqimjRIegyRUuMUiLmpVSqNUiMEUhFSbMGhlpjsQ4xS4GKUijNJksaBT8U2jdTWxIuKCMUm6gmm&#10;O9wpwwaaKUsAKBpAcUlJuzS7hQVYcKCcU0NTCc0gsP3D1pCwFQl8VGZKdxNFgt71E0vNRNJx1qB5&#10;KTZJM0nvUTSe9QNLz1pvmA1m5FxRKWyacpFVw2aeG4rG+ppylndimPJxUG801mJrVPQUkKxyaiZ8&#10;HilOc9aYxHWmmZWHB6kV8iqjMT3oRjnrV3uM0Ebmpd2apo+B1qQSUJDuSsfSmHJpQc07bmixDkNU&#10;VNGuTnFIkZqwiYp2FcjZcU0irDpxTFjo5QuQFTSFM1b8sYphXFFhFcJzUyLRtp6jFKw7k0aZFPKU&#10;RECnOwFFhkZTFQSDrU5eoJWNJENlGVRg1UZSDV6QZFV9mTSsZWCEZIq6q8VHBHg1bC9MUmjWLGID&#10;mpSuRSgAGpccVNjVFKWPg1lXcWQa3HGRWdcJnIxR1Imjlrq3HPFZzw8HiujuISc5HFZ8kHJ4rWJg&#10;9DGjiw/SrmzKDipfJ5xU4hGytUCkQ22VYVu2jcCsdU2nitK2lxxTsF9Tahb3q7Gay7d81djcmpNE&#10;y8jDpU4eqKNzU6mlYtMs7qUNkVCGpd1Fh3Jd1KGqHdRup2HcmLU3dUeTSBsGiwrku6kLVHupc0WF&#10;ccGpc0yloC48GlpqindKdhiilpuRS7hmiyGLilFM3UbqQ7j+KM0wtTS1FhXJd1Gai3UbveiwXJM0&#10;ZqIt703cT3osK5NupN1RA0bjTsFyQtxTSabn3pM0WBPUUmoJKlJqJ+lZTWh0wM+4FZbj5zWtOvWs&#10;2VPnJrhmdUdhYutXoW4FUIxg1ciNdVB6HDiFqaEZqyjYqnGeKtR9K6kYIlJzSjpQBxTgOKC0IBTg&#10;KKWmUA6UtHFLSGFLSZpM0AOpCaTNIxoVgTEJpmaVjUZNSO4p60Z7U0mimhXHinUxTzTs0EtgRigU&#10;hOaQVSARxUBqd6gOaCWBpN+OlNLYpm4UJEImBzUqEVArVIhplJljtTSc0m7ikBpMbYtIwzS5oNSI&#10;rsuKjJxUshxUDVSEGaenJqKpF61QEyVOKrg1PGcjmpY0yRacTxTM0hNBpcY4qEip2bIqFuKdiGxM&#10;0oamEmlBosTclU08HBqJTUgNFhpkymnZqMGng0WLTCijijIpjuFBo3e1JmixLYUUlGaEgFpKQ0ua&#10;dhNnSUUUVxnrBRRRQAUUUUAFFFFABRRRQAUUUUAFFFFABRRRQAUUUUAFFFFABRRRQAUUUUAFFFFA&#10;BRRRQAUUUUAFFFFABRRRQAUUUUAFFFFABRRRQAUUUUAFFFFABRRRQAUUUUAFFFFABRRRQAUUUUAF&#10;FFFABRRRQAUUUUAFFFFABRRRQAUUUUAFFFFABRRRQAUUUUAFFFFABRRRQAUUUUAFFFFABRRRQAUU&#10;Ux5Y4hmSRUH+0cUAPorNuPEOi2ufP1Wyjx1BnXP86x7n4keEbVSX1u3YjtGCx/QVLlFbs1jQqz+G&#10;LfyOqorz65+MvhOAfu5bqc/7EOP54rIufjtpSHFvpN3KPVnVf8al1qa6nRHLsVLaD/I9Yorw+5+P&#10;F6ci20WBR2MkpP8AIVj3Pxr8UTDEKWUHusWT+pqHiaZ0RyXFy3SXzPoiivmC5+KPjC5/5i7xf9ck&#10;Vf6VkXPi3xDdk+frV+2eo89gP0NQ8VHojojkNZ/FJL7z6ykuIYhmSaNAO7MBWdc+J9Bsxm41ixiH&#10;+1Ov+NfJct3cT5824lkz13uT/Ooah4t9EdEcgj9qf4H1Hc/Ezwfa5363A5H/ADyVn/8AQQax7j40&#10;+FISRGb2cjpsgwD+ZFfOlFS8VM6I5Fhlu2/69D3S4+PGnKCLbRrpz2MkiqP0zWRc/HjUG/49dFtU&#10;/wCusrP/ACxXkVFQ8RUfU6I5ThI/Yv8ANnotz8avFUzEw/Y4B6LDn+ZNZFz8TvF9ySTrMsYPaNVX&#10;+QrkaKh1ZvqdEcFho7QX3Gtc+KNevARcaxeyA9Q07f41nSXM8x/eTSP/ALzk1FRUttnRGEY/CrBR&#10;RRSKCiiigAooooAKKKKACiiigAooooAKKKKACiiigAooooAKKKKACiiigAooooAKKKKACiiigAoo&#10;ooAKKUAscAEn2q1Bpd/ckCCynkJ/uxmi1xOSW7KlFdHa+A/E13jy9JnUHu42/wA62rX4SeI5yPN+&#10;zwDvufP8q0VKb2Ry1MfhafxVF95wVFer2vwWlODdaqo9RHHn+dbdr8H9DhwZ7i5mP+8FFWsNUfQ4&#10;qme4KG0r+iZ4bSqrMcKpP0FfRdr8OvC9pjbpqSH1kYtWzbaFpVnj7Pp9tHj0jFaLCS6s458SUV8E&#10;G/w/zPmi30bU7sgQWFxJn+7Ga2bX4feJ7vBTS5UB7yYWvo9I0jGEUKPYYqQDNaLCR6s5J8SVX8EE&#10;vXX/ACPB7X4P+IZgDPJbQA+r7v5Vt2vwUPBu9W+oij/xr17ApKtYamuhx1M9xstpJeiPPLX4P+H4&#10;cGeW6nI9W21s2vw98MWmNulxuR3kJaupNIOtaqlBbI4p5hip/FUf3lG30XTLQAQafbR49IhV1VVR&#10;hQAPYUuaTNWklscspyk7ydwPSmk0E0wmgzbBjULGpGBqFjSbMZSDdSqc1GTTlNTczuTBqUtUW7FK&#10;OaXMNSFJzTSuaftp22ncrchK4pMZFSkUyhkshcU0U6ToahBOaEQPI5zTWNOIyKbtosFrkDDmnKuK&#10;kZO9NFVYuw4DNSBaahqVcGnYpIehxUqnioKlU/LTNBT1pD1oLUhYCkMZIRUWetOd+KrvJgUdDOTJ&#10;DJim+ZVZ5h61CZ8d6CC/5nNLuzWcLjJp4nplIvbsd6aZKqefnvQZQe9M0Rb3CnbxVPzRSiUetIot&#10;hxQziqfm89aQzcdaQiWR+TVdpMHk0jSBjUT80mxMc8w9arPNmiQkdKgbJqXImw4ykmnrk1CqkmrS&#10;R8VnuzSIuPlpQKeBxShaLFuVkIFzQUNShfanlKpIwlIpOMVA5OKuSrUAhPXNXYz5iod1SotWVgz2&#10;qVLYDoKpCuQBcU9RUxhIHShY807juIgqwgpEjxUoXFNK4EiKMU4YBqPJp68mnYVyYDIprDHapU6U&#10;jLmnYZHjimlKkIxTSaaQJkTLjtQBipQM0FKhoqwi8CkbJpw4oPNIY3HFMkHFScU1x8tNIzaKUg61&#10;Eo+appBg1CB81NozZajqdeBVZKlDYFJxKRMMd6kHSq4bNWEIxWdjRMYwzxVWZM5q25FVnBpW1KaM&#10;yeLOazpIsE8VtyR57VUmgJzxWkTKUTCKYc1MqfL7VPJAQ+aekWFrRGL0M51IapIjgipZo8GoVBDV&#10;oibmrbScCtKJ+BWJA+CK04H3CotqaJmgrc1OrZFVYzmrMYpMtEgJpRQBTgKRQc0ooApcUAFJTsUm&#10;KAEpRRRnFAxaXNNooAfuxSFzTc0ZoC4oJPNKKaGxSEmgVx5NIWpuTSE0x3HFiaTPvTc0ZNFhXHZo&#10;3U2kp2FcduzRmm0uKAuLmkzRRigLi5ozSUoXIoGhKY3Q1JspCuBWclodMGUplyKzpRhq1pU4NZs6&#10;45rjqROuL0K6/eFW4+MVU6NViNulXQZzYhF6M1cjOaoxGrkZ4rsichZXpThTFNKDRcu4uaXNMyaM&#10;0wuPzRmm5ozSuFx4ozTN1GaB3HZpCwpM0xjTQIC2aYTQaaaLIdxSaQGkoAoC49TzUgqIcVIpoFcW&#10;g0uaQjFADHqAtjNTv0qq44JqkS2Ru2TTc4pDTN1Mhk6tUinmqqvzUyNzSEmWgeKWmKcipBSLuOAp&#10;Wxjim5paBkUgquw5q09QMOasCPFOGAKRjTCaLCZOpzUqNjvVQPinq4PenZE3LYakZqhD8UF/elYf&#10;MSFs0xjTQ3vSM1UkLmEzQGqMtzSoaLE3JlNSqfWoVNSKc0WGmTKaeDUAPNSKakpSHmikFFA+YWik&#10;oxQHMLRSUUCbEpRRxRmmTc6WiiiuI9sKKKKACiiigAooooAKKKKACiiigAooooAKKKKACiiigAoo&#10;ooAKKKKACiiigAooooAKKKKACiiigAooooAKKKKACiiigAooooAKKKKACiiigAooooAKKKKACiii&#10;gAooooAKKKKACiiigAooooAKKKKACiiigAooooAKKKKACiiigAooooAKKKKACiiigAooooAKKKKA&#10;Cobu7t7G1kubqZIYI13PI5wFFU9c17TvDmmvf6lcLFCvQdWc+ijua+cvHHxA1DxhdGPLW+mo37q2&#10;U9fdvU/yrKrVUF5noYHL6mKlppHq/wDI9Nv/AI5aJbzvHaafd3SqSBJkIG9xnmsW5+PM5Y/ZdDjC&#10;9jLOT/IV45RXE8RUfU+khk+Ej9m/zZ6Xc/G7xLLnybexhB6YjLEfmayLn4reMbkEHVPKB/55RKv9&#10;K4uipdWb6nRHAYaO1Nfcbt14z8S3gxPrd849POI/lWVNqF5cHM13PIfV5Car0VDbe50Rpwj8KSAk&#10;k5JzRRRSLCiiigAooooAKKKKACiiigAooooAKKKKACiiigAooooAKKKKACiiigAooooAKKKKACii&#10;igAooooAKKKKACiiigAooqeKyupyBFbTOT/dQmgTaW5BRW5a+DvEN5jydKuSD3K4FbVr8K/Etxgy&#10;Qwwg/wB+QVapTeyOapjcNT+Kol8ziaK9Pt/g1enButThT18tSa1rb4Q6VER9ovbmX2XC1qsNVfQ4&#10;ame4GH27+iZ41QAT0Ga9+tfhv4atsE2RlYd5HJrZtfDmjWmPI0y2XHfywa0WDl1ZxT4nw6+CDf3I&#10;+cYNPvbkgQ2k0mf7qE1r2vgjxJeY8rSZ8Huw2/zr6MigiiH7uNE/3VAqwlWsGurOSfE1R/BTS9Xf&#10;/I8GtfhN4kuMGRYIB/tyZP6Vt2vwWuGwbrVY19RGhP8AOvYQOaditVhaaOWefYyWzS9F/meb2vwb&#10;0WLH2i7upj3wQtbdr8NfC1rg/wBnCUj/AJ6uTXWmmk1apU1sjjnmWLn8VR/fYzbbw7o1mB5GmWqf&#10;9swf51oRxRxrhI1UeijFLmlq9FsckqkpfE7hQaKTIpXIsFJSmkxRcdhRS0Cl6mgdhRThSAUtA7AT&#10;TSeaU000xMM0maQnFNLUJkNjiwppamk+9MLUEuRJmmsaZvpjNUuRjKYrvUJbNOPNNxzUNmLkIAak&#10;AoAxTlWgSuxNtSKuKULTgMU0jWMQAoPFOzTTTLGkVE3FSk8VE9FgcSFuaYBk1IzCmZAp2Fyijig0&#10;xnpjPgdaqwWFZ+aQEGoS2eaA1MCyDinB6q+cOlKJfSgC3u5p6vgVUEuepp4k9DTKTLJNRO9RGXAq&#10;vJPgGiw2TPIOmaqSygAjNRPcd81n3NwcnmpMmTy3IHeqcl4QDlqzp7ps9aqyTswoYkmay34z96pl&#10;vhiudV2B61OkhA60+Y0sbi3noalW6yetYkchJFWkkNTzFGoLg+tPE+e9ZqsTUqsaOYL2NBZc07fm&#10;qaZNWEHFMlzQ4nmjdmnhaXZzUsh1URbN3akMRqyqcU7y80KKZKncqLHyBVlEAFSCHvUiRgU0kbJk&#10;Xlj0p4Tmp9goCUWBsYqUrLxUgQ07ZkUGLZSePJoWLParRj5pyx0iLsgWHFSBOelTgD0pQmaNQVyE&#10;xg00w+lWQnqKcUx2po0RWEeBTSuKtMtR7cnmr5rDIacpxg05ovSm7SKpO4iZX4pxJ9aiUEU/Jp3A&#10;QmkFKRTRxRcaQ5Tg0481Hu5p4aoNEhp4pM05jTM0iraDjxSHkUHmjtQmZyRVlWq+Pmq5KOKqnhqt&#10;MzsSpSsaYGwaGcGmIcDVmI8VUD1PG9S0WmSvURp8jVGTkVDRVxhGTUbx5qbGKQjmnFaiepnyW/Jp&#10;giwMVfdeKh21qkYSWpl3MftVUR81q3CZ7VTK4atEZPQbGuDV6AbagQCpk4YUmgiaMJ6VcSqMPark&#10;fSoZ0RJxRn2pVp2KkoQZNLilFGaBhRmkooEJSGloIoAO1FAFLigBpozSkCjFACDmgiloxTQrCUlO&#10;pcUBYZikxUuKAlAJEWKXbUoSjbQOxFtpdtSYpdposHKR7aNtSbaULQNIj20oHFP2ilwBTTHYj20F&#10;eKeabipkjWLK0i8VnXK8GtWRaz7heDXLUVzqgzMbhqmjPSopBzUkfSs6LtKxNZaF2I5q3GeKpRDp&#10;V2IV6MdjznuWVPFOpEHFPIpItDaKdjNAWgY2inEUYpWENxRTsUbaaGIRTTTyuBTSMUWAiNNNSEVG&#10;RQFxtLzS4pcUrBcBzUgpqinAU0FxRSt0oFKaQ7kTjiq0lW2Xiq8i+9UmSyo1QmrLLUZSnclojXrU&#10;ydaaF5qRFwc0NitYsx9KkHTFRocU8nNIpCnigEmiiiw7iE1XkPNTmoJKuwNkJamEmhmxmo2f3qkS&#10;xSxzSq3vUTMTSBsVSRm2W1finhqqLJipBLRYzcicGgnNRhs04cimkHMNPWnKaUrxSAc0MdyUcinK&#10;cUxRxTwKVxqRKDmnrUQ4qUGpHceKdTRTqRVxKDS0YzQFxuKKXFLimFxtGKWlwaLiOkooorhPeCii&#10;igAooooAKKKKACiiigAooooAKKKKACiiigAooooAKKKKACiiigAooooAKKKKACiiigAooooAKKKK&#10;ACiiigAooooAKKKKACiiigAooooAKKKKACiiigAooooAKKKKACiiigAooooAKKKKACiiigAooooA&#10;KKKKACiiigAooooAKKKKACiiigAooooAKKKKACuX8ZeONM8H2Je4YTXjj9zaqfmb3PoPesLx98UL&#10;Tw0smn6YUudVxg90g/3vU+3518/ahqF3ql7LeX07z3Epy7uck1zVq6jpHc9rL8plWtUq6R/F/wDA&#10;L/iTxPqfinUmvdRmLHpHEOEjHoBWPRRXC227s+rhCMIqMVZIKKKKRQUUUUAFFFFABRRRQAUUUUAF&#10;FFFABRRRQAUUUUAFFFFABRRRQAUUUUAFFFFABRRRQAUUVJHbzzHEcMj/AO6pNANpbkdFa1v4Z1u7&#10;x5OmXLZ77CK1Lf4d+Ip8FrVYh/00cCrVOb2RzVMZh6fxzS+aOVorvIfhdqBwbi8gQeigk1fi+Gdp&#10;GMz30rn0VQK1WGqvocNTPMDD7d/RM80or1WDwRosLgNE8n++9dFpvh3RoCNmnwZ9WXP86tYOb3Zw&#10;VOKcLH4It/cjw2K1uJjiKCRz/sqTWnbeFNdu8eTpdyc9CUx/OvoO1tYIQBHBGg/2VAq8q1osEurO&#10;SfFE38FNfNnhNr8L/Etzjdbxwg/89JAK2rX4N374NzqMEY7hFJNewrT60WFpo5J8Q4yWzS+X+Z5n&#10;bfB3TI8fab+4kPcKAorZtvhn4ZtgN1o8p/6aOTXYMeajJrRUaa6HFUzXGT3qP8vyMy28L6FZ48jS&#10;7ZSPVM/zrTiggh4ihjT/AHVAppbFKrZrRJLY4ZVqk370m/VlhTxTs1EGpxYYqhX0B24qEsM0jt71&#10;GWo6GbZIWFKpqENTlNAkWVNTqKrIasx1JtEeKU0d6DQaDD1ooNJnFJ2AKOlJmmk0gFzS5pmacKBi&#10;0tIKWgBQKUUgNG6gZJSZpu6k3UriuOJphNBamMabZMpATUbHBoJqJj70tEYSmPZuOKZkmmE9qUVL&#10;kYOY4nFNNBoFIkKFXJp4XNSKAKdilG4gSnAYFLkUmadjWMB2cUZpuaTNM05R1IabmkZqLDSFJwOa&#10;jkIxSO3FV3kxxTWgxHYComlqKSX3qu8tMksGXmo2f5qqtMBUbXGTQSXQ1BfjrVI3GBVd7wjvR1Jb&#10;NEyAHrSCYDvWO17z1pftO7AzTEma4nGetSCfisqNyamEjHinoWW3uarPOTmoiSe9MIpEtjXmIqpM&#10;+asOhNRvCSKLCbRmSKTUYhLGtL7MT2qVLQ56VXKRzmULYk9KlS2NaotfapBbH0pND9ozMWArxipk&#10;ixV/7PgcijysHpS5WDk2VQpAqvqWp2+j2El3cnCrwqjq7dgK0vLJ7V5V451Vr7W2tEb9xafIAOhf&#10;+I/0/Csa0/ZRv1PQynAPHYlU5fCtX6f8E3dA8eG71ZrfUUSGCZsQsv8AAewJ7g+vr7dPQ4xxXA+A&#10;/DEcVtHq93GGmk5gVh9xf731Pb2+tegItFDmcLzHnawscS4YVWS0fa67fr3ZU1jV7XQ9Nkvbo/Kv&#10;CoOrt2UVyfhf4gnUtXez1JI4Vnf/AEZl6KeyE98+vr+nK+PdabVPEElujH7NZkxIM8Fv4j+fH0Ar&#10;sfh14UjtbKPWbuINdTDMAYf6tPX6n+X1NY+0lOryw2R6TyzC4PLHWxSvOe3ddVb839x3ainhaeEp&#10;QtdiR8rFCAcU5VwacBThRY3Qm3iinYpKBjlp+3NMWnntTRL3EK80BRQaWkyBQtLtxTlGRTitSyhg&#10;FOAzTgMUoFJFpEZWoyKsFeKYVoAiUZpTFnrT1TBp5XinewEGztSiOpwlPC4p8wJFRoj1qJgR2rRK&#10;8VG0YNO5fKZ5zupwNWzbgmmNbY5qWykmQdaTFOaNh2pp4pXL6CZpN1ITzTGNUtjOQyVuDVQvzU0p&#10;PrVVzgVaMmK8gHemicZ5NVZGwajEgqjNmkHyM1Yik4FZaz8YqxFN0p20GmaTNkVHnmmB8rTQ3NTY&#10;u+hODSF6j38U0mi2pLZIxzUTcU8GmlSatIlsry8iqZXmtMx8VWeMDPNWZSRXReasotRBeanQHFAk&#10;WoRV2MVRiFXIeKlmsWWBTsUi06oNRKMU6jFAXEApaKKAEoxSiloAbijBp2DSgUDsM20u2pAtLgUW&#10;Hyke2k2VLgUuKaHYiCU7aKfijbQFhu0UYp+2lxSBoZj2pCvNSYoNCER4pcU6imxjcUFadRUiGgUY&#10;p2KMUwGGkqQjFNpvUuLIZBVGdetX3Wqk61zzR0QZjTLiiLmpbhcE1HD1rmirTLq6xLkXGKuRVUjG&#10;KuRjpXow2PMk9S1H2qUioo6mxkVVi0xuKXFLijFKwxMCjFOC4pcUWAZiin4oxigBlNIqTFMIpgiM&#10;rTCKmIphWiyAjxS4pcUoFFhAFp22lBAp26iwXG4xR1NIWpM4pNFXBzxUDrmpSc1E5GMUgIHXFRHm&#10;pWNNAzSJYwDmpVFJsp6rVMTZIoxTuMc00dad0p2BOwvSms1BNMJzTRLYFiKglbipT0qvIetUhcxV&#10;lfGc1W83mpZhmqversDZKZSTUq5YZqqARU8bGhGbY8Kd1TKnFNRSWFWEQ1VzOW4qJUypihEx9alV&#10;aLghmOKbtxU+3NNK1JQxeBT1FNC804ZBpMZJjinKOKavPFSKMUhocBTwuaaODUi96RaG7aMYqSkI&#10;pDI8UAVJikxRcBuKMU/FG2gDfooorjPdCiiigAooooAKKKKACiiigAooooAKKKKACiiigAooooAK&#10;KKKACiiigAooooAKKKKACiiigAooooAKKKKACiiigAooooAKKKKACiiigAooooAKKKKACiiigAoo&#10;ooAKKKKACiiigAooooAKKKKACiiigAooooAKKKKACiiigAooooAKKKKACiiigAooqtf6haaXZS3l&#10;9OkFvEMvI5wBQNJt2RYZlRC7sFVRkknAArxn4g/Fv/W6T4bl9VmvV/UJ/j+Vc34/+J934leTT9ML&#10;22lA4POHn929B7V53XFWxF/dgfTZdlCjarXWvRf5iszOxZ2LMxySTkk0lFFch9AFFFFABRRRQAUU&#10;UUAFFFFABRRRQAUUUUAFFFFABRRTljdzhEZj7DNADaKvQaLqdyQIbGd8+iGta28B+IbnGLExg/8A&#10;PRgtUoSeyMKmKoU/jml80c3RXfWnwo1ebHnXNvCPqW/lW5a/B2AYN1qbt7RpitVh6r6HDUzrAw/5&#10;eX9Ls8lor3W1+FPh2DBlE8x77nwP0rctPBPhy0x5elQEju43fzq1hJ9WcdTiTCx+FNnzikMspxHG&#10;7H/ZUmtK28Na1eY8jTLpwe/lkCvpS302ythiG0gj/wB2MCragDoMCtFg11Zxz4mb+Cn97Pnq1+Gf&#10;ii6wTYiIHvI4FbVt8G9Xkx9pvbaH125avbaQmtFhaa3OSpxDi5fDZfL/ADPK7b4NWac3WpyuR2RA&#10;K1rb4XeG7fBkimmP+3JXdPzVd+taKjTXQ8+rm+MnvUfy0/IxrXwj4etMeVpVvkd2XJ/WteK0tLdR&#10;5VtDHjptQCkLYpPMxWiilsjhniak/jk36sdIc1VlqUvUEzcVVzNsrSdzVSXGDUk0mM1QknxQmyGR&#10;niSr9oazPM3NV63kAIpkPQ24W6VbU9KzoJAcVcVulDKiy0pqQkYqFTmnFuKRtcRjzUTNSM5zUTPQ&#10;RJj2ameYQahLnNJupmdy2klSbyapq+KlWTNNFJjmPNRu+KczVXkcUMmTJBJT1eqgap42pMSZcjbm&#10;rSGqUbcirKmpubwZYDUpNRg0ZpM2FJpu6gmo2OKRNx5amlqiZ8UzzDS1Fcn3il31X30b6LBctBqX&#10;f71VDmnF6diuYsBqXNQh6dv4pCuSbqaWppam7qCHIfmmseKY0nFRb6lmTZITUZamNLiozJSMndkw&#10;PrS7qgD5pQ2aLCUCXdmnKaiDCnBwKqxrGBYU0pNRB6TdmnY1USQtTqh3Ad6QyVVi0ifIFBYVXMuK&#10;YZqLDLBeonkqBpfeoWlosJk7ygDrVOacA8mo5ZaqyS5qWxDpJc1Wa4xnIoZ81A43VHMw0Bp91RGV&#10;s05VANKU56VcW2ZyZEztiqsrMFJFXXjPpUJhJNWkYuRR2uxzmrMKHgk1MLbHFWEt8dqpU2JVEEYO&#10;KsIhJpY4jVmOHFVyj5iMQUv2cVcVOKcY8HgUcondlL7OPSl+zjHSroizThFQKxRW29qkEAHarqxC&#10;neWKLsLFIQD0pwgGOlXAgz0p2zigq1ig0HHSmNDitEpUbx0mOxlXDrbW0s7fdiRnP0AzXz7JK00z&#10;yyHLOxZj6k17z4tk+yeE9UlzgmBk/wC+vl/rXgdebjHqkfacK0rU6lTu0vu/4c9N8J+Mr7V9atdL&#10;+xWsVvsbJjDZVVU4xk+wFd/dyC0sri5OMQxtIc+wzXl/wptfO8RXM5GRDbED2LMP6A16B40uPsng&#10;7VJBxmHy/wDvohf61tRnJ0uZs8rNsJRWYxoUY2Tsn6t/8E8FZy8hdzuJOTnvXq/g3xxqGua3BpjW&#10;NpDbLGxJiDZVVHGMn1wK8mr0T4RWvma1f3RHEVuEzjoWYH/2U1yYdy9okup9RnlGjLBzqVI3cVp5&#10;N6HrmKUDilxRivWPzZREpKXFGKRYopcUgpwFACgCnY4pBS9qCWNIpOhp/ao24NBLJlbFSbhiq27B&#10;pd9Q0CZY3ClBqrv5qVXpFJk/akNAbIpaVyriAU4Ck6U9aQIUDNOxQKUUXLQBc03ZzUg4oNO5oiPb&#10;nimkYp5PNRvyaGO5DJg1XdRmrLrVZiBQJsgkXvVdnxU0rVVcZq1cykxsjZqpIetTkkVVlYjPNWkZ&#10;tlaU4qsXw3WnTyc1WzuNWjNlhJOeDV2BicVnx9avwHpTvoSaSA7RSikjPyUpBqTRCZ5oJ4zTSDmg&#10;AmgGKDzUw5FQAYqVSeKtEMcw4qtIpzV3GahdKZLIBH7VKsdPC5xUirgUAkCLjirMdRItSqvNSy0T&#10;g06kQYFSbaRoriDiinBaUCgdhuKUCngetGKBpDQtOC0vajGaRSDFJT8UYFAxKMU6igBuKXFLRTGJ&#10;ijFLRQISilpKkQUGiloQhKKKKoYYoxRiloASiloxQAhppp5ppoCJG9VJ+lXHFVpQcGs5o3gzKuAO&#10;arRkBqt3K1TXh642rSNpfCXo+tXI+1UojmrsdehT2PKnuW48ZqwOlVo6sr0q2iosMUlOpKRdxKWl&#10;ooFcbinYopM0WAMU0inc009adgEIppAp9IRml1HciK0AYqTFIRTENxTSMU+mnpQS2MJxTS2RQ1Mx&#10;TFzDt2BTG5zQSaSlYamRNSCnsKjxRYTkPByaetRr1qVTQFx6gU4jigGnAZp2HciIpCpxU22msOKC&#10;Gyu2QKgZc1bK1EyVSZFyi8ee1VmgOeK0WWmlc1aY7lJYaesYBqZlxQq5PNAmPiQcVaWMVHGoAq0i&#10;8UmxWG7MU4Kal203BqbjsIq0pXinBTTttIaRWIpQPWnutJigLABzUijNMFPBxTGhwqReDTBTxzUs&#10;tD8UhFOFLSKGYoxS4pcUBYbS80tJVDsbtFFFcR7QUUUUAFFFFABRRRQAUUUUAFFFFABRRRQAUUUU&#10;AFFFFABRRRQAUUUUAFFFFABRRRQAUUUUAFFFFABRRRQAUUUUAFFFFABRRRQAUUUUAFFFFABRRRQA&#10;UUUUAFFFFABRRRQAUUUUAFFFFABRRRQAUUUUAFFFFABRRRQAUUUUAFFFFABRRRQAUUVx/jf4g6d4&#10;PtjHlbnUnXMdsp6e7+g/U0pSUVdmlKlOrNQgrtmt4l8U6Z4V01rzUZgueI4l5eQ+gH9a+cfGPjjV&#10;PGF7vuX8qzQ/ubVD8q+59T71la5r2o+ItSkv9SuGlmboP4UHoo7Cs2vPq1nPRbH1+X5ZDDLnlrL8&#10;vQKKKKwPUCiiigAoopVVmOFUk+woASirkGk6hcnENlO/0jNaUPgzX5hn+z5EHq/FUoSeyMamJo0/&#10;jml80YNFdN/wg+qJjzmij/4FmrEPgvJ/fXeP91a0WHqPocNTOsBT3qJ+mv5HI0V6LZeCdJz+9eaQ&#10;/wC9iunsPB+hQgEWCOfVyTVrCT6nFPiXBr4U38jxRUZ/uqT9Bmrtvo2p3WPIsLiTPpGa+gbPSdPg&#10;UeTZQJj0jFascSgDAA+grRYTuzlnxN/JT+9ngFt4B8SXWCunOg9ZCFrYtvhRrUuDPPbwg/7RY17Y&#10;sXenFBVrCwRyT4hxUvhSXyPJrf4RoBm51Jj6iNP8a0IvhnokHMhnlI/vPj+Veisg5qlOAAafsYLo&#10;c7zXGVN5v5aHJR+EtDtSNmnxEju3NaVvp9nCAIrWFPogqWdsE4pqSd6a5b2SMKlarNe9Jv5lxMKO&#10;Bge1Toc4qmj5qwjdK6InmVNGaENWQcLiqULYxVtWGKp6mSY8GpEOaiVsnpUy8UjSNyQDijpQKMcU&#10;F2EJ4qMk5qQiomNAmBNQvzT800mgh2IGOKiLVNIOKrMOaGzNjjJxVaV+alNQS0gRQnc5NZ00nWr1&#10;1nJwKyJmOSKdxjkk5681chkwetZYbGTmpoZuhzSuRI6K3mzWjE+QKwLaXoQa17d8gc07kRZqI2RT&#10;zyOtV426VMDkUG6ZG9QvU7ioiuaBtFcgmkANT7RTWUYouZ2IS2Kmjao9uTUqJjmgLDyciq8oNWcV&#10;G68U9htFUCpYgaAuKljXrQxWZMnGKspzVdRU6nFSaRLC0NTA1GaDUcelRvwKdmonbrUiIyajJxQW&#10;qN2qxEmQKaXFQs+KjMtSZ3LW/FOV81TMucU9ZAO9DRRb3804Se9UzLzwaUP70gbLZk560hkGKqtK&#10;AeTSGXPQGpbJ1ZO0gNN31BvI5PNG/jpStJh7Ob6CyPk0gJNRs6joCTSB3PRTT5ZAqM3siYtilDd8&#10;1Fl/7lKWlHGyml2ZpGjNbxJN+O+KckmOvNQFwoy6mm+b6Cq5kikrdC753pTTKKpGcHvikMnoaewa&#10;LoXfNFNM1U95pDJRdhctmammTNVw2acBmhCbsPZ/eoWkp5Wo2TNAuZETtmoGGRVlos81GU5qXELl&#10;XYfSl8smrWz2oCUlElyZWENPWDJHFWVj9qmWLpW0TJlX7PnqKY1vjtWkE9qPKzVmUkZq21Tpbgdq&#10;uLFiniP2q7iSK6QgdqmSIVKFAqRVqSkiNY/anGMVKFpSBikWQ7KXZTzSZxRcQgXFLgUE0lK4DgBm&#10;l4popeaBhTGp2KQioYyle2NtqNo9rdwrNBJjcjdDg5H6gVkDwV4c/wCgTb/kf8a6LbS4qJRi90bU&#10;8RWpq1ObS8m0ZmmaFpmkNIdPs4rcyYDlB1x0/nVi+0611O1a1vIFmgYglG6HHIq3ilAoSVrWE6tR&#10;z53J83e+v3mAvgfw330i3/X/ABrU0zQ9N0YSjTrOO383G/YPvYzjP5n86vrTsVUYRTukXPE15x5Z&#10;zbXm2NxTSKeeKaa0sYWG80gBzXM+MfHeleDbZftJM97IuYrSM4Zh6k/wr7/kDivF9V+LPi3WJilr&#10;cLZRscLFaR/Mf+BHLZ+mKltI1hRlPVH0gBTgK+XH8SeO7MC4l1HW4067pWk2/rxXR+H/AI165Yyp&#10;HrMUWo22fmcKI5QPYj5T+I59RS5kW8NK2mp9AjinCs3QNe07xLpceo6ZOJYH4IPDI3dWHYj/AOuO&#10;K0yMU7HLKLW4lRvT2PFQM1FiGITSbqazYqMvQ0Q2TbuakRqqFzT0epcR3L3mYFKJaqhj3pd1RysN&#10;S2JSakV81SVuetOExU1LuhqVi+DTwapLcetTrOD3pGkZlgGlyMVErA96duFM2UkKxqJqcxzUbHFM&#10;rmGSHFVX71yfxN8XXnhHw5HdWEKPczziFXkUlY/lJyfU8cD/AAxWV8MvG2oeL9Pvl1KOP7RZsg86&#10;NdokDbuo6ZG09PUcUwcZcvN0O3lPFVmbNSSniqwNUjnbBulVJquEHFVpI81onoSzHnU7qjRSTWjJ&#10;ACelQ+TjoKLkiRx9KvwR8jioYo8VehXGKLisW4U+WpDGKIRUxWjU0RWeMUzbirW31prx00JlYinK&#10;KkCU4LVozYLk011JqZFp7JxQFisi1Oq5FNAwakU4oGkKqVIBg0lPAoLsPXpUvamIKlAqWy0NFOAo&#10;A5p2KTKGgGlxXzdb6xqWsfGlYIdSu2tH1k4jWdwhiWTOMZ6bV6V9J0k7mk6fJYTApaXFJimQFFLS&#10;UxhRRRQAUUmaM0ALRRmjNIQUlFFIVwzRSZop2AdijFFFBIUlFLTKFopBS0hCGkNKaTrTBDSM1XkH&#10;FWSOKgfms5msXqZlyvFZzcPWrcj5TWXIMPXLPc6Fqi1C3Iq9EeKzoegq9Ea7aT0PMrKzLqHirKEk&#10;VUjNWkrVkRY8daKXFBqLmlxKKK4/4p6jJpfw51WeCZ4Z2CRxsjEMCzqDgjpxmi9iormaSOvpcV5B&#10;8B5r+8sdbu727uLhTLFFGZpS+0gMTjJ4+8tev0J3Vx1I8knG4U1uKceKYSTVECUUUlKwwpDmgmkJ&#10;phcaTTSaVqZQkZtiGmZrA8eag+meBtZuo2KSC2ZEZSQVL/ICCOhBavO/ghNfaheaxdXd7cTpFHHG&#10;qyys4yxYkjJ/2R+dJu0kio0nKm6l9j2M1EzYrzj4peP9V8KXlnp+lRxI80XnPPIm7jdgKo6djn6i&#10;ul8D+Ip/FXhS31O5gWGcs0cgQEKxU4yue39c1Skm7EypTUFUezOgLZpAc04KMU4JVNGPMxoGTUoW&#10;mgVKuamxSdxyrgU8DinRjPWpNoxSuaLYhNMNSsO1eS638cdP07VprSw0l7+CJihuPtAjDEdSo2nI&#10;9+M0udLcqFKc3aKPU8UxkritG+LvhPVYC1xdPp0yrlorlfzwwyD+h9qf4J+In/Cba1f2dvpLQWlq&#10;hcXRn3bvmwoK7RgkZPU4xTUkwdCau2tjrWSowlXmjAqEptFXcysVHTPSlWM8VPs5pwWncBqLVlBw&#10;KiA5qaMUmMlC8UbacvSnDio1LSI8ECk71Ieabjmi4DHHFRVYZeKhZQM00SxtKKTFLVAPU4qVcHBq&#10;EdaeppMaJ6MUgNOqWaIKSlpDSGFJS9aMUwNyiiiuQ9oKKKKACiiigAooooAKKKKACiiigAooooAK&#10;KKKACiiigAooooAKKKKACiiigAooooAKKKKACiiigAooooAKKKKACiiigAooooAKKKKACiiigAoo&#10;ooAKKKKACiiigAooooAKKKKACiiigAooooAKKKKACiiigAooooAKKKKACio3nhj+/Ki/VqqyaxYR&#10;feuUz6DmgTkluXqKx38SWKnCeY59lrm/FF9qmuWpsdPuv7Pt5BiWReZWHoD2FDukKFSm5WcrIyvi&#10;B8VoNG83S9CdJ9Q5WSccpD9PVv0FeDXNzPeXMlzcyvNNIxZ5HOSx9zXq8Hwu0tOZ7m4lPfkLmtKH&#10;wJoFtj/QvMPq7E1xzpVajuz3sPnGXYOHLSTk+rtv954kAScAEn2qxDp17cHENrM/+6hNe+Wug6ba&#10;geVYW64/2BWhGsUeAFVR7DFNYPuyanFK/wCXdP72eDQeD9euMbdOlUHu42/zrUt/hxrcuDJ5MQ92&#10;z/KvZ2ZT24qAkE4GR+FaLC0zhqcTYt/DFL8TzS1+Frtj7RqIHqEStm1+GOjxkefNcS/jiu2RAelS&#10;CM7q0jh6a6HDPOsfU3qW9LIwrXwJ4ctsEacrkf8APQlq2rXRtMtcCGwt0+kYq6kfy1IqVqoRWyOW&#10;eJr1H782/mxhjVVwihR6AYqjcJkEVrGP5aqyxAg1ZjJXOVvYM1jSRFSa6q8i+U8Vzt0hVziqSMWR&#10;QZVs5rpLFsxiubg4PzcVv2BwBUtCT1N2AYAq7H0qlAcoKuJU2OiL0JA1NZ8daaWwaiZqm5VxzuBz&#10;VGduDU7txVOdhg1mzaD1Mu6cAmqXnHd14qW8PJ5rOLEMaw2Z0rVGtFJ71dgkyKxIJskDNalqc110&#10;9jhrLU14myKtqeKpwcgVcQVaOaJInWrAqJBUoHSg2Q8HFBfFNNNLUDbsOJqNqC1ANTczcrjCajY1&#10;LtGaay0wIW6VC4qywqMrSE0VGzVd+hq661UlGAaRDM+4ORWPcLgmteesm6B5FUTzGZNNtzTILglu&#10;tRXYPIqC3Yh6Vgep1FnLkCtq1fgVzlkx4rfs+cUbEJamtE3SrKGq0Iq2oobN4g3NRsKnK0xkpo0R&#10;ARTWPFTMvFQtSIY1etSqMio1HNTDigm4oWkZM04GnHkU0WiDyxTwmOlPC07GBQwGoMVKRxTFNSH7&#10;tIaFXpTqjRjnrUhxikUkwqGQj1qSom60h2IXqBzipXPOKhccU+YVivLJgcdarGZgeRxU0gGT2qm0&#10;haQRoMmk5AoNu0VcnWYnp0qQTA9smpYtOkKgyHGe1T4gthzjIrCrioUleWx30ctqT+LRfiQIksrD&#10;A2rUwtwD88lQTaukKkqBWVPqs8zYTvXlVs7oL4L3PZw+Sw3a+82pJreLtmmLctJxHFx9KqWUWR5l&#10;xz7Ve+2JEMRqBWSzKUlzOVkdX1alTdoxTHrFKwywxUyQ+vNUn1OQ9AKgbUZj3xWUs5pQ05mw+ryl&#10;0RrlFUdBTc7ewrDe9mP8VRnUJj1NYSzum9rlxwTWxutKe2KYZpAc8YrAbUJR3pv9oy9zxU/2vF7X&#10;RssEzda4BPzKDSPPGQBtArFXUDQb1TkscGumnm/94TwMXvE2QkEg4IBphtR1V6xhc7fm38ULqRTP&#10;z8GvQhmWlzCplNOeqRrG3lHJbIpUB7r0rPi1hCcF+avR38bD7ynNd9LExmtTyMTkso35WTrEH9qe&#10;IyvXpUaTx9d1TpKJBgGuxWa0PDrUKlF2kiMpShBUu0jtkUm0t7UW1MVcgZajK4qdlpjLUlakJSlC&#10;Z7U8LUirTE2IiA1MEwKULUirVRIGLH3qQRcU8cU8U2x2ITHg0bKlPvTSaLisN204cUmQaQkUwHbq&#10;CeKYDzS5oAQ0lKaKliYYoxRS4oBABS4oApQKZQmKQ0/FGKTAjxRg0/FFSO4zbShcU6gdadguKBTu&#10;1IKWmK4jVieKvEEHhfw7darMAxiXEcZOPMc8Kv59fYGts1438edQdbbRtOVjsd5J5F91AVT/AOPN&#10;Q3ZGlKPNJI8/0HRdX+JHi2UzTsXkbzbu6YZEa+w/QL/IA4+h/DvhPRvC9oINMs0RsYedwGlk/wB5&#10;v6dPauX+DWkxWHgaO+CjztQleR277VYoo/Qn/gVeh5pRXU0rVG3yrZCVw3jT4Y6R4mtJZ7KCKx1U&#10;AlJo12rIfRwOufXqPfpXcZpy1TSM1Jxd0ct4B8C23grTHQTNPfXAU3MoJCkjoqr6DJ56nP4DryaY&#10;DXB/ED4l23g8LZWkSXWqyLuEbH5Il7F8c5PYD65HGVokL3qkvM7p6rSHGa8LS5+LniKL7fB9uSAj&#10;cgQx24KnkYU4LD35qzoPxQ1vRtXGleMIXKAhWleLZLD6EgABl/DPfJ6VPMVLDyto0z2J25qIuQaU&#10;yJ5Xm718sru354x659K8I0b4o62utibVNRaTTkEjtAsMal/lOxQQueW2jNU3YwhRlUvboe7h6kRu&#10;a+etT8V+PLs/2g39o2lo5zH5MDJEAegBxz+JNey2+oN4c8Hw3viG8Z5oYA1xIQNzOf4QBgE5O0eu&#10;KSdy5UHBLXc6cNkUZ5rwyfx7418YX0tv4ZtJbe3U4xAgLAHoXkbhT9MfjUE+vfErwY6XGqid7YsN&#10;wuQs0ZPoXUnH4EUro0+rS2urnve4Yo34rnPCXiu08XaOL22BilQ7J4CcmNv6g9jXI/Fbxhq/hu40&#10;y30i8+zySpI837pHyMqF+8Dj+Kk0tzBUZSnydT1INmnhtvANeKWvxD8UazpNppfh+3e91fyt13em&#10;JQqEkkADAUYGBk8cHjvWA/jPx34Q1tU1eedmOGe3ucMki5/hI6fVT/hSdjRYWb0urn0asjDvUguS&#10;DzWJoOswa7otpqdtkRXEYcKeqnoV/Agj8K4X4gfFIaBdPpOjJHPfpxNM/KQn+6B3b9B78gJxIpwn&#10;KXKj1lble9DzKQcV8wL4q+IeoRtqMNzq0kC8mWC3PlD/AL5XbXefC/x3r3iPV7jTNUeGdIrdpvO8&#10;sI+QyjHGB/F6dqVjodGUVe56fq2nWOs2L2eo20dzbPyY5BxnsR6H3FUdJ0fTdBtDaaXZx20BbcVT&#10;JLH1JPJ/GvOPin4213w9rtnZaTffZke282QeUj7iWYD7wP8Adr0PQp7ifw/ps13IZLmW1jeVyAMu&#10;VBPAAA5NAOLUU3sy9JyKiAGa8r8afFiW3vZNM8OCNmjbY94y78tnog6H6nOew7nHgX4rPH/aKf2h&#10;t+9tkMYP/fo8/wDjtMPYNq7dj2xjgVEea8pHxPvn8Manb3qix8QWiKIyUA8w71U/Iw4YA5I+p7cb&#10;Hwt1/WvEcepzateG4SExrEPKRME7i33QP9mqT6GcqMoxcn0O7aPJpnk5NeffFHxfqvh2/wBPtdIu&#10;/s7PE8kv7tH3DIC/eBx0b86r2vjbxHrGi2mn+H7ZtQ1jyQ95elEVIieQo6Juxxz6HgnoXEqEnFS7&#10;npyQYqaOPFeC6d488U+HPEwt9cuZ5I0lCXVtOASFPUr6cHIwcHjtXZ6r4y8R+JLqex8CWLywQkrL&#10;fkKAx9FL4UD68ntiqTQ5YaSe+nc9TiU+lWCuRXgXhD4heI9J8XQ6VrtxLcQy3At547gfPCxO3IPX&#10;g9umPzr32aWOCJ5ZXVI0UszscBQOpJ7CmpXFOm6bsxhGKQjNeI+LfjLez3T2nhpVgt1bAu3QM8nu&#10;qngD6gn6dK50+JviNZRDUpbjWI7fqJprc+V/48u2lzI0WGk1rofRpGKXNeXeAviv/bV5FpOupHFd&#10;ykLDcxjakjf3WHZj2xwemB39RIwaqLuYVKcoOzHJUhHFeJ+M/iXrVz4hl0HwvuTy5DAZIY98szjg&#10;heDgZ4454zmsmx8bfELw1qtva6lDd3JncKlrewnMpJxhGxnPPYkZ7Uc6NVhpNXue/Y5pw4qKF5ZL&#10;eJ5ovKlZAXj3btjY5Ge+PWpBVHOSrzUo6VCDUpdVQszBVUZJJwAKCkPTg1MK8P8AEvxd1XUdWOke&#10;CrYyNuKrciHzZJSOpRCCAvuQfwrKmf4xaPCdUmbUTEAWYbo5gB1OYxnA/Dis3JHRGhLq7H0Niobu&#10;5Szs57qXPlwxtI2PQDJ/lXn/AMNfieni8nTdRjjt9WjQsNnCTqOpUHow7j8R6Do/iBejT/h/rs57&#10;2jxD6uNg/VqaelxcjUuVnhXwctpL/wCJttckbjBFNO5xnqpXP5uK+ma8E/Z/si+uaxf9obZIf++2&#10;z/7Tr3ylDY1ru87BmjtSUoqjESgVneIb59L8NapfxsFktrSWZCccMqEjr7ivANA+Mni2G8lF3IdW&#10;kli8u2tvIjQeaSME7FDNxkbQec0nJIuNNyV0fSFFeAX7/Ga8jOpvHfwxdVhtzGhA9PLB3H8QTVvw&#10;R8Zr5NSj0vxWVeN38sXmwRtE3T5wMDHvgEd80uYbou107nudFUdZvv7O0HUL9SM29rJMD/uqT/Sv&#10;AvDnxh8RQ3V1PrWpfbIY7ZjDbfZ4082YkBRlVBAGSTz0B+lDdiYU5TTaPovNGa+ZrvxR8Trm+t5p&#10;ZNXtTdyqluotmiiYkgKFG3B6j1r3++1a38K+GFvdcvTJ9mhVZZtoDTSYx8qjHLHt/Smncc6bjbzN&#10;rNJXzjrvxi8U67emDRQbCBjtjigjEkr/AFYgnP8Au4/GqP8Awm/xH8NTJLf3Gpwq54TUbY7XHp86&#10;5/Iip5kUsPLufTlFcJ8PfiRa+NYXtZ4ltdVhXc8KnKyL/eTPP1B6ZHWu2uLiG0tpbm4lWKCJC8kj&#10;nAVQMkk1oncwknF2ZNupMk18++K/jXrGoXr2vhofY7QHakpjDTS9s4OQvsAM+/phN4y+JGh7Lu7u&#10;tWgjk5Vry3JRh7b1x+VRzo2WHlbU+n+aWuQ+Hnim88S+DV1jVlt4HV3VnT5UKrj5jk8d89uK898R&#10;/F/WtZ1Y6T4ItXI3ELcLD5ksuOpVSCFX6gnvx0quZJEKnJtxXQ9yozXzxczfGHQYTqly+oeSoLvl&#10;o51UdTlBnaPwGPavRPhv8TIvGSPYX0SW2rRLvKp9yZf7y56Edx+I74E02EqTS5k7nofWkrM8Qa3b&#10;+HNBvNXuwTDbJuKjqxJAVR9SQPxrwCXxz8RfGN1cT6P9tWCE5MOnRHbGD0BYDJJx3P0FNtLQKdJz&#10;16H0ielQvXk/wv8AHfizW9cl0XWLT7THApM1y6eVJbkcAMAMHJGMYB6nPFdp438bad4K0xZ7lTNd&#10;TZFvbK2DIR1JPZR3NTdNXK5HGXKa84yDWVMMNXhN18RPHPia9ZLCW4UHlbbToCdo+oBY/iaZb/EH&#10;xjoF4sOptNKF5a3vodrEfXAYfy9q55xvsdUYNHvkJzV6I4xXLeFPEll4n0xby0JVgdssLH5o29D6&#10;j0Pf8xXTx9BW1F6annYmNmXo6tRnpVSI8VZjrdnLEn7UlUtX1az0LSbnU9QlEVrbpudu/sB6knAA&#10;9TXg2qfFbxh4t1drHwtBLbQtny4reISTMo/iZsHb+GAPU9ahySOqnSlPbY+hq8q+PV4sPg2xtAfn&#10;nvVbHqqo2f1K1yJ1T4ueEEGoahHdz2a/NIs+y4Tb/tFSWQe+RWZ8UPHNn4007w/LaoYpIkma4hLZ&#10;MbkqMZxyPlyD3zUykmjelQamne6PT/ghZm1+HaTEYF1dyzD3Awn/ALJXo9ct8P7VNJ+HGirKyxot&#10;mJ3ZjgKHzISSemN1ebeJPi/rWs6udI8EWrkbiFuFh8yWXHUqpBCr9QTjnjpTuopGThKrUlY9yNMN&#10;fPdzN8YtAhOqXL6gYVBdstHOqjqdyDO0fgMe1eh/Dj4lxeM0ewvoo7bVoV3lU+5Mv95c9CO459R3&#10;w4yT0CVBxjdO68j0CkpTTCcVZkB6Uw0uagvr610ywnvr2ZYbaBC8kjdAB/np3oYE+M00rXgutfFv&#10;xN4j1b7B4Ut5baJiREscIknlHqeCF45wOnqaQ3Xxe8NRDUbpL2a2A3OspS4G0cncFJZR78VHtOxp&#10;9VlbVpM7f403bWvw/eIHi6uooj7gZf8A9kqh8DLIR+Eb27wd894Vz/sqi4/UtXFfEXx5b+MvCmhm&#10;JRDcrNKbq3DZ2MoUKR32kMcfiO1etfCmy+yfDfSQV2vKryt77nYg/liknedypxdPD8r3bNfWvDOk&#10;eI4o4tXsI7pYzlC2QV9cEEEdqu2thbadZRWdnAkFtEu1I41wFFeN+JviB4oX4oS6FpGp+TaG8itY&#10;4/s8TYJ2q3LKT94nvXuTpxWkZJvQ56tOUIq70ZT24pRXhPiP4meI/EevSaX4TEqW4Zli+zR7pZgO&#10;rZxlRxnjHHWmaB448faP4htdI1G0uL2Sdwq2t5HskYE9VfGccHk5A5pe1Vyvqc+W91fse9gZNSAc&#10;VjeI/Edh4V0WTU9RYhFIVI05aRz0Vc9+v4AmvHD41+Ivjm5lHh62lt7RW27bVVAX0DSt3x7j6U5S&#10;SZFGhKa5tl3Z9AJwKkBJFfPH/CY/EjwJdxNr0c09qzYKXYV0f2Eq5wce5+hr27wt4ksvFehQ6pYE&#10;hHyskbfejcdVP6fgQaSkmazoygr7ov39o17YXNqJXhM0TRiRPvJkEZHuM5rkfC/wu0DwzHdK0K6k&#10;9xgFryFH2qOwGOM55/D0rkvi34+8QeG/E9rp+i6iLaL7IssqiGN8sWYdWU44A/Oon+IPjHxVZW+m&#10;+DrKSeeG3jW91ExoN8u0btu7CICc+57YqXKNzSNKpyXTsmdFrPwW8MapcefbC405icsls4KH/gLA&#10;4/DA9q6zwv4T0vwjphstMiYKzbpJZCGkkPqxwOnoAB+teFWfxE8b+DfEH2bXpLi4VGBntLvBLL6q&#10;3b2IOPrX0TY3sGpafbXts26C5iWWNiMZVhkfoaIuLeiCsqkUlJ3RIwqFlycV5D47+Mz2d5NpnhkR&#10;O0RKSXzjeu4dfLHQ4/vHIPYdDXDjxP8AEmaE6otxrTW4+YzLbt5Q/JduKftEmEcLOSu9D6UAApDX&#10;i/gv4yXEt5FYeJ/LZJGCrfIoTaSf4wOMe4xj0PUe0jpnsauMlLVHPUpSpu0gUVKnFRipEHNUzMmS&#10;nkcUxRXC/ET4l23guNLO1iS71aVdyxMTsiXsz4557AdfUcZhtLVmtOLm7I73GaQrXzpYav8AFjxj&#10;m802W+aDJ2tDst4uvQE7Q2PqTXR+HfiV4k8O63Bo3jy1kSKchUu5YwjR9gSQNrrnqRyOTk9KhTR0&#10;PDyWzTZ7MQaY6Yrw3wV8QvFXiT4jWumyarnTpZpWMQt4h+7VWYLuC57AZzmvdGBqoyujOrScHZkO&#10;KMU4ikHWqTOdigZpwFN6GlouwTJVNSA1CpqQGkzRDjSUtFIoSiiigRuUUUVynthRRRQAUUUUAFFF&#10;FABRRRQAUUUUAFFFFABRRRQAUUUUAFFFFABRRRQAUUUUAFFFFABRRRQAUUUUAFFFFABRRRQAUUUU&#10;AFFFFABRRRQAUUUUAFFFFABRRRQAUUUUAFFFFABRTS6r1YD6momvLdOsq/nQK6RPRVJ9Vtk6MW+g&#10;qBtZj/hjJ+poJdSK6mpRWK+syn7qKKrtqty38ePoKCXWidFTTIi9WA/Guae6nfrKx/GmBmI5JP40&#10;EPEdkdG95bp1lWoH1a2XoWb6CsLPNLtzQR7eTNR9cQfciJ+pqpLrtx/AiD9apsuKhZc1ErlxnJk0&#10;mr37n/W7R7Cq0l3cyD55nP404pgVC3Wp1KuyCRmbqSfqaYkfzg1OE3GrCRDFaROaoQpDk5qwsOPS&#10;pIYTMcRKTWrb6OSAZTj2pu5EaMmZXl7uFXP4VNHplxLyEwK6GO0hixtTkVPj04p3OlYddTDh0If8&#10;tJD9KspolopyRmtPFJikaKlBdCkNOtF/g4qveWNqqHCAGtNhxWXqMvlrk9KqK1JqxioXSMoWpR9q&#10;DIPapBZzggmMirmlL50rSN0HStg4btwKHLUyhR5lcwlt5R/AacI2X7y1t4z0AppjU9RSuaexRiuB&#10;joagmxj0reMCH+EYqCWxikHpTuRKk+hyl4gKnmubu4W3kjpXe3mhmUfI2K5nUtEvIvmVSw9qtM5J&#10;05Loc8kYLDNbdiuQKzArRybWQqfUitjTwGwAc0rmS3Ne3Hy1bU8VXiwi4PWploR0R2HN61G/FSdO&#10;aikfFJoLlaV+KoTMTk1clbOaoy1m1oaU5GXc5YmqEgxWpNHkmqM8fFYSWtzsjLQZBgEVsWh+ce9Y&#10;8QwwrYtOqmumm9DlrGxB2rRhGcZrOg4rQhNXYwiiztpcUinNONIu6GGmFakpDSbIbIitKoxTiOaM&#10;4pXIuIetNNKWppNO5XMNam7afjJoPSk2S2RMgxVOaPNXnOBVdxk0iGZksOQay7m35NdBJHVO4hBB&#10;OKZmcndWuc8Vnx2xEvSummgJJ4qi0G2TpVFEtnERit+0TGKzLVOlbFsuCKRUTQhWririq0XFWVz3&#10;oN4D9vFNZeKeTxTGbFBTIHGKgbipZW5qs7igykxQ2DUgbIFVS4BoEwHegguqwqQNkVSWYVKJqdjS&#10;JYzSFqrmajzM0i7FgNTg+aqrJmnB8Hk0FWLCjnrU3GOao+b83Wn+ccdanUZOW64qJz70wyZ6VEzH&#10;NJjHt701wAuTRvGMntSxx+d8zcKKh767GlKk6kuVFQ27ztwpC+tWFht7NMgAv6mnTXQjHlx9az5C&#10;8rZY18/js3VNOENz6HC4JU0rkkt07E7WwKoyytyWJNSsCv0qjdPgGvlq+Kq1naTPWo01eyKtw4bI&#10;qewgJbew4qGGEyuCfWtUIEAUVnzqGh01ZqMeVDnfsOlRlqfjPFNIrOdaUnucysMz7U0qe5p5phGa&#10;zuWhhCjqaiYDnFSMBUbHFWjWJC9QOcVLIRVaRsVvFHTBDGkxUDzkAj9aJHqnK+e9dEIHVCncJryQ&#10;DAPFVjev0zSSkAdeapux5zXbTWmh1qEbbFz7QTzu/WrEGoPGQQ361is/+1TPNZTkHpXXRnKDumc9&#10;SnF7nYW+tsvEn3a1rXWIJuEkAIrz+LUA2Q/Aq3YtHJcD94UFe3g8XK9j5/G4CnUTVj02z1IP8h5N&#10;X/lcehritIuHSdpGJKLwDWmdcENyGb7hPrXq08VCvLkjufMYvKpUYc6OgZcUxhxTop0uo1kjIINI&#10;yktnPHpWjjaXK9zxba2GBeM0vSnsBjio8c1KM7j1JzUymolFSLxVoaJBTs0wHmnA0DAmmmnGmmgB&#10;ppBQaSgTFpTSU7rQFhDxQKXbml24oCwmKXHFFKKAACnAUAUooAXFJjFLQaBjDRQaSgVxaMU2jdRY&#10;m48YFKDTAc06qsO4GvF/j1aMRol6oYqPNic9gflK/n835V7Oelc3438NJ4r8L3Om5CzjEtu56LIv&#10;TPsckfQ0pK6NqUuWabMT4QalFe/D+1t0I8yzkkhkHuWLg/kw/I13ea+YfCfijUvh94inSe2k8sny&#10;ry0f5ScdCPRhk4+p9a910v4heF9XgWSHWLeBiMmK6cROp9Pm4P4Eipi9DStTaldbM434o+NfEfhz&#10;xNbWej3XlW72aysvkI/zl3BOSD2UVxDfFfxugy2ohR6m0j/+Jr2jVPiF4X0mBpJtYtpmAyI7ZxKz&#10;e3y5x+OK8Q8ZeMtR8fazBb29vItqr7bS0QbmZjxuOOrH9OnqSpeprSSas4/M9E+FPi7xP4q1q9/t&#10;S8E1jbQAkLCifvGYbeQAegevKovEyv44PiPU7P8AtAG4ac27SbAx52DODwvy8Y6DFe//AA/8LDwj&#10;4ajtZdpvZ2825Yc/MRwoPoBx9cnvXieluvgD4lmLU4d9rBM0Uu5M7omHyuB34Kt+FJp2Vwpyi5S5&#10;Udmfj5n/AJlr/wAn/wD7XXE+O/HEHjV7Sb+xxZXFuGUyi48wup5Cn5R0OSPqa+h7VdHvrNbu0Syn&#10;t3GVljVWUj6iuQ1Dx/4PsvEEOk7LeUOdst1HGpiibsCe/uRwPzw2nbVmcJxveMNSnoWpyL8ExezS&#10;HfFYTxqSf7pdEH6AV558KdDh1fxWZ7mMPDZRecFYZBfIC5/U/hXp/wAUZ47D4eXsMarGJmjiQKMD&#10;lwx6ewNc38ErQpp+rXhXiSWOIHH90En/ANDFD3SFF2pTkurPVFWvH/jZqcv2rTNJViIRGbl17MxJ&#10;Vfyw3517GteR/G3RpW/s7Wo1LRqptpj/AHedy/nlv09acnoZ4ayqK5leGfivbeGNBttLt/DgcRDM&#10;kv2zaZHPViPLPX6nAwO1XNT+M0Grabc2Fz4ZDQ3EbRsDe54I6/6vqOortPhvr2i+IfDlpatHaDU7&#10;WIRTQsi722jAcZ5IIAJPrmtjxPrXhvwrZNPqKWolI/d26RqZJD7D09zxU623Nm489uXX1PJPgtdy&#10;Q+L7m1BJintGLLnjKspB/Uj8ai+Mt59o8bpAP+Xa1SMj3JZv5MK9m8K6xo/iPSI9U0uGOMn5JU2A&#10;PE3GVOPw+teHeJR/b3ximt2Pyy6jFan2ClUP8qXQqD5qrk1ayPZvBfhuLw34YtLMRhbl0Ely2OWk&#10;I5z9Og+leffHGSMPokAx5oEzn2B2AfyP5V7TtrwD403Yn8aw26/8u9oikf7RZm/kRVy2MqHvVbs9&#10;J8Gl9D+E1pc7MtBZS3QU987pB/OvJvhtocPivxqzaofPihRruZX581twGD68tk+uPevfLTSFXwtB&#10;o8wwgsltXA7DZtNfPvhbVrj4eeOnGowuFjLWt2i9dhI+YevIVh6j61L6F0ndTtufSyIiRqiKFVRg&#10;KBgAelUo9KsINRl1CG0hju5V2STIoDOM55x1/Gs5fG3hg2Qu/wC3rDySu7mYbvps+9n2xmrHh7xJ&#10;p/ii0uLrTDI9tDOYPNdNodgASVB5x8w6gUGKTWtjwn4oO2o/Ey5tYzuK+TAuOeSoOPzY16947vZN&#10;F8CanPa/IyQiJCP4dzBMj3AavIIP+Jz8awy/vEbWCwz3RHz39lr27xloz694T1LTYsebNFmP3dSG&#10;UfiQBSR0VGk4pnknwZ0K21DWbzVLlFkNiqCFWGQHbPzfUBePrntXuBFeA/DDxRB4X166stUJt7a7&#10;AR3cY8qRScbvQckH04r3tLiGW3Fwk0bQFdwkVgVI9c9MUkZ4m/OeW/GnRLX+zLPWo0VLpZhbyMBy&#10;6lSRn6bf1rT+DVoIfBks5X5p7t2B9QFUfzBrkvi14xs9alt9G02ZZ7e2cyzTIcq8mMAKe+ATz7+1&#10;em/Du0az+H+jxMMFoTL+DsXH6NVLcJ3jQSZ5B8XLprrx28H/AD7W8cQH1y//ALPXtPhbQIPDmg22&#10;nQqoZFBlcD78hHzMfx/QAdq8P1UHW/jFJE5LLJqqwk9flVwn8lr6JHBoW7Yq7tCMT5z8dK+t/FC9&#10;tbYfPLcx2qD/AGgFT+dfQ2jaRa6HpVvp1lGEhgQKOOWPdj7k8mvn3wrnXvi9b3HXzdQkuvYbS0n9&#10;K+jLq5Szs57qT/VwxtI30Ayf5U4dwxDaUYHznCq618ZhtG+KXWd3HdFkz/6CK9V+NGqS6d4IW3gc&#10;q19cLC+P7gBYjP1Cj6E15l8IrZ774kW1ww3GCOWdzjPVSufzcV6n8YtEm1fwM09uheWwmFyQBklM&#10;ENj6A5+imktmzSpZVYp9Dl/gt4VspbGbxDdRLLciYw224ZEYUAlh7knHtj3r2LAKkMAQeCDXhvwk&#10;8eadolpNoerzLbRSTGWC4f7oJABVj26Ag+5zXql9428MWFq1xNr1gyAcCKdZGP0VSSaqLVjKvGbq&#10;M8M+KmgWvhzxoP7OUQw3MK3KxpwI23EEL6DK59s+1e/aFdyaj4c0u+l/1tzaRTOfdkBP86+dvEur&#10;3fxG8cx/Ybdx5pW2tIm6qgJOWx05LMfT8K911zXLHwB4PgaYmX7NEltbRA7TMyrgDvgYGSew/AUo&#10;7tl1otxjF7nik733w0+JT3ctp56JJI0e/wCUTRPkZB7HB/AjFe5+GvFeh+MrRZrGRXmhIdreZQJI&#10;W6Zx+PUcc1mQ6v4Q+IWggXL20kZGXguHCSwN69cj6jg149oixeHvi9Z2uh6gbu0F/HAs6HIeNyAw&#10;OODgEjPQ4yKPh9Aa9qtVaSPpF+tIKc45pAK1RxDxXEfFrV5tL8AXSwMVe7kW1LA8hWyW/NVI/Gu2&#10;U4rjvijokut+BLxLdS89sy3SIP4tudw/75LH8KUtjWlbnVzxzwD4/tvA0d239hi9u7ggGc3PllUH&#10;8IGw9+Tzzx6V2w/aEx/zK/8A5P8A/wBrql8GfEujwQ3Gg6qLWOV5fNtpZ1XD5ABTJ6HgEDvk17Jq&#10;LaDo9k95qKWNrboMl5EUD6Djk+w5rNXtozrqOPPZxPmbS9djk+J9lrWn2f2GOXUY5BbJJkKGYB1D&#10;ADg5YdOAcV7b8bL02nw6mhH/AC93MUJ/A7//AGSrng7xp4Y8YX11bafZpDc2zbkWWFQ0iDHzrj37&#10;dRxXJftA3jJpeiWIY7ZZ5ZiM90UAf+hmjZML81SKtaxa+ANkI/DOqX38U92IvwRAf/ZzXrlcJ8Hr&#10;NbT4a6c2CGuGlmfPqXIH6KK7oVUdjKo7zYtHSkopmdzi/ixd/ZPhpq5DbWlWOJffdIoI/LNcT8Bf&#10;D1u1rf8AiGaNHuBL9lgLDJjAUFiPruAz7Ed61fj1eCLwdY2mfnnvVbHqqo2f1K1yvwa8bWmgefoe&#10;ryi1tbx/tFrPL8qb/uMCfQ7Rz0BU1H2join7F2Pf68B+POh2tlrGm6vboElvkdJwBjcybcN9SGx/&#10;wEV7xNd2tvZm7muYYrZVDGZ3CoF9dx4xXzX8T/Fa+OPFdrZ6Qrz2lt+4ttoOZpGI3MB7kKB9M96c&#10;2rE4e/Pc759buJf2cDezSZma0+y7ieSPO8n8flFcx8CvD0Goa5faxcxq4sFVYAwyBI+fmHuAp/76&#10;rZ+JFh/wivwa0TQTIDN58aygHhjtd3x7byP0rZ+BNmIPBFzclMPcXrkN6qqqB+u6lZuSKbtTk11Z&#10;6hivBvj7q07avpejBiLeOA3TKDwzMzKCfoFOP9417zXhnx80Sf7bpmuopaAxfZJCB9whiy5+u5vy&#10;pyvYyw7/AHiudz8LfCVl4e8J2V4sSNqF/Ak805GWww3KgPYAEfU5rsL/AE+01Sxmsr63jntpl2vG&#10;4yCP89+1eb/DX4laLd+G7PS9VvoLG+s4lgzcOESVFGFIY8ZwACM5zXQ+IfiZ4Y0GwkmGp219cBT5&#10;dtaSiRnPYEjIUe5/XpVK1hThNz8zwfTUfwf8W4be2kcpaan5AbPzNEX2kH3KmvWvjjqctl4IitIm&#10;Zftt0scmO6KCxH5hf1ry/wAB6dfeNfibHqMyAql1/aF2+35Vw24L+LYGPT6V698YtBm1rwLJJbR7&#10;5rCUXO0DJKAENj8Gz/wGoXws3qNe0jcwPgd4Xso9Fk8RzwrJeyytFA7DPlIvB2+hJzk+g9zn1yWK&#10;OeJ4pUWSNwVZHGQw9CO9eE/B74g6dotnNoGsTrbRNKZba4kOEBOAVY/wjjIPTk57V6hq/wARvCej&#10;W5ln1q1nbBKxWriZ29sLnH44FXFx5TGtGbqPQ5z4sSxeF/hk2n6TClpb3VyLfZENoVX3yOAOwJBG&#10;PQkV5b4A+Ilr4FtLpRoIvbu5cFrg3XlkIBwgGw8ZyevOfavW/inpsvib4Zi7tIpA8BjvxEw+bbtO&#10;4HHcK5P4VyXwW8SaN9hm8P6oLVLrzjJavOq4kDYBQE9wRnHfd7VL+I0g17J3V9dR/wDw0J/1K/8A&#10;5UP/ALXXA+GNWV/itpmoafbfYYrnU0CwK+4RpI+1lBwOMMR06V9K6rL4f0Sye81NbG1t0HLyRqM+&#10;wGMk+w5rB8GeMfDXjGe5j06zSC6tW3COWJQ7IDxIMe+Poce1Np31ZMakVFuMdC18SNCufEfgXULG&#10;zUtdALLEg/jKsDt+pAIHvivIPhh8SLfwbHNomsW0iWktwZDOinfC5AUhl6kfKOnI9DXqXiP4o6J4&#10;a8VW2iXYdtwzdTpyLYnBXI6ng5OOgx16Vi/EvRPBmu+G7vXRf2MN/HEXhureVSZ2A4QgH589M9R9&#10;BiiWruhU3aPJNaM9H0+4sNQt11GweCaK5UMJ4sHzAOBk98cj25r5q+IFzdeKvitcWCuc/a00+3Vj&#10;wmGCfqxJ/Gu2/Z/vbp4tasWLNaRmKVMnhHbcDj6hR/3zXG/EvTbvwr8TptRiBVZp1v7WQjgtkMfy&#10;cH9PWpk7xua0o8lRxPfdH8P6f4b0mHTtNgWOGMctj5pG7sx7k/54rC8caBaa/wCHruC4iVpY42kg&#10;kxzG4GQQfTjn1FWNE+I3hnXtNjuf7TtbOcqPNtrqZY2Ru4+bG4e4/TpXKfEH4kaPaaRc2Gk3kV7f&#10;XCGLdA25IgRgsWHBPPAHfrUSWmg4c1zhPhBfyW3i6S0BPlXVuwZc8bl5B/mPxr36M8CvEPg7oksm&#10;p3OtSJiCJDBESPvOcEkfQDH/AAKvbojxTpy96xhjFqXoTVpKpwnpVtOtdJ5y3PGPj/q8o/sjR0Yi&#10;Jg9zIM8Mfur+XzfnXYfB7w9a6P4GtL1Yl+2agDPNJgZK5Oxc+gGDj1Jrm/jx4fmutL0/XbeMstoW&#10;huMDJCMRtP0ByP8AgQq78HfHenXnh+28PXtwkGoWgKQiRsCdMkjaT3GcY9gfXGX29T0dXh1y/M9X&#10;IBBBHBr5U+J3h+30P4gXllp8YSCbZNFEvRC45UDsN2cD0xX07rGt6boFg97ql5FawKD80jct7KOr&#10;H2HNfNB1Y+O/i/ZXrwlYLrUIVWI9RCpAwffaMn3JonroGEum5dD1r4uXcnh34XRafaOVWZ4rAsOD&#10;5YUkj8QmPoTXlPw/+Itr4FtLpRoAvbu5cFrk3XlkIBwgGw8ZyevOfavY/jFok+tfD+4NspeWylW7&#10;2Acsqhg35KxP4VxXwV8S6KLCbw/qotUuvOMlq86riQNgFAT3BGcd93HSk78xVNr2Lur66kn/AA0N&#10;/wBSv/5UP/tdef8AhjVlf4raZqOn232GK51NAtur7hGkj7WUHA4wxHTpX0vqsvh/RLF7zU1sbW3Q&#10;cvJGoz7AYyT7Dmuf8GeMvDXjGe5j06zSC6tWLCOWJQ7JniQY98fQ49qfK76sUKkVFuMNPU7NjUTG&#10;pDyaYQK0OS40V5L8edUmt9E0rTI2KxXczyS4P3hGFwD7ZfP4CvWyOK8v+N+gT6l4ZtdUt0LnTZGM&#10;igciNwAW/Aqv4ZPapm/dNKDXtVcsfBTw9baf4PTWPLVrzUGbMmOVjVioUH0ypP4j0r02vHfg1460&#10;8aNH4a1G4jt7mB2Nq0jBVlViW25P8QJPHcEY6V6xqWqWOj2Ul5qN3Fa26DLPK2B9B6n2HJpxa5Qr&#10;qXtHc+bvjBoNroXjlvsSLHDewLdGNRgIxZlbA9CVz+NfRPhyyOn+GdKs2Xa0FnFGwxjkIAa+bfE2&#10;uH4hfEm3eFGFvPPFZ2yP18vdgZ9MlifbNfTWr3f9m6Lf33/PtbyTf98qT/Soha7aNcQpckIvc+b/&#10;AAsP+Eg+NsNwuNsupzXQ9AFLSD+Qr6VuoVuLaSFyQsilSR1wRivnb4G2f2rx+9w3/LrZySAn1JVP&#10;5Ma9m8c+N7HwTpsNxcxtPcTvtht0bBYAjcc9gAfzIHuHT0jdixScqihHseC6Bql98LPHFyl/YmXa&#10;rW8y/dLRlgQ6E/7oI9fbt75oPiHRvFdol/ps0c5iPIdcSQsR0IPI7jjg+prJvZ/BXxC0BZbq5tJI&#10;dhYO8ixzWx79TlSPfg47ivIvhxK2l/FaKy026N1aPLNbmReBNEAxDY/4CG/ChPldugqkVXi5NWki&#10;98b9WluvFltpu4+RZ24bb23vyT+QUfhVzRfjTbaHo1pplp4XCw28YQYvsbj3Y/u+pOSfrUPxv0aW&#10;28R2msxqfIuoRGzjtImfyyuMfQ16d4L13Q/FeiwXEMVn9tWMC5t/LUOjjgnb/dJ6H+uRQk+d62Kc&#10;oKhBuN0eY+I/jFb+JPD95pNz4aCrcIQsn23d5b9VYDy+xwfetD4AX0q6lrNh1ieFJuvRlJHH1Dfo&#10;K73xZ4q8L+ELYm8gtprwj93aRIpkb6/3R7n8M10PhvUdI1rSYdU0dYvInXqqBWUjqrAdCDT5Xzas&#10;l1F7JqMLJnzv8U5X1b4p6hb2+ZGDxW0a/wC1sUY/76Jr6J8NaBa+GdBtdKtEUJCg3uBgyP8AxMfc&#10;n+g7V89aF/xUHxwimTJWTVpLlef4UZpB+i19OilDqx4ltRjDyPnr49So3i/T4gBvSwBY+xd8D9D+&#10;dd7r15L4X+BkP2dmiuRp8ECkdQzhQx9jgsa8t+KLNrHxbubOI7/ngtUx6lVyP++mNe4/ELQJNd8A&#10;6lp1nEDOsayQRqOpQhtoA7kAgfWktW2aSso00zyP4J+ErHW9UvdV1CJJ47DYsMTjKmRsncR3wBx9&#10;favoCQZr5y+Efjiz8JaneWWqkx2V7t/fYJ8p1zjIHYgnP0HvXuU/jXwtDam4fxDpnlgZ+W6Rifoo&#10;OSfbFVTaSIxUZOZ4v8bPDllpWsWOqWcSwm/EgmRBgF12/N9Tu5+me9eo/Di+m1L4e6PcTsWk8poi&#10;T1IR2Qfoorxf4keMB458RW0GmRSPZ22YrYbfmmdiMsB1GcKAPbtnFe7+ENFfw94S03S5CDLBF+8x&#10;0DsSzAfiTRD420FdNUYxlubYqRDgimYp4rU4SZTXy1pkLeP/AIrol6SyX167yDd0iUFtoP8AuLgV&#10;9Rqa+YL+K6+G3xTE5hcx2t0ZogOPNgbPQ+6kr9QfSsanQ7cJ9pLex9RW8EVtBHBBGkUMahUjRcKq&#10;jgADsK5z4gaDaa/4L1OC5jUyQwPPA5HMciqSCD26YPsTWromvaX4hsFvdKvIrmEgZ2H5kPow6qfY&#10;1xfxW8eafonhy80i2uI5tVvI2g8pGDGFGGGZvTgnA65PtTbViKak5pLc84+BFktx45uLhgf9GsnZ&#10;T/tFlX+RavothXi37PlpiDXb0r95oYlb6BiR+q17WelFPSJpiXeoyu1Rmp2qI9atM45DacGptKOt&#10;MSJAcVIpqIVItJlxJKKKM0i0goooFOw7G3RRRXIeyFFFFABRRRQAUUUUAFFFFABRRRQAUUUUAFFF&#10;FABRRRQAUUUUAFFFFABRRRQAUUUUAFFFFABRRRQAUUUUAFFFFABRRRQAUUhIHUimNPEvV1/OgV0S&#10;UVXa9gX+LP0FV5NWiT7qMaBOcV1NCisGbX5FPyRKPqapya9dN0dV+goM3XgjqqQuq9WA+prjTqV1&#10;K3zTv+dKsrN952P1NBP1hdEda1zAvWVfzqJr+3H8RP0FYMZyKlFOwe2Zpvqsa/dQmq76w/8ACij6&#10;1Rao2XFBLqS7lp9WuG6MB9BVd76Z+srH8ag25PSm+Wc0rGfNJ9R5mZurE/jQHzSrDTxFg0CRGcml&#10;Ck1YWIVIsWB0pjsVPLagRHNXfL9qUJSsHKVREaUx4q1s9qXZxyKaFylTy6aQR2q6U4pjR8UD5Sm3&#10;IpgGDVpkFQuoAqGax0IXGarsnNWCc0m2kNsijjwc+var9nafapQF4UdagjRnPyDLeldBp1t5EOSM&#10;MetNPUzjDmkTw20UAARAMVNR2o7VR1pWFFFIOKWgBKKKKAGt0rG1cboSDWy3SsrVUzb5qoaO5jWV&#10;4kmjR7LLJHXpV8j0qtpq7LBBVrrSe5cFaKEHFLRSUig5NJS5opoBhFRsAOMbvXNSkc1Gx2k8UiGZ&#10;17pllcqQ0QDnuBWQ2i/Y2JhOV7V0TruGagZj93tWiZhOEX0MRWZOHHNTI/GRVqeFJOCMVQfMJOfu&#10;9qaRg00TM/FVZHpXl+XOars2T9aDJsRjmoGGT7VMxpAmRUWKplZ4sis64TGRWvJ8qnNZF2xLECs2&#10;kzsi3YgjQFuK0rfjFZsTbRzVuCYA0QfKyKhuQNjFX4n4rFgmzjmtCJ+M1tbU5W7SNIPjmneZmqqt&#10;kCnBhUsOYsF6aXxUW6jNLQlyH76TOaYDzSg81JNxwpaB1pSKZSYnFB5FHelJxQxkLHrTCtPbmkAo&#10;FYjK+1VJY81eY1BIpNUgsZM8fes10zIRitq4j4NZzRfN0qhWHQjbitOAjArOUYIq9EwGMUhpGlGc&#10;VZVs1SjfgVOj0G8SyTxULtin7xiq8jc0hvYhmc4NUZJSKszMBmsy4lAJ5oMWh7T1E9wVIqhLd471&#10;A93nvTQkjajuM9TVhJx61gR3BqdbgjvTLRsGcetKLjPesoT5GaektTcq5rLMKdv3d6yxIx6VZjkI&#10;FFyrlwNxUgbNU1fnB71OpPekFyZTzTyBiokBLH0qTeSdgGTSSuOL5tI6iBNzDnAHWnXNx8uyMUSK&#10;IoiD941TOd1fOZxj3D93Bn0uBwyhBN7jQuGyepp5AA96QnnNNZ8ivk3VteTPS1ZDIetY985BxmtS&#10;RuTWJfthx9axo+9K524WPvGlpi5iJNXKr2IxaAjuKlB4FZzfvMzqazbH5ph60uaQ9aghDGppNOJp&#10;hNWjREbmoJGxUz1Xc8VrE2giB2zVWRqnlqpJ0NdMEdlNEEre9VXI71PJVWQ11QR200QSHBqpMc1a&#10;cVVkFdUDo6FVqj8zbUj96qSHBNdUVcwmWmiDoXTrTdPE7XYiGfmOM0y3uNh56d66XRLZFie7cYHb&#10;Ioq1VRpXW5xON9WaNzcjT7FYAcvjk1iTXMuVLEmOodQvGluThs5NToN8QVhla7cr56a9o9zgx8Iq&#10;HKzpNA1zymWNmyh9a7dGWZQ6HINeN7zaTcfcY8e1dz4c1s+WsUjAqeK+vSjioc8d0fD5jg3Tlzx2&#10;OsKjnFN2U7AIBXoeacprkWh5F7kYGOKeKUigVQ0KKdmkFLTGByaac0+mkUBcaOtJ3pe9LilsTcQC&#10;nCk704CmVcKXFFFIAooJpAeaAHCnZpmaXNBNxc0hb2pKTNUAE03JoNNzTsSOz70maSipEOBp+aiB&#10;5p4NUMCaaTSmmnpSZaOS8X+ANH8XDzbhWt75Vwt1CBux2DDow/X0Iry69+Cevwu32S+sbmPOBuZo&#10;2x6kYI/WvfDxTSM1PKmbRrTirJngtj8E9emkX7ZfWNvHn5trNIwH0wB+tem+E/h/o3hIieBWub7b&#10;g3UwG4eu0dFH6+9dWRikFCikKdaclZscDXM+LvA2k+MIFN0GgvIxiK6iHzAehH8Qz2/IjJrpRSgU&#10;2rmMZOLujw6b4Ia0krLb6vZPCT95w6Ej3UAj9a6rwp8JtO0G6jvtQn/tC7jO6NSm2KM+uP4iPU/l&#10;XpGKawqVFG0q9SStc5Xxr4UbxfpEWni++xqk4mL+T5m7CsMY3DH3v0p3g3wsvhHRG04XX2otM0rS&#10;+XsySAMYyfQd66XbSY4qrK9zPnly8vQQCmXlla6lYzWd5Ck9tMu2SNxww/z3qUCihq4k7HkesfA8&#10;vctLoeqrHGTkQ3Sn5Po69fy/E1HpfwLunuQ+s6xEIgcslqpZmH+8wGPyNeyJUy9KjlRssRUta5R0&#10;nR7DQtNi0/TrdYLaMcKOST3JPcn1rg9O+FBsvGa+Ip9b+0MLp7lofsu3LMSfvbz0J9O1elGkwCad&#10;iVOSvZ7jQM1514h+FH/CReLZdcl1rykkeNjbi13YVVUY3b++3rjvXo/FOGKbVxRk4u6GkVx/jL4d&#10;6X4x2zO7WmoINq3Mag5Hoy8bh+IPvXZkZFIFotcSk4u6PCU+BOsm42vq1isGfvhXLY/3cY/WvV/B&#10;/hWLwhoC6ZFctcHzGkeUpt3McdsnHAHeuhwaTFJRLlWnNWbPNfC/wo/4RzxRDrkmt/a3i8w+V9l2&#10;ZLKVznef7x7V6J1NSsOKjC4NJqwSm5O7OA8Z/C/TfE9w19bS/YdQb77qm5JT/tLxz7j9a4u1+CGs&#10;NMI7nWLSO2J5MSu7f98kAfrXuezJpSuKllKtOKsmeS6j8D7Kd4fsGrvaxxxBHD2/mtI2SSxO8AdQ&#10;MAY4r0vTrJdO0u0sUbcttCkIbGMhVAzj8KvAA80hFXFGc5ykrSZ5novwp/snxXFrs+s/aikrzGH7&#10;Ls3MwP8AFvPQnPTtXfzRu8MiRyeW7KQr4ztOODirLjmmbeaajYznUlJ3bPPvB3wvTwp4gTVW1b7W&#10;UjZFj+zeXgsMZzvPbPbvXeavYtqui32npN5LXUDw+Zs3bNykZxkZ6+tTYFSxnNFrIcqkpO73OJ8C&#10;fDRfBeqXF+dV+2NND5IX7P5e0bgSc7jnoK9CVcrgjIqJanTkULbQpycneR5T4p+CmnandS3mjXX9&#10;nSOSzW7JuiJ/2ccqOvqPQCuWg+BOtNMBcatYRxZ5aMO7fkQP517+44qEilyo1VeaVrnI+D/AGk+D&#10;o2e3DXF842vdSj5seij+Ef5zW3rWiaf4h0uXTtSgEtvJz6FW7Mp7EVoGii1jGU5N3bPENR+BN+ty&#10;39mavbPbk5UXKsrqPQ7QQfrx9K6/wL8K7Twrerqd5dfbdQVSI9qbY4sjBI7k4yMnHXpXoK1IopqK&#10;3NHXnJWbGMKYRipmHFRsOatHOxBThTR1pw60wPMvFXwY07WLqS90a5GnTyEs8JTdExPoByn4ZHoB&#10;XN23wF1qWZVvNasY4BxujDyMB7KQB+te6r1qZahwR0QxE1pc57wf4H0jwXZNFp6NJcSgedcy8vJ7&#10;ew9h+vWsXx/8NW8dajaXJ1n7EltEYxH9m8zJJyTnePbt2rvwKXFFlaw1UafNfUztB0mPQtAsNKjf&#10;etpAkRfbt3kDlsZOMnJxnvWjRRTIcrhmjNJRQK54X+0Dehr/AESwHWOKWZvfcVA/9ANdBp/wy0zx&#10;P8MfD8N0zW19HaCSG6jGSokJk2sP4h83TI/DJrz/AONl4158RXtxz9ltooQPrl//AGevovTrRdP0&#10;y0sl5W3hSIY9FUD+lQleTOicnCnGx4S/wE17zfLXWbBrcHgtvBx67cY/WvRPA/wu0rwdL9teU32p&#10;4IFw6bVjB67F5wffOfpk13dLVKCRlKvOSs2cV8QfADeO4rCMap9hW0Z2P+j+bvLbcfxLjGD69a2f&#10;CPh1fCnhiz0Zbj7R9n35m8vZvLOWzjJx1x17VuUU7a3Ic5OPL0Eqtf2FpqlhPY30CT2s67JI3GQw&#10;/wA9+1WcZoxT0EmeJa58Aw87y6HqypGxyILtSdv/AANev5fnVLT/AIA6i84/tLWrWKIHn7MjOx/7&#10;624/WveiKSlyRNvrE7WuY3hrwvpXhTTBY6VB5aE7pJGOXkb1Y9/5VsnBGD0ooxVWRg3d3Z5J4r+C&#10;Flql5Le6DdrYSSHc1tImYsn+6Ryo9sEemKw9N+AN802dU1q2jiB+7bRs5b2y23H617vilxU8kTVY&#10;iola40KqoECgKBgADjFeU+Kvghp2q3cl5od0NOlkJZrdk3Qk/wCzjlPpyPQCvWKXFNpPcyjUlB3i&#10;zwG1+AmtSzqL7WrKOEfxRK8jAewIUfrXrfhLwXpPg2wa206NmlkwZriU5klPuewHYD+fNdHiikop&#10;bFSrTno2cV44+GuleNVWd3NnqSLtW6jXduHo68bh+II9e1eaw/ADWmugs2sWCW+eXRXZ8f7pAH61&#10;9AYpe1DimONecFZM5/wj4R07wbow0+w3OzNvmnf70r4xk+g9B2+uSZfE3hbSvFmlmw1SAugO6ORD&#10;h4m9VPY/oe4raoPSnZWsJSd731PAtR+AeoxzE6brNrLDnj7SjRsB/wAB3Z/SptJ+BvkzLLrWqLIi&#10;nJhtVI3fVz0/L8RXuTDIqnOvBrGSR1RrSZgWtjbadbRWlpCkNvEu1I0GABV+I1BcDD1JCelYUdJE&#10;YiN43L8Jq4nPNUozVyI13rY8vqSyQRXNvJbzxJLDIpR43XKsp4IIPUV434j+AiTXTz+HtSSCJzn7&#10;NdgkJ/uuMnHsRn3Ne0L0p56VMop7nVSqSh8LPFfD/wABgl2k/iPVFuYkP/Hta7gH9i5wQPYDPuK2&#10;PC3waj8N+LbbXG1pblYHd1thZ7BllYDnecYznp2r1LFFTyot16jvqIRkYPSvJvFfwO07VbuS90O7&#10;GmyyEs1uyboSf9nHKfTkegFetUlNpPciE5Qd4s8AtvgFrUk6i+1qyjhH8USvIwHsCFH61614T8F6&#10;R4N09rbTo2aWTBmuZeZJT7nsB2A/nzXSEU0ihRSKnWnNWbGGmnmlIoqjIAKRo1ljaORQyMCrKwyC&#10;D1BFOFOBpAeO+J/gVBeXb3Xh++S0EhybW4UlFP8AssOQPYg/XtVbQ/gLL9qSTxBqySW6H/UWm7Lj&#10;03sBgfQflXtwGaUDFTyI3Vepa1zyrSvgpb6X4vg1yPWB5EF19ojs1tMBQDlUDFzwOOcdq9D8Q6W+&#10;t+Hr/S47n7M13C0Jm2b9oYYPGRnjPetOjFUkloRKpOTTb2OA+H3w0TwLeXtydU+3SXMaxr/o/lbA&#10;CSf4mznj06V0PijwtpfizSzYanCWUHdHIhw8Teqn/INbh4pG6UJJaEynJy5m9T5+vfgNqqXJFlrF&#10;lJBnhplZGx9ACP1ru/A3w1sfBrPeSTm91KRdnmlNqxqeoUc/n/LnPfSdaibiqjCKd0RVxVWUeVvQ&#10;zdX0ex13TpdP1G3We3kHKnqD2IPY+9eSan8C7lbpn0bWIvKJyqXSlWUem5Qc/kK9oHWnjHWnKKlu&#10;ZUcRUp/CzxzQ/gSftKy69qyvGDkw2inL/V26fl+Ir2ax0+20zTorHT4Y7e3hTZFGq8KP6+p7mnLz&#10;U6dKlRUdjaVadR+8zzTwb8IB4T8TQ60+ufbGiVwI/svl8spGc7z6ntXpwooGc0kktipSlN3kzzI/&#10;B/f49/4SiTXd2L/7aLb7Jjo+4Lu39uBnH4V6d3xRRTSS2KlOUtzzbxn8HtJ8TXsmo2NwdNvpDulK&#10;pvjlb1K5GCe5B98E1wi/ALXvNw2raaI88sPMJx9Nv9a+hKQipcEzSNepFWuee+DfhZpHhGYXryNf&#10;6iBhZ5E2rH67FycH3JJ+ldswxVhxUbLVxSWxjNyk7sjApwoIxSL1pszY9etYXi3wXpPjPTlt9QRk&#10;mjyYLmPh4z/UeoP8+a3O9SpSauhxk4u6PBZvgHrcV0RZ63YtBnAdw8b4/wB0Aj9a3R8A7H+xfI/t&#10;lxqLSqz3Rg3KEAOUVNw6kg7iT93oMmvYeKSoUInR9ZqPqcx4C8GL4H0ObTRe/bGluGnMvk+X1VVx&#10;jcf7vr3rqDQKQnNUlYhycndjW6VC1THmo3FPqZyGUUlGabIJAKeBgVGDUmaTKjceDmn1GDUlI2SC&#10;kpaKRSRtUUUVzHrBRRRQAUUUUAFFFFABRRRQAUUUUAFFFFABRRRQAUUUUAFFFFABRRRQAUUZApjS&#10;xr1dR+NAXH0VWe/t4+smfpVWTW4E+6jt+lBDqRW7NOiuduPErop8u3H/AAI1kT+KdRY4Ty0HstBm&#10;8RBHc0jOqfeYD6nFecT61qcv3ruQD0HFZs91cSZ3zSN9WNBP1ldEeoS6nYw/6y6iX/gVVW8Q6aPu&#10;z7/90Zry7eS3vVyCbZ1oWpEsTLoj0B/EdsPuRu36VGNfZz8kIH1NcfHc5I9Kvwy9KqyMHiaj6nSD&#10;VZXHUD6Cg3sjdXNY6S5HWpRLxRYarSe7L5uCerH86YZN1UvM5qQScUhqRK8mBVaRiaHkqIsTSBsr&#10;TE8mqrE5q7Iu7NQGLmmQMjJyKtR5zTEhHpVqKPHUUDRLETkVbHNRxLirGMUGiGbCaQxCpVFP20LQ&#10;ZW8oA9KTyxk8VYK0baL3BIiVMU/ZUgX2p23imUkRKtSKoxS7KeBSKG7aXbin4pTigCPbS4p3SkJo&#10;AbimEU8mmOeKdwuV5OvFVpW461PKwIJ6Yqi7bssTxUi5gUEHJ6U+OOS4kCRL9TTrO2kvpdmCqDvX&#10;R21rHaRhVGT60rFxi5ENlpsduqswzJ3NXufSgA+tGaZskkLRRRQUFFFFAhDRRRQA1uhqjfrutyKv&#10;Gq9yu6FhTRE1eItnxZoPap6hs/8Aj2A9Km7Uhx+FBTTTqSgY2ilooAaaa4yKeaaelMlkDcVVlHcd&#10;qtyCqchwDTiZSKZlzkd6YVWVSjUkq4JIqsZuSDwfWt1EwZVlRomZW6UwccGtCcLcRgH7wrOZWD4P&#10;Soaa1OeStIeqZqQJgU6NcCnsKTLhoU5xkECs2SDJJNbDx5qlcR7VJrFnTBmPOmxciq8VxhsZq3cH&#10;OVrMaIh8ispSdxzV0bltPjGTWpFOMDmubt3b8q1LdzxWylseZVlZm0k2RThLVKNsCpVehszcy0JT&#10;ThJk1X3ZFOXrSKTui0DmnZqJXA4pxcU0WiUNSF6gL470jSZoZROXoMg9areZSGSgpFncKaWGKhMu&#10;BUTTAd6qwywZMU1nBXNVjMKja4xxVpaCuPlG7NUpV21I0/BqhdXJA60CvcVpAD1qzBJk4zWJ9qy/&#10;WrMd0EOSallJG+kuAOanjmy1YkV1v6Vdil5FF0aI1RKMVBLL1qIScdajkbJosFyKeYkVmTuxNXpO&#10;hqnIhNBLkZcyMTxUSxtWmYM9qEtuelNRFzFREKqKlVSTVsW2e1PW29qfKTzlZVOKlRTVkW+B0qRI&#10;KfKJ1CJFNWkQ05IcdqsRx+1Tyke0YxI89anRST7U4JxUnQbVGWNFre8VdsTfkbFFTxIsY3H71Cp5&#10;CbiPmPrUSuWJJrzMVjFFqEOp9HgMEqceeW5HdPvfJ7VXLZ7U+T5nNMJNfC4qq6lRyPcgrJIYc0hA&#10;xnNO2lu9NEeCRXmzZoUpzjpXP6rMUK/WuhuV2qTXJ665Ck114Rc0kergYqU0dRYMDYxkdCOamrL8&#10;P3IudJAzytaQPArCrFxm0zlqwcKkk+46g0UGszMYaYxp5qNiMGrRaI3NVnPBqdzxVaQ9a2ijogiC&#10;U8VTc9asyE1VkrpgjsporSNVSQ1YkGagkHFdcDtgV3NVpOassKgdeK6ImzKjrxmqbt8x44q9Ip5x&#10;0qt5TTOsaLkk10wa6mMkS6TpzX92qgHYDkmuq1adbSzECEcDFSaXarpWnlmHzPzXOazemSRjnvXC&#10;5PEVtNkc/wAc/JFUtvOe9aNlOCDG3XtWPC+8AZ6c1bgPzgjg172GdlY8fFS5pO5oXEIkjKd+opun&#10;XT20oRjjBqcEPGOfmqheRsTvXgivWwld0p+R5VakqsXFnp+g6stxCI3b5ugrd4ryfRNTdHjXIVlN&#10;em6feJdW4IOW717FeCaVSJ8fiqDozsWhyaUChRg5pR1rlOcUUtApaBiUhFOppFMBtBHNBpM+tIkc&#10;KCabn0pMmiwXJM5ozTAadnNA7hRSUuaAClpuaWqAUmkzSYoxQFhCabTyKaRRckTJo60YpQKQCinU&#10;i08U7jSGEU3FSkUm0mpLSIiKTFSlaYaaKIytASn4yaXFIhjQlLtp2KXFO5DG4qNqm201o80FEGM0&#10;u0YpxGDQKTAbj2pp4NSkcVGRk0hWFU1MvSoVHNTAYFMpDqaTQTmm96LlDhzR05oBpeopCHKc09ai&#10;FSLzVCH4pCtOFLikGpHimlamC01hSZSIqRuaU9aQ0rDGYoxTsUU1uQyFhUZGKnYComIq7GbGdadH&#10;waMYpV60mCLSHip46rRnirEZ5pI2iOYVEy1YIzUTjihlNEBFIaeRzTSOaRmwUVIufwpoGKeOKpEp&#10;6jivFRkVN1Wo+pNVcG9CLHNPApSKB0pXIuKvBqZahFSrxTsVFkopaaDmlHNKxYtFJRRYBeKM0lLi&#10;gRSm0jTbi5NzPp1pLOSCZXgVmJHTkjPYVdzRRTHcKKBRQIDSUtLilcVxKKXBpMUBcKKMUUAGKSlo&#10;xTASlxRilHSgTYm2lxRSigVxKWiloASjFLRQAlFKaKTLREw4qrMvBq21V5Rms5I3iYt2uDTYTU94&#10;vNVojziuVO0zeor0zQiNW4jVKOrURrvi7o8iS1LyGpO1Qxmph0oZpFgOlFKKKkoSg0tJTAQ0w080&#10;wmmAw0lKTSUCCnqM0zFPWgpEoHFFIKWgoTmlFFFIQHmmkYFOprUxNFaXvVdqsSVARWiOeRH0p4NN&#10;708DNNkEkdWB0quvWrCHpUM2iPFLSZoqbmqFopM0CgY6kNFLQAxlphGalYVGaYyJhTcVKRmmlaCW&#10;hoqReKYBThTIJM0ZpvUUtIaFJo60dqTNFx3FpjjrThQRmge5BRinlaSncVhQKcKaBTxSKSHCnAnF&#10;MFPFJm0UOpM0tFTc0SNqiiiuc9EKKKKACiiigAooooAKKKQsB1IoAWimGVB/FTTcIPU0E8y7ktFV&#10;2usdFqM3TnoAKBe0iXKOlZzXEp/iIqIyMerH86diHWS6GoZEXqwH41G13Cv8YP0rJdqiL0WIdd9j&#10;WfUYl6BjUJ1Trtj/ADNZjOaj34osQ60jTOpSt0wPwphvJW/jNZwk5607zsUGbqyfUsvMx6sT+NRm&#10;TJ5qAzZphkpJiUiWRqpynGac8mTUcnTNMTK0nIrPkUA1oOcCqE5wTSM2is74qu571LIc1WbLCkNM&#10;aMFqk2kjiocFeKuW67lxQnqNhb5zWpCcAVWjgw3FXI48YrQxa1LEZqbkCmRpVlY8igaTIQDTydoq&#10;UR+1MkWpK2GL89TCPIpkSYq7GgxTsaR1KTR80nkj0q40WCTQI8UMqxVENTpHUoT2qVUGKQ1EjRcV&#10;MFyKAlSKvFM0SGhKkC8c04ClpFWGbKNuDT6TFAWEAFO7UmKKBgabmlJqMnFAiXdRuqLdSbxSFzEu&#10;aSo8570ufei4XQrGoZG4pzMaqTSHkCqViGxkzgj5uAKSzsnv5gdpES9/WltbR7+cAj9yvX610sEK&#10;W8YRBgCpe5dOHNq9hIIEgjCIAAKlxjpRiloOpK2iEAxS0UUDCiiigAooooEJRQaKAENQSj5GHtUx&#10;NRy/dNNCewyzP7oip6rWR+Rh6GrFIUNhaQ0tBoGNooooAaaQ0ppDTZLInFU5R1q65qnN3qokSM25&#10;O3ms+VfNxjqKvXRycdqoOdh4rpgjCxJlkXcaahEnJ61I5EsIK9QOaqq2w56Gqik1bqTUhpoXVGBS&#10;kZpsUgOM8mpScdq56kXCVmc8XYgcYFZ10cg1oSms+4PBrmb0udENTFuDhqgUZPNWZxk1WXhq55S1&#10;N3e1ieKMKeO9X4cKOBVWPrVlOa1jK6POq076l2Ns1Nniq0R6VYUVpuZqkSK3FOV6iFLjFUWqdiUy&#10;kUCXNV2OKAcDNOxagWS+aN3FV/MxTTLx1oaL5SwzYqJpcDrUDy4HWqb3GD1ppBYvNPgdagMxJPNU&#10;muCTQshJqjORcMxxUTSk96jDE0hUmmZsV5TtPNZl05wa0jGSKryW2c5pFRZkjKncaBOxcfWpruPa&#10;MCqkQ+bpUtM2TRrQSmtKFyaybdSSK1IFPFUkS5GhG2akK5FMiHSrSrmnYm5UaKo/I5rR8v2o8rNO&#10;wigLcY6U4QD0q+IKcIRTWgrFJYOtOFvV5Ysdqf5Q9KdxOJQ8jA6UCLB6VoeXxTTFTuHKVVTAqTyz&#10;xUnlYp6jPFS02tCeUaUCrnvToY8L5xpYo97ncflFNmmwCi9K4cbilQpNns5Xg+eXPIhluGkJz0FA&#10;+WMmoyM9KexBQL3r4z6w5OdVvVI+lsuhBkk0oXmpoYS7bQua2rHSl4eQc1y4bL6uLn7i0Jq1400Y&#10;0dq8nRW/KraaVIYyxQg+9dIkKIMKoFVbqfYSO1fRUshw9KN6rucTxk5u0UcXqFs0TFSK5HXLUvCx&#10;HYV6LqMSzoWHWuUv7XKupHUV81Xo/VMRZbdD38uxNmmc94Quikklq/TtXVkYJFcMitp+pLIOBnmu&#10;2hlE8QkHcVjjY+/7RbM9DMaa9oqsdmSClpB0pCa4jzxGNQMalY1Cxq4lxImNV3PNTtVZzW8Tpgiv&#10;IetVZKsyd6qyZzXTA7KZXbrUEgqwwqFxXRE6oFcjNRlc1ORULDmtkzdalaVCc+lamg6Xuc3Mq/KO&#10;lRWdk11cqnauka3kWEW9svIHas61V29nHdnJiKqguRPVmNrmoqqGMNjHQCuNu5ifmPzE9hWvrkF7&#10;YzE3UbBWOA2Ky7yKz+zr9nlZpjyfSu7D0PYpJon3VC0HdFCO4aFhnrWzaTCdQR1rEjUTzCFuGx1p&#10;1hM9rqPlyHC5716EdHoebiKbauzsIf8AVDjmlkUA4IqBLoIwA6EZzVgOJATXZH3lc8eXuyszOkVr&#10;W481Pu12HhvWCrqC3ynrXMyxhomBOSah0y6a0uCmcDNezl9dc3JM8vHYZVINrc9qSQSxiRehp2a5&#10;3w9qokiCO+R2roiOhHQ1tVp+zm0fMWcXyvcUGnU0AClrMBc0hOaTNITTARqbmg0zvRYQ4mjPFNNA&#10;oEOBpaaOKcOakYtLigCnAUriG4pcUopwFO4xuMUAe1OxzTsGi4ER4ptSMtJtoCxHg04KadjFKKY7&#10;AFxzTwKQdaeKBpDSKQ8U6mGkUNNNIrK13xTovhn7P/bF8tr9o3eVlGbdtxn7oP8AeH51d0zUbTWN&#10;Phv7CbzrWYExybSu4A46EA9RQmPldrlkLmlC04CngUEjAtLtp2KULQtybXGhaGWpAKGHFNlW0KjJ&#10;k00rip2GKYRxSEREgU0inMKO1BIg4p45pAKeFoKG9qbivPPiJ8TG8J38Om6ZDb3N7jfcedkrGp+6&#10;OCPmPX6Y9a6DwZqfiHWNK/tDXrO1s1mANvDEjB9v95tzHGewqb6mvI1HmZ0g608U3FKKaM2LT1pl&#10;SKKdxEqincU1enNPA4pjQhFMYcU+mMakZE4plOc1GWpiFPSjFfPfhLVtR174tQk6hdfZpbyafyvO&#10;bYFG5wu3PTgDFfQgOaSdy6lPkdhjdKiI5qwRULDmrT0MbDcU4CkzThzSFYkjNWIzzVdBU6dRSNIs&#10;sdaYwqReRXz38adfvYvHKWllfXNulvaRq6xTMoLEs2cD2K1LZtCHO7HvZFNIqto9rNaaHp9vOzNN&#10;DbRxyMxySwUAknucirZGapHNLsNApwoxQapGfUdnimE/NTgOKYwwaYNjqO9IDTu9FhXFFPUU0c1I&#10;KYJj1FLihaXFSXcMUUHrRigLhSUpFGKBidaKUClxRcVxAM0YqhrWu6Z4d0/7fqt0La2DhPMKs3zH&#10;oMAE1HoPiTSfE1pJdaPdi6gjfy2cRsoDYBx8wHYj86Vws7X6GpjFFLikoEFJinUUwG4pcUtGaAEx&#10;RijNfO3xl8QakPiCbKyvrmBLe2ij2QzMgLHL5IB6/OBn2FTJ2VzSlTdSXKj6JxRUNlbm0sLa2Zy7&#10;QxLGXJyWwAM1PVGYmKWiigAoNFfNXiTV9U1f4yz2FvqV1DDJqcdoEjnZVUBljPA+hJpSdjWlS9o3&#10;rsfStLikpcUzISilpMUhoaRUEg4qwetQuOKlnRFmVdrxVFOGrTuUyDWYRhzXJPSVzp3hYuRHpVuL&#10;rVGE8VcV1jQu7BVUZLE4AHqa7KTujyqsbSL0fSp16V4fcfGPXNQ8VPpXhfSrS9ieXyrYyK5eTHVu&#10;GAC9Tz0HWvZtN+2/2fB/aRtze7czfZ1IjDei5JOO2T19ulUpJ7GjpSp25upbHFFFFABSUtJQAhqN&#10;qkNMamgGGkFKRWR4m1JtG8L6pqKOqyW1rJJGWGRvCnb+uKGJK7sa9OFfNEfxf8cTBjFcROFGW22i&#10;nA9+K29C+PGq29xHHrmn29zb9HktwY5R74JKn6cfWo9ojp+q1Ee/inDmqGk6raa1pdvqNhMJrW4X&#10;dG47jpj2IOQR6ir6niqMdgorw2w+J3ibU/ikuiW91CdNfU2hVfIXJhVz3xnO0V7lSTuXOm4WuBpC&#10;eKpazqkOi6Ne6ncf6q1haVhnGcDOPqen41y3wt8TTeKPBkdzdymW9gmkinYnknO4H6bWA/CnfWxP&#10;I3FyOukFV2FWZKgYVaZyzRHinCuDvfGZm+K2leGbOX9xGJWuyp4eTymKp+HX6n2rvRQpJhKm4Wv1&#10;1HqOanQVApqdKUi4odS0UVJpYKBRilApjFHNLRijigYhFMI5qSmNQFhmKQ0pNQzzRwQvNI22ONSz&#10;N6ADJNMB3Smk8186/C7UtU1f4kWhuL+7lhUTTPG87FfuMBxn1Ir6IY80oS5tR1qfs5WJQ9LuqEHm&#10;n5q7GFx5akzTGNGc0rBckBp6nNQjpTw2KC4sc4qOpGPFRYpFjhS5FN3UgOKGUkS5pQajBp6mpNYk&#10;goPWkBpcUjRG3RVIzyH+L8qZvYnljWPKdPtkXywHUimmVB/EKpE5pBRYPasuG4QdMmmm5HZaq06i&#10;yF7SRKbhj0AFIZnP8VR0UNEuT7il2PUmkoopEhQaKQ0ANJphNONNNAmNY8VGTintUTGghsa1QtwM&#10;1LjNQy0xETtVdpMU6V8VRlmwTSbM5MsedzSvNgdazjOc9aY9wcUjNs0llz3pxlFZSTnGc09Z9zYz&#10;TaGmXy3NKXytRpyop5GKRVyGTpWbPnJrTkBxVCZCSaaJbM9wTTVWrZi3VG0W2ixKepXcDIqzbcEV&#10;XkGRgdatWYJpJdS27mpEgKip1FNgTirKR5xViEi6iraDNRrFirUa469aZSiMK4FRshJq0R6Um0Um&#10;U0QJGasonAoUAVIvFJlJWEZOKaFqQnikBFIvoCpTulHakNA0LmnoajFPXimUmSZ4ppNITSE0h3H0&#10;oqPJozSFckzTS2KaXFMZs0wuKW4phagniombFFiGxxeml6iZ+TUZf3osZ8xaD+9O3ZFU/M7iniX5&#10;c9/SnYakTMx6A1XSJr24ESAgDqaGYuoUcOeBW5p9oLaAEj5z1NLSxVOHOya3t0tohGo+pqbGKAPW&#10;lpHckktBB70tFFAwooooAKKKKACg0UUCENHaiigBpqOX7hNSEUyQfIaEJ7FazOJJB75q33qjaHF0&#10;wPcVf70Ew2Cg0UGgobRQaDQAlNNLTTTEyNzVSU1ZkNU5jVRMmZ1z0NZ+d2c1fue9Zrna3FdVN6CS&#10;JIiU3Z6UjR7wTT0AZMinY2/jRezNErqxBDIckHsavqwdKzSNkp96tW74O09KqcVOPmcVeDS5gk5q&#10;jcDg1blBVye1VJyCDXlTbTszSjrYyJxycVWC4ark2Oapsa5m9bHao6EyHpzV6BQTzWaj1cimraG5&#10;y1YGkiin7sVWjkzU20kZrd2MVBWHmQCl8wECoSppvIOK0VmJxRYzk00ng1Hk0ZpkiM2aYScU8jNR&#10;SgheKTQXRHJJwRVGWTmp5KiKFhmizBtESk5qePr7UixGrMMGecVSiYyYsaZqYQ96mihx2q0sOR0q&#10;7Ii1ykIeeRTZIgB0rRMOO1RvDkUWHY5+5g3A8VRFvtPSukktsg8VTe2welFh3KVvGQRWnAvIqKOH&#10;bxirMSkGkkTctxDGKtJzVaLmrScVRSJQvSnBacvI5pwApMqw1V5p4SnDrSjrSAAtO204Cigqw3YK&#10;QgYp9NIoAjoYDbkUpFIAd2KL21CEHOSitxHIii9zVJjljmprpvMYDOMVASTXxmbYpzqOK2PscNSV&#10;KmooTvU0MQllC+tRVLbPsmDd68mnytqM9rm0r8rsb1tbRW4BbGav+YgAwRg9KwnvGdgDwKmW4BAG&#10;elfY4fEUoLlhseXUoylrI1JJ1VcZ5rKvpDsznvTZ7sDvVCe53qRXPjcbDlaW5rRoNNMjklIQisy4&#10;UOD61bdsiqzn5q+TxVT2isz1aSscvqunbwXB5qfRLsiMwycY4FbNzbBlz2NYF7bNbv5kfGDmuaMv&#10;aQ9nI9enVVan7ORulSMCjO2q9percIMn5sVOfmBrlaadmcbi4u0hhqJqkPSo3qkXEheq0nU1ZYVX&#10;kFbxOiBWk61VkFW5B0qu610QOuDKzCoXFWGGBUTYNbpnTFlZxgU1FLuBjk0+QYBq7p0AY72HFaSl&#10;yxuaSnyxuXbWNbWAyMMPjirfh3xJaWt9Il0oYt0J7ViapeeWCqHiuXuJWL7w2GHpV4KFqiqs454W&#10;NelJVPtHqfiqWy1HRp/MVCu0lD3zXhplC5A6qcfhWrdateTQeRJO+zp1rGfhj719DVqqtLmtY4sN&#10;h/qlP2alcs3gUhJYz83Xillb7bbGQ8TjiqgJyOamib5uODWXLZLyCc7vUt6bfyMpgm+8vGa2IbvY&#10;dpNYgC434+cnmp1cgdeacalmcVSCk7m8k+6oLpNr+YtVLafDAHqavsDIpX16V20qji1JHFOFjU0b&#10;UjCU+bvXp2m3q3dqvqBXilnIyzsjdR0rufDusNFIEbp0NfSxccRRutz5nMsLyS50jvgc0pPamqyy&#10;KsgPUUvc5riR5S7hRiilpjGlfemEYNSEUhXNK4rEeKXFP20bam4rEZFKKcV5pQOaBigcUooxThQO&#10;wAU9RxTRUiimNITApT0pcUEUDsRGkNPIpMUCY2lAxS4oxQIKfjim4p4HFA0NNNNOauW+IGq6npHg&#10;+7utGEp1DdGkJiiEhXLDJ2kEfdz2pvY1Su7HlHx1u/M8U6faBgVhs9+B2LO2f0UV7D4PsxYeDdGt&#10;gu0pZxFh/tFQW/Umvl7W9T1fXdZefVmkm1BtsTAxBG44C7VA5/CvbPhZrPi7V7++XX3nFpbwKsSS&#10;2iQjcTxjCgnAU/nWaep0VINU0ux6iKkUV88aV8W9eHigSajqxOkJJJI0K28WWQBiqAhc5J2jOe/X&#10;vVPWPG3xE1Ddqo/tOx09z+6NvbskKqeg34+b6k0+dWM/q8r6n0qBTsVzekX1xoHgS3v/ABRfMZ4b&#10;cS3c0igFSTnbgDkjIX1J+teP6t8WPFvinVjYeF4JbaJyRHFBEJJ3HqxwcevGMepptpERpOT0PoPF&#10;IeleBjUfi74TjGo30V3cWi/PIk+y4Xb33bSWUe+RVjxf8Yby60fRrrw3d/YbiXzRfQGNJDGw27Rl&#10;lPHLEEYz9RgLmK9jJvR3Pb25qJqwfBd7qOqeCNNvNTuTJe3MJd5giqeWO0gAbeFx2ryvw/8AETxR&#10;afEGHRvEGoie3F01pMnkRJhslVbKqON2O/Sm3YzVNu9uh7eeKZmh3VFLMwVQMkk4AFeGX3xG8UeI&#10;PGh07wxe+TazTCG3XyI2yB1kJZSccFvYUPQVOm53se6rTpRKYJBAUE207C4JXdjjOO2azZ72HQ9F&#10;a71O83R2sIM1w6hS5AxnA4yT2Hc4FeQX/wASvGHi7U5LLwjZywW65x5UQeUr0y7HIT8MYzjJobsO&#10;FNy2On0H4SfZvEz654g1JdTm3mYJ5e1WkJzubJ5A7D+gxXpZWvA7nV/ip4M23upm6e2BBfzylxF1&#10;6Myk7c/UGvVvA3ja08aaS08aeRewELc2+c7SejKe6nB/Ij3Kja9jWpGXxN3R02KAK5nx54wj8G6B&#10;9sEazXczeXbRMcAtjJJ74H+A4zmvGU8UfEvVYjrVrJqb2qkkPb2/7oAdflC4IHfOfehuzsTGi5K5&#10;9HAU9a8/+F/i7W/Fem3D6rZxhLdgi3ifL5rdxt6ZHcjA5HFd+DVb6mUouLsydaUU1TSnGKYgJqNj&#10;Tj0rxnx38YZbS+l0rwyI2kjbZJesocbu4jHQ/U5z2HepbSLhBzdkevMMg1l63eHT9C1C8U4a3tpJ&#10;QfdVJ/pXi8P/AAt6WP8AtNDqW0fNscxg/wDfo8/htqxd/Eq51TwPrmj63CLXWY4RGpK7POBdVYFT&#10;0YA5x6Z6Ypcxp7F30dzN+Ctos/jOedgf9Hs3ZT/tFlX+RavoJTXjXwLtcRa1eFeS0USt9NxI/Va6&#10;Xx78SoPCZFhYxJdaqyhirH5IQehbHJJ7Djg59MpaIKyc6tkehGo2GK8Jjl+Leuxfb4ft6REblCmO&#10;AEdRhTgt+Rq/4a+KmsaXrA0jxjEwXcEad4vLkhJ6FgAAV98Z780+Yl0JW0aZ7KozT8YpFwQCCCDy&#10;CKeBmmc4q1KtMC1Iq00F0WU+7XzF4wz4i+NFzbDH77UYrPvgbSsf9DX04nSvmPwGP+Eg+MdrdSHI&#10;lvZrxjjuA0g/UCol0OvDvRy7I+nCOKiI5NZ/ibxHYeFtEm1TUXIiT5URfvSOeiqPU4/QntXhVx8R&#10;fHnjXU5LXw/FLBH1EFlGCVXPBeQjI+uQPaqbSMo0nU16H0IBxTSMGvCV8RfE/wADul1rtrcXengj&#10;zVnKSrgn/nomSp9MnHsaTxt8W9TfULGXwvqZgs5bNJJYzDG7LKWbKncpIIAA9O/vRzpEvDTb91o9&#10;5U5priquitcvotg96++6a2jMzYA3PtG44HA5z0q44rW5zN2I805KYacpxRYi5KBzTxVS9u1sdMur&#10;1/uW8Lytk44UE/0rwXwl8XNdTWWm8Ras0+nxQu5t0tolaZ+iqNqg5yc9e1S5JPU3pUZVE3HofRCU&#10;+vnzxf4l+J/2T+25ra70bSC48tISoMYPA8z+Pnj7wAyegzW14X+NJXwlKNYja+1yKURW0UKbWutw&#10;+UnHAwQQcD04JNRzK5r9Xly3Wp7TRivnXxV4k+KtgkOtambnS7OV8RJCECIeoVlGW7fx16v8MfGE&#10;/jLwsbq9VFvraUwTlBgOcAhsdsg9PUGmpa2FOi4x5r3OzFLivOviN8Urfwc39m6fEl3q7KGKuf3c&#10;CnoWxySey8cHOemfPo5vjL4gh/tGD+0EhI3KFMduCvUYQ7Sw/A5pOQRoSkuZuy8z6Gorwvwr8Xta&#10;0jWl0XxtCwXcEa4ki8uWAnoXUAAr05xnBzzXsusXctpoN/eWoLzQ2sksQVd25gpIwO/NNNMipSlB&#10;pM8y+P8AfCLwvpliOs94ZPwRCP8A2cVrfBGya0+HMUxGPtdzLMPcAhP/AGSvCfFfiTxRrslrF4lm&#10;mZ7cM0KS2ywkBsAnAUZztHX0rvvhNrHjI67pGiym6i8PokjFTZqq7drMPnKZ5Yjv3qE1zHZKk40O&#10;W/me+0VwXxD+Jtp4KRbO2iW71aVdywk/JEvZnxzz2A5Ptxnxz/hOfiR4mneSwudTmCcmPTrY7UH/&#10;AABc/nmrc0tDnp4eU1zbI+oMUtfN2hfGPxVoF+LfXA1/Ah2yxXEYjmQd8MADn/ez+FfQOia1ZeId&#10;It9U06XzLaddyk8FT3UjsQeDTUkyalGVPc0KK89+I3xOtvBiiws4kutXkXcI2PyQqehfHOT2X8cj&#10;jPmlhqfxb8YL9u06W/MByUeMx28ZGcfKTtDfrSckmVChKUeZuy8z6Nr5h1n/AIn/AMdpIpcsj6xH&#10;bvj+4jKh/Ra7Lwx8TfEega9Bonjy3eOOYhUup4xG0fYEkDayZ6ntycmuO+FiNrHxctryRd/zz3T5&#10;9SrYP/fTCpk72RtSpunzSfY+naKy/EPiDT/DGiz6pqUuyCIYCjlpGPRVHcn/AOueATXz/rXxh8Xe&#10;IL8waNusIXO2OC1j8yVh7sQTn/dxVuSRz06Mqmq2PpSgivmAePPiP4XuI31CfUYg5yItStjtkHp8&#10;4Bx9CK9o+HvxGs/G9q8Lxi11SBQ00AbKsOm9O+M9u2e/WkpJ6FVKEoLm3R29fL3w9B1/4xWl3Jk+&#10;ZdzXjHnqAzj9cV9FeKrv7B4R1m73BTDZTOpPqEOP1xXhfwFshP41u7plyLeybafRmZR/LdSlukXQ&#10;0pzkfRlFZXiLxBp/hjRZ9U1KXZBEMBRy0jHoqjuT/wDXPAJr5/1r4w+LvEF+YNG3WELnbHBax+ZK&#10;w92IJz/u4puSRnToyqbbH0qKBXy+PHnxH8L3Eb6hcajEHORFqVsdsg9PnAOPoRXtPw8+I1n43tXh&#10;eMWuqQKGmgDZVh03p3xnqO2e/WhSTKnQlBX3R2zdaiccVKxAySeK8O8cfGm5F/JpnhQRkI2w3rJv&#10;Lt6RqeMe5Bz2HcqTsVSi5bHsFwuQayJBiQ143GPjCsX9p41Mr12SeWT/AN+jz/47ViT4qXtx4T1G&#10;OYCy8QWxRUIjGH+cBjtbOGAzke/HtzVIt7HVGGlrnsMB61m+LNG1HxD4fl0vT79LIznbNKyliY+6&#10;jBHXjPtkd64/4U+Ida8QwanPq139oWN40i/dIm04Yt90DP8ADUfxU8aax4autMttGvfszyJJJMfK&#10;R9wyAv3gcdG6VtT92OpxTpS9taO51vw/+H9l4KtZH8wXWoz8SXJTGF7Ko7D19T9BjulNc14Mu7++&#10;8IaTeanN515cW6yySbVXO7kcKAOhFcH8QfjE+j3s2j+HVikuojsmu3G5Y27qq9CR6njtg1rdRRlG&#10;NSrUa3Z7JRXztZt8ZdQj/tWBtT2H5wHMcYP0ibGR9FxW5YfGHU4NA1nTdfgNj4itbZzbStFs3yYw&#10;AyEYDDO7pggdB3XOjd4eXRpntmaK8j+Dvi7xN4s1HVG1jUftNraxIFXyY0w7k4PyqCeFavXaad1c&#10;ynBwlysaaZinmm0yENIrg/i9di0+G2orkhp2iiX8XBP6A13pFeR/Hy8EXhnTLL+Ke7Mv4IhH/s4q&#10;ZaJl0Veoit8ALNk0rWr0j5Jp44gfdFJP/oYp/wAd9H0xNBstVWCKPUTdiIyKAGkQoxO71wVHJ6fj&#10;XEeDfinL4M8OPpdrpEc8r3DTGeScgcgDG0D/AGR3qlLqOvfFfxXa2l5e2kDHKwo7COKJSeQoJyzH&#10;05J+g4jmXLY7PZzVZ1Hoj1P4Cy3D+Db1JMmFL5hET7ohI+nQ/ia9PvLlLKynupPuQxtI30Ayf5Vm&#10;+GPDtn4W0G20myyY4gSzsPmkc8lj7n9BgdqpfEK++wfD7XZ/W0eIfVxsH/oVWlZHJKSnUuurPDPg&#10;xbSX3xOt7k5Y28M07n6qUz+bivpo14F+z7ZF9b1m/wC0NskP/fbZ/wDade+UU1obYl3qHlPx21/7&#10;D4WttHifEuoS5kAP/LNME/mxX8jXIfAbWxaeJL7R5GAS+hEkef78eTgf8BLH/gNZPxFvZvGfxVbT&#10;bNtyxzJp1vnoCGwx+m8tz6CqOo27fDn4rfud/k2N2ssfPLQtg7c/7jFT+NQ371zeMF7Lk6tXPqGS&#10;uY8a+J4vCfhm51Ftpn/1dsh/jlI4H0HJPsDXT7kkRXRgyMMqwOQR6ivmv4jeIbjxx41i0vS8zW0E&#10;n2a1VTxJIThn+hPGfQZrSUrI4aVH2k9dluYngi9mf4jaRdzSNJNNer5jtyWZzgk/XNfVCqa+Yb/S&#10;U8G/E+xskk8xbK5tJGdv4mxGzH6biePSvqNRilSdk0a4xKTjJdgC1KgpFGRmnrVXOaKHYpcUtZni&#10;JNRbw7qH9kTtDqKwM1u6orneBkDDAg5xjp3ouaqNzSApcYrxf4S/EfWvEHiW40nXr8XPmwF7YmFE&#10;IdTkj5VGcqSef7tezyOkUbSSMqIoJZmOAAOpJpJ3Vyp03B2YtFfPd58T/F/iTxwdN8K33kWlxOIb&#10;WP7PG/yjguxZSccFj6D6V7/axSw2sMU07XEqIFeZlCmRgOWIHAz1wKFK4503BK5KajY089KYaaMy&#10;Nj2rnvG96LDwRrdwSRizkVSP7zKVH6kVvua8/wDjFfC2+HV3F3uZYoR/30H/AJIaJPQqCvNI4H4E&#10;WjP4j1O9A+WG0EROOhdwR/6Aa97BBryL4D2Zj0PVr49JrlIv++Fz/wCz10HxA+I9t4OjS0tokutV&#10;lXcsTH5Il7M+OfoB19R3ULKN2VXi6lZqJ3gPNOAr54sdV+Kni/N5p0t60GTtaLZbx/QE7Q35k10P&#10;h34keI/D2tQaP46tpEimIVLqSMIydgSR8rrnqRyOTk9KpVEQ8LJbNN9j2VqB0rw3wZ8QPFPiL4h2&#10;unSarnTpZpWMXkRD92qswG4LnsBnOa9zwacZKSujOrSlTdmANG7mkxSYxTsTEkzxSMKRaUmkaIZm&#10;nBs8Uw0A0mWiQGnA1GDTwaRaJVNPBqJTUmaRomW6TvSZ5ozisyh9JSZopFJjqWmZpc0DHUU3dRmk&#10;xDqKbmgGkMdSGk3UhNAhDTaUmmk8UCGuagboakc5phzg0yGRb8VFIc04imNQIpT5qhJya0p14NZ7&#10;qc5qLGciowIODTCme9WXGahfrTVzKQgj7CpY48H3p0S8irSxZqrAhYxgVKBnFHl8U5FNHQvoI6ZF&#10;UZk5NaZXiqU65PFJEMqBMUhQHIxUwHamE4aq0JuUpYcGn2ow1STDcKihyDSNVsbEDYIq8vFZsB4F&#10;XVbNAy7Hg0/ODVdGwKlBzVFpkm7FANM5Bp1IdyQU7NRilBpDTJM0gI70lNYgd6B3JsjFNJFRhvek&#10;LYpjuSFqA/NRbs0uRSswuSl6aXpm6kLUhtkm/wB6PMAqHdimmSmS52Jw1LuquHqQHNAlMVjULPgV&#10;K3Sq70EyZGXzTS1NPU0hFFzJyDzMGlEmMse1RkcZpjBpAijqxqWyXJ7I19Ig+1Teew+VeldBjn2F&#10;VrG2FtbJGOuMmrOKNj1KNNQjYO9LRRQbBRRRQAUUUUAFFFFABRRRQISkFLSUABpr8qacaaehoEZk&#10;bbL4ehrUPase4Pl3iN71rnlRTtqRDdi0UgoNIsDSGlpDQAhpjU41G5qhMikqpN3qy54qpKeKaIZm&#10;XR5rNkJJrSuehrNPLGuqL0BFi3+6RTy3SoYyRSlj1qH8RqlqJcL0ahW4BFOf5os1FH9w+taQZnKC&#10;baZaYCSInviqEqfLVuNsIPTvSzx5HFc2Lot+/E5aXuT5WYE6EE1Rc4zWzcxmsqeMjOK8tx6npRem&#10;pChz0q3EOnNVYlO7Bq3EpBrekrmFaxehAzVxT8tVIVNXo48iupRujjUu40rmmGPmrqxcU4RCq5UT&#10;KSKHlmlEdXTF7U0xgVVjFsqMmBUEgyMVdkXAqq4zT5SHIpOnekC4qZwQOKiVSTRyk8zJ4og1W44s&#10;dBUUS1chBoQJkiQjI4qykYFEaZxU6pg0i0RNHmozFntVwqKQpTuOxQeHjpVOSHmtZlqrLH1ouJoz&#10;jHihQAamlXiosYNCMyZDirCNVQHFTI9MaZeRsing4qvG3Spc5qWVcl3YpQeaiBpQaEhosBuOtLmo&#10;g1LuplXJM0Ejio91IxPWkPcc3ynPambtmWPehm3JjvUc5yigdQOawxdRU6Lkj0cspc9W/YrOdzlq&#10;DQw4wOtNz2r8/rTuz6dBT4/vUw0q5H1rBSu0Nq6JGf5qlDsw4quo+bmr0DLtIIFenheabauZT0RV&#10;bJPNQsvNTyHMmBUbDBrCvGz7lxZERmmFAeamYYWos44rlqJJ2ZomROhxjtWfcwhxg9K1gu4VXnjA&#10;Fc9aDXvI2p1OVnLtE9lOWQkgnmte2nE0Wc8064t1kU8cmsgiSym4zsNRdVV5no3VePma7VGelEU6&#10;zrle1BrKzWjMUmtGRNUEgqdqhkHFaxNolZxxULrVhh1qJhW8WdMWVWXioXXAzVh+9QFSxxW0WdEW&#10;QhN7Aepq3cSC1h2KRnFOQLbruOKxry4yWwe9XFOpLyLivaS8kVLy4Lk5NY8z5JI61cmctmqTqTmv&#10;VpRUUa1NVYpSZI561CRgEVbeOoHTmuyMjiqRZVK4PFPU4YU8pUZGDWl7nJOBbRuKmXmqStip0lAx&#10;lhWbVmc8olxQVYEdq0VmLxLt6g1lxShjjr9Kv2kiwuDJwD2Nb05J6HNUpvcmlhYlZ0+93q/YyyRT&#10;JIoJJPNLDNHbyB1Cyg9j0FXm8RWtuoQQIzHqEHSvUweI9nKzZ5eIoVKmkY3R3mg3wuYgjH5hW2B8&#10;+D0rza08RxWkyMkDKD1wK77TNXttShUr8px3r05pVFzU9j5eth50pOMlYu4oAp5UMfkIZR1xSkgH&#10;GOKwehj5DNppMVIVppFIQzFBp2KNvFAiPOKBzTitIFosKw7FKBzRSgUFIUCnrTQKeoplIXFGKUij&#10;FAxjCmHNSmm0EtDMUtLigCkKwoFLigUGgaGsOKjNSNVDVbv+z9Jvb3j/AEeB5ef9lSf6VXQ0R856&#10;If7f+NMU8eSsurPcr/uoxcfotfQniG7Nh4a1W8VtrQWksinOOQhIrwX4L2Zu/iALg8/ZbaWUk+pw&#10;n/s9etfFO7Fp8ONWO7a0qpEvvudQR+Wazjs2dFVXmonjvwj8Pwa942RruNZLayiNwyMMhmBAUH8T&#10;n/gNfTS14r8ArMbNbvWXkmKJG9PvFh+q17WKcNjKu7zseN/H3VJY7LR9KjYiOZ5J5R67cBf/AEJv&#10;0rovg14etNM8Ewamsam91Dc8kpHIQMQqg+nGfqayfjroM19oVjrFvHu+wOyTbRyEfGG+gKj/AL6p&#10;fg34406Xw/D4dvrmO3vbVmEHmttEyMxIAJ/iBJGPTGM84X2i9XRVj1rtXy/8XNAtfD/jqVLKNIre&#10;7hW6WJBgIWJVgB2G5Scds19K6lqtho1k95qN3Da26AlnlbA+g9T7Dk18y69rP/CffE+CaJGS3ubq&#10;G2gV+oj3BQT6ZyT7ZomLD3u30PovR7NtP0DTbJhhre1iiI9NqAf0rwn4zaO2m+L4dViBVL+MNuHG&#10;JEwp/TYfxNfQ0nWvPfi3on9reCZ50TM9gwuEwOdvRx9MHP8AwGrkrxMaM+Wom+pynjf4ii68A6bb&#10;Wc3+narbg3RXjy0HyuOP7zBh9AfUVe+DnhP7Fp7+IbuP/SLobLYEfcj7t9WP6D3rzPwN4Xk8WeJI&#10;LIhhaR/vblwcbYweg9yeB9c9q+noYo4IkhiRUjRQqIowFA4AAqFdu7NKzVOPs49Tyf45apLFY6Vp&#10;cbkRzu80qjvtwF/9Cb8hXPeDvirbeD9Aj02Dw4JpNzPNP9s2GViepGw4wMDr2rp/jfos1zpOn6vC&#10;m5bR2imx2V8YJ9gRj/gQrV+E/iDRda8N2ul3K2g1S0XyjHIq7pUH3WXPXjg+mPcUtblxa9irq5z1&#10;z8d4by0mtbnwossEyGORGv8AhlIwR/q/Sub+Dd5Jb/ESCGLIiuoZY3UnPAXeP1UV7n4i1bwz4WsG&#10;u9VS0iGMpEIlMkh9FXv/AC9SKg8HeItE8V6YNR0y3igmjOyaEooeJj2yOoPY9/zApLXcSmlB2joz&#10;lPjX4fu9V8O2mo2kbS/2e7tLGoyfLYDLfgVH4EntWT8NvilplrpVnoGsgWjQDy4br/lmwzwH/unn&#10;r07nFdVB8VvD0viu50WSYQxRkJHeuwEUjj7wz2A6A9Dz04zw/wAW/D3ha2sU1fS7i1gv5ZADb27g&#10;rMD1YKOmPUcH6mh73Q46pU5o9shSKOP9yqKjEv8AIAASTknj1zmn7q4D4P311eeAYluWZhbzvDCz&#10;ddgwR+RJH4V3mQO9Wnc55LlbRMr4xTy9Vgwpwf3pmVznfiFqs+keAtXvLdiswhEasDgrvYJke43Z&#10;ryb4KaBbajrd7qtyiyf2eqCFWGQJHz831AU/ic9q9e8Z6Q/iDwhqelxY86aLMYPd1IZR+JUCvEvh&#10;b4sh8Ja9dWWqZgtbzbHI7DHkyKTjd6Dkg/h6VnL4lc66WtKSjufQx4ryL436Ja/2dY64iKl0JhbS&#10;ED/WKVYjP02n8/avWBdW8lsLlJ4mtyu4ShwVI9c9MV4T8WvGlpr1zb6RpkwmtLVzJLMpyskmMDb6&#10;gAnnvn25JPQigm5qx2PwfhFl4CkupBhZrmWYnH8IAX/2U14/p3iQQ+MR4h1OzGoP5zTtC0mwFznB&#10;zg8A4IGOwr33wFYC2+H+kW0q/LJbb2X1EhLf+zV4x4euF8B/EVoNXiBt4ne3uCybvkPRwO4+630q&#10;X0Nqck5T6nYj49Y/5lr/AMnv/tdcT478aweNbi0uRpAsbiBGRpBceZ5ik5APyjGDn/vo19GWsWkX&#10;dot1bR2U1uw3CWNUZSPXI4rkrn4geDIPEsGjBbeQOSr3aRqYY37KW7+5HA498U07aszhUineMNfU&#10;1Ph3eS33gDRppjlxB5eT3CMUH6KK6tRUMcaRKEjRUQdFUYAqwnTNVbQ5ZSu2wAxUqjimgZp6jJoR&#10;mUPEV4dP8K6teBtrQWc0inOOQhI/WvCvgRZrceOLm4Yf8e1k7L/vFlX+RavVfixeCz+GmrEPteVY&#10;4V99zqCPyzXF/s+WeINdvSv3mhiVvoGJH6rUv4kdtJ2oyZjfHrVZZ/E9hpYY+RbWvm7f9t2OT+Sr&#10;+ter/Dvw7aeHvBenxwRqJrmFLi4kxy7sueT6DOB7CvNfj3oEy6jp+vxR5t3i+yzED7rAkqT9QSP+&#10;A12vww8c6dr/AIbstOluY4tVtIlgeB2w0gUYDrn72QOcdDn2yL4hzu6MeXY7meFJ4niljWSN1Kuj&#10;jIYHqCO4r5X8SeGo9P8AiZP4ftl/dPeRpEgP3Vk2lV/AOB+FfTGv+ItL8NadJe6pdJDGoJVMjfIf&#10;7qr1J/ycCvnfwrdy+LvjJZ6hKuxp71rrbnOxUBYDPsFAonrZCw/NFSl0sfS69acwBFNHWnnpWqPP&#10;ISOacOKaetKKbMnuc58Q746f8PdcmHVrYw/99kJ/7NXknwP8N2+q+I7rVrpFkTTVQxIwz+9Yna34&#10;BT+JB7V3fxsu2tvAHlBsfabuOIjPUDL/AM0FVfgLZiHwlf3Z4ae9K/8AAVRcfqzVm9Zo9Ck+XDN9&#10;2bXxjvFtfhrfxn71zJFCv13hv5Ka4n4DeGYLme+8RXMQdrdxb224ZCvjLt9cFQPqa1vj9feX4d0m&#10;xH/Le6aU/wDAFx/7PW78FLH7J8OLaY/8vdxLN/49s/8AZKW8y4vlw3qzP+PV2sPgm0ts/PPfLx/s&#10;qjE/rt/Ol+BkCWPw/vL6UECW7kkLc8oqKOn1DVz37Ql6GutCsATuRJZmHsxUD/0Fq9E+GWnC2+GO&#10;j20qcTW7SMCMZEjM38mFG8glph15s+ctN8ULB43HiXVbEak/ntcNA0nlhnOdpzg8KcEDHYV6d/w0&#10;P/1K3/lQ/wDtdcT4auV+HfxNe21qINbQyPa3JaPcPLP3XAxyPut9K+lLaHRb2zW7tYrCa2YblmjV&#10;GQj1yOKmKfc1rygmrxuvU+ZPiD46t/HVzZXS6KLC5t0aN5BceaZFJBAPyrjB3f8AfRr6B+Gd7NqH&#10;w40SeY5cQGLOeoRig/RRWPc/EfwPb+KYNECW0qyEo94kSmGN88KW7+5HA498egxxpDGI40VEHRVG&#10;APwqorW9zCtO8FHlsfMvxjuHv/ifdWyncYY4YE5z1UNj83NfS9pbJZ2cFtH/AKuGNY1+gGB/KvmL&#10;jXvjn/z1jk1v/vqNJP8A4la+oqIbtlYnSMI+R8o6LbSfEX4oRrfysFv7l5Zju5EagttB7fKu0enF&#10;fU9jY2um2UVnZW8dvbRLtSONcBRXyxbyXXwz+JoeaFn/ALPuWBXp5sLAjI+qNke9fRmn+PvCmpWS&#10;XUOv6fGjDJSe4WJ19irEEUoFYpSduXY5n4zeGrHU/BdzqzQqt/p4V45gMMyFgGQnuOc+xHua5v8A&#10;Z81GVoda0x2YxIY54x2UnKt+eF/Ko/i18TdM1HRpPD2hzrd+ew+03KfcVVOQqnuSQORxgd88bHwJ&#10;8Oz6b4evNYuU2HUnQQqRz5aZ+b6Esf8AvkHvRvLQLOOHal8jyvw5bH4gfFOH+0WLJfXTzzDJ+4oL&#10;7B7YUKPSvqqKKOCFIoY1jjRQqIi4CgcAADoK+WB9p+GHxSWSaFnSyuGKjGPNgcEZHuVJ+hHtX0zo&#10;2uab4g0+O+0u7juYHAOUPKn0YdQfY0QFiruzWxgfE3QLTXfAmp/aEXzrOB7qCTHKMiluD6EAg/X2&#10;FeV/s/2Zk8Uape7crDZiPOOhdwR/6Aa7D4u+P7DTfD91oFhcpPqV4hilETAiCM8Nux3IyNvXnPpm&#10;j+z7YmPQtZvyOJ7lIQf9xc/+1KHZyCPNGg79Tnvj5q803iOw0hZD9ntrYTFOgMjkjJ9cKox9TXp3&#10;wz8JWPhrwnZTRwob+8gSa5nI+YlgG25/ujIGPbPevN/j7oU8Ws6frqRk200ItpGAOFkUkjP1B4/3&#10;TXYfDr4m6HqHhuy0/U7+Cw1C0hWFhcOEWQKMBlY8EkAZHXOe1C+J3HNN0I8u3U9B1PTLLWdOmsNQ&#10;t0uLWZdrxuOD7+x9CORXzF4ZWXwr8YrSxt5WbyNV+wlv76M/lnI9wc17r4l+KPhjw/p8kseo22oX&#10;e391bWkokLN2BZchR7nt0BrxX4aaVfeL/iZHqs4LLb3J1C7lC8B9xZR9S2OPQH0ok7tWCgnGEnLY&#10;9m+Lt4LP4Z6r82Hn8uFPfLrn9Aa4z9nu022mu3pX77wxKfTAYn/0IVpfH29WLwjp9mCQ896H+qoj&#10;Z/VlrQ+B1m1r8O1mIwLq7lmX3Awn/sho+0StMO/NnC/H3WJp/Een6Qrn7PbW3nFOgMjkjJ9cKox9&#10;TXp/wy8JWPhrwnZTRwob+8gSa5nI+YlgG25/ujIGPbPevNvj7oU0Ws6frqRk200ItpGAOFkUkjP1&#10;B4/3TXYfDn4m6HqHhuy0/U7+Cw1C0hWFhcOEWQKMBlY8EkAZHXOe1C+LUqaboR5dup6FqemWWs6d&#10;Np+oW6XFrMu143HB9/Y+hHIr5h8MrL4V+MVpY28rN5Gq/YS399Gfyzke4Oa918S/FHwx4f0+SWPU&#10;rbULvafKtrSUSFm7ZZchR7nt0BrxX4aaVfeL/iZHqs4LLb3B1C7mC8B9xZR9S2OPQH0olq1YeHTj&#10;CTlsezfFvV5dH+HeoPAxSW5K2ysOwc/N/wCOhh+Nec/Anw1a3t3f69dRLI9oyxWwYAhXIyzfUDAH&#10;1NeofE3QJfEfgPULS2QvdRgTwqOrMhyQPUkbgPcivH/g341svDeo3ek6rIILW+ZTHO5wsUgyPm9A&#10;QevbAzxyFL4iqWtJpbn0DKODXhvxu0K2h+xa3EiJPLJ5E2MAycZUn1IwRn6V7hLcQLam5M0Yg27/&#10;ADS427fXPTFfOvxa8ZWniPU4NP0yTzbOyLFph92WQ8fL6gAde+T2wTLLo3udr8H7U2/gsSkYFxcy&#10;SA+oGE/9lNcJ8Yrr7T44WBR/x72sceB6klv/AGYV6t4FtPsPgrR4u5t1kP8AwP5//Zq8g1//AInv&#10;xikgb7supRWx9gpVD/KojK6sEV+9cme561cyeFvhvcvCcTWOniKNgejhQin8Dg14/wDBTw/a614w&#10;mvL2MTR6fF5yI/IMhOFJHfHJ+oFe4a9pX9u+GtR0vIDXNu8aFugbHyk/Q4NeB/DPxMngbxnPDrCP&#10;BbzKba53A5hcNwxHsQQfqa3n8SucuGbdKajufUHavKPjvoNpc+FodbESre2kyxmQDlo2yNp9cHBH&#10;pz616la3dtd2q3VtcRTW7DKyxuGUj1BHFeG/Gzx1p+qW8HhzSriO5WOUTXU8TbkBAIVARwepJx0w&#10;B1yA52sGHUnNWNv9n+xEfhnVb7vPdiL8EQH/ANnNeumuD+DlkLT4aac+CGuHlmb/AL7IH6KK7w04&#10;7E1neoxpooNJTMwIrwL9oC9L65o9h2htnm/77bH/ALTr36vmP4zXRvPiZdQFxi2hhhUk8AFQ/wDN&#10;zUT2OjCq9S57B4P8F6BJ4F0dL7RtPuJZbOOSSSS2QuS67j82M5GcZzXmPxa+Hln4VFtrOjK0NlNJ&#10;5UkBcnypMEgqTzggH6Ee+B7CvjLwhpVhDCPEemGKGNY1Ed0khwox0Uk9q8e+LXxFsfFMVto+jFpb&#10;KCXzpbhlK+Y4BACg84AJ5PUn2ySVuUqj7R1L9D074TeJrnxL4LR72QyXdnKbaSQnLOAAVY++DjPc&#10;gmqnxtvWtPh1LCDgXVzFCfcAl/8A2Spfg94cuvD3gvdfRGK5vpjcGNgQyJgBQR2PBP8AwKub/aCv&#10;WTS9EsQ3yyzSzEZ7oqgf+hmm78mpEYp4i0drln4A2Yi8Mape/wAU94IvwRAf/ZzXofivXF8OeFNS&#10;1YkbreEmMEcGQ8IP++iK5z4P2YtPhrprYw9w0szfi5A/RRXKfHzXvLstN0CJ/mmY3Uw/2RlU/And&#10;/wB8ii9oja9pXa8zm/gfojap4zuNXnBdNPiLBjzmWTKjP4bz9cVsfH/RNlxpWuxocOptJjjjIyyf&#10;icv+Vdr8HNBOi+AbeaRNtxqDG6bI52nhB9NoB/4FWl8TNE/t3wBqluqBpoY/tMPqGT5uPcgMPxqV&#10;H3TR1f31/keaXPxK+zfBjT7a3n/4m8yNYEjrGiYBb67CgB9Wz2p/wS8I/wCs8UXkfrFZBh+Dv/7K&#10;P+BV5h4U8O3HinxHaaTb5HmtmWQD/Vxjlm/L8zgd6+srGwt9MsLextIxHb28YjjQdlAwKIXk7sMQ&#10;1Ti4x3Z88/GWJrP4jfaACDLbxTLjjplf/Za+jUZXVWVgysMgg5BFeBfHmAr4q02fHD2WzOPR2PX/&#10;AIFXtvh2Y3HhnSpySTJZwuSfdAaqPxMzq60oM1UHFSrUS1ItWzBIkooFLSRofLevRt8PvjC9xCpW&#10;C3vFuY1TIzC/JUf8BZl/CvSvjT41TTvD8Wh6fODc6nHvkdD923+v+10+gb2rK/aB0TdHpWuxqcqW&#10;tJm9uWT/ANn/ADFeb+EtDvvH3i60sp5ZJI0RPtEpPMcEYCgfkAo9yKyd02kdiUZpTfQ9T+Bvg77H&#10;YSeJ7yP9/dAx2gYcrHn5n+rEY+g9Gr2Emo7eCK0tora3jWOGFBHGijhVAwAPwpxNaRVlY46lTnbY&#10;pNMY0E00mqSM7kL5ryH473pTRNJse01y8p/4AuP/AGevXn5rwP47XZfxHplnuysVoZQPQu5H/sgq&#10;Z/Cb0FeojuvhBZi1+HlpJ3uZZZj/AN9bP5IK8f02FvHXxRRLwkpe3jPIN3/LJQW2g/7q4Fe/+C7M&#10;WPgrRbcAgizjZs/3mUMf1JrwS/iufh18TxOYnMdtcmaIDjzYGz0PupK/UGpkrJGlJ3nO2/Q+mreG&#10;K2t44II0ihjUKiIMKoHQAdhWB4+0O117wZqUFxGpeGB54HI5R1UkEHt0wfYmtLRNc03xBYreaZdx&#10;XEJAztPzIfRh1B9jXH/FLxzYaJ4dvNJt7iObVLyNoPKRgTErDDM3pwTgdcn2NaNq2pyU4S9oktzz&#10;r4HWa3Hja4uGB/0eydlP+0WVf5Fq+iK8Z+AFniDXLwr95oYlb6BiR+q17P3qaekTTFO9RjDRTiKM&#10;VdzBIQUjU4CkINBoiMnFAOaGBpFOKVhjgacDTcU5RSLTJVNPBqICn0rDuWs0uaSisjUWlptLmgdx&#10;2aM03NGaATHUU3NBNFh3HZoJpuaAeaLBcWijNJmi4XENNPFONMJxRYTGmm0pptDIkyMrjNQuKnY9&#10;ahekK5WlGarvENpq2Vyaa6jFSJoypIzv6Uwx5Iq/JGCai8vBppmUkMjTp7VcjQYqNEqZTtp3ZMRx&#10;XFNBwaeTkVCzYNBRITzVSbAJqbdkVTncgmglkIf5yKUgPUBYbs1YQjA96aIS1IZhtFQIwzVqYDGc&#10;1R5EhIpM3WxqQNgCrqNwDWdbNkc1b3YWgLFxJPerEbZPtWbE/wA1XomoBFwgMKZkrxTkbIpHP50F&#10;oUUo61CZMU4PkigLkpbFQO+aV2yKrO5BoE2SmQigSZ71UMnvQJKZPMXA1SKwqmHzipVb1pXGpFnI&#10;qN3Apu+mMQaBuYpfIpm7mmtTSCKkybJ1PpTw2O9VwSKcMmgEycvxUbGhQacFplXICOaMYFTlRUMn&#10;FIlkbc8Va0uEXF8CB8qVRZsZ9q2/D8QEDzD+M0FUFz1Eja/lS00cDFOoPXCiiigAooooAKKKKACi&#10;iigAooooEJSGlpDQAtNNOppoEY+pja6t6GtWJt8CN6is3VlxHmrWnSebYqfQYqn3M1pMtA0pptLU&#10;mgU00tIaAENQOalY4FVZGOaaJbGM1VJm681O78VRnkq4rUgqXByDVFhzVqUkk1WxzXQtEXFD16Uh&#10;PBpw6Uxgc1O5qkPB/d1GnDMKev3CKYDh6a0JkrNMVWxx71bU7gAaqEc1JFIVbnpXRG0lYyxFK65k&#10;RXMfJrLni5PFbs4DLkVlzJg8d68mvS5JNCpVLxM1I8HpVmKMk0FPmqxCoFOlGzIqyJ4Y+KvwpjtU&#10;EIq5EOldC2OO48Jx0pQtSquRTwgxTsIg2VBIuDVwjFV5RmhImRTkGarsnNXWX2qJgBVoxKbx5FRo&#10;nzVZbvUar81IkljWrcQqvGhzVtFxU2LSLMfSpRUKHAqdDmkaIcOaWlHSigsY6jFVpFzVw9KhdRQJ&#10;mbKuOarNV6ZetU5BxVIzZGDTlbFRnrRuxQSXo2zVlTkVRhbNXI+RSZSH9KcKCBS0XKQopaaKWgY7&#10;NIWyMUmaTOKLBYGOGUeppkn+sOaXO6QCmynLg15ObzUaSij3cnhaLkQP1puaJTg0wHNfCYmraVj3&#10;0tB1OHNIKVaUHeSYMcR8uakU/u+KjJyMUKxHFdkHbZmbV0IG+an0zGDmlLcU02ou5QjmoZBjpT6Q&#10;1hN825UdCMOVPtSSHeMU4jNR+tYuWnKzREEiYqpcW6SoQwq867hUJGOK45Jwlobwk07mAwktGzGS&#10;F71ehuklUA8GrE0IdTxWZNatG25OK3Uo1FrudylGqrPcvOBnNRMM1BFdYwsnXpVo49aVnHcTi4vU&#10;rMtQOMVbYZNQOvY1pFmsWU3HNOjh2oWapPKDNgtim3s3kwbAeg61rdtpI2u21FGXeXAYkA1kTZOa&#10;tsC7k+tRSwnPBFehTSjoenBKKsZ7rUDLzWiYT6ZposppDhIWY+1dCqJDcVuZUkZ9KrvGQcV08Xhu&#10;+mILIEX3NakPhC3jPmXUqlfTNJ46lDdnHUnST1l9x5+YnY4RST7VbtfD2oXbDZCee5r0ER6JpoyE&#10;RmFUL7xdFFG0dtGq+hAqFjq1TSlD5sy+L4IP1Zl2vgjAD3cgX1Gaj1Dw7psCErc4YDsaqXfiK+uz&#10;gMQtZ0hkmOXkJJ681rCGJb5qk7eg3BW95/ciGNpLO5Ihwy+tW5LwuQzoC1QiMdOafswMCuptXv1O&#10;WUXe3QlF3cfJv+WEnnjtXpnh+10C409Ht4VlnI5LDPNeXyhnh25JFb3g/WBp9wIn+6T1PauXG+1q&#10;Um4vU2q4VVMOvZvVGvqszWt08LRADtgVgSanewq/kSsn0Ndb4qt1lt4r2A59TXn2uJcJdxSwEmFs&#10;ZAr0cnxk6mGV3qtGeViacKqjKSX/AAx6X8OfEk95JLZXT72UZBJ616GwGQuO9eBeG79tK163uCcK&#10;xAavfFkEsaTpyrjNe9h5OVLXdHxma0I0q3NFaMCOSKQin9efWkrobueWMAoNOxSEVImMNNNPIppo&#10;JYCnCminigaHClHWkFKBzTKQ+kFL2pOlACGkpxptAMSilxSEUhC5pCxopCc0xoDzWXr+mPrWgX2m&#10;R3H2ZrqFoTLs37QwweMjPGe9alNIplc1tjgvAfw1TwTf3d2dT+2vcRCIf6P5ewZyf4jnPH5VreN/&#10;CbeMdCTSxf8A2ICdZTJ5XmZABGMbh6g5z2rpqTFLl0sN1JN83U5rwJ4PXwVok2nC9+1tLcNOZfK8&#10;vqqjGMn+76966odKYKcDQkZyk27sJIo54niljWSKRSro4yGB4II7ivIPEnwIgurp7jw9qCWquc/Z&#10;bkFkX/dcZIHsQfrXsI+tLvpNdyoVJQ2PE9F+A8wukk1/V0kgQ/6m0DEv7b2Ax+A/KtjRPgtDo3im&#10;21kayJIreczJai02gdSo3Fz047dq9U3A80jNxS5UW6831IXFVbiCK5t5YJkDxSoUdT3UjBFWZOah&#10;NVY52cp4G8Gw+D9Iktw6y3U0heaYfxAEhQPYD9Sa6ccGnClxzS2QNuTuyOe2hvLeS2uYklglUq8b&#10;jIYHqCK8o134Fxz3Lz6DqS26Mci3uQWCfRxzj6gn3Neur1qUHFTuawnKGzPEdO+A9/JchtX1qBYQ&#10;fmFsrO7D0ywGPrg167oeg6b4a0qPTtMgEUCck5yzt3Zj3J/+sMCtItTGbiqUUhzqSluzzfxp8JtP&#10;8RXkmo6dOLC+kO6UbMxSt6kD7pPcjr6Z5rk9P+Bl+blf7T1e2S3Byfsys7MPT5gAPrz9K9uc1CWN&#10;DiilWmlZMr6Xp9poul2+m2Mfl20CbUXOT6kn3JJJ9zVgv71E0mDUe/JqlYxbuWRIKUS84qtT1qkY&#10;t2LIOa4Pxn8LdP8AFFw9/azfYdRb77hNySn1YevuPyNdwpqVTkUpJNFwqOLvE8QtPgbqzTBLzWLS&#10;O2zkmFXdj+BAH61tap8D7G5lg/s/VGs4Y4gjK8HmtI2SS5beOTkDAAHFesCnBc1nyo3+sVG73KVh&#10;ZpYafbWaHKW8SRKcYyFAH9K53xf4A0rxhGr3G63vkXEd1EMnHow/iH6+hFdeUpAuDTZlzOLumeFy&#10;fAvXFlKQavYNAT1bepI/3QCP1rs/CHwj0zw5dR6hfTnUb+M7o8ptjiPqF5yR6n8ga9GFB6UlFFyx&#10;FSSs2QleakTpTDSg4qrHO2WFAp64zUKtUign6VVhXOd8c+Em8a6Amli/+xAXCzGTyfMyAGGMbh6g&#10;5z2p3gLwYvgjQptNF79saW4adpfJ8vqqrjG49Nvr3rpF61MOlKyvc2jOXLy9CpqGn2mqWE1jfQJP&#10;azqUkjcZDD/PftXi+ufAOQ3TSaFq0awsciG8BBT/AIGoOfyH417kajNS0nuVCrKHwnjGh/AlY5DN&#10;r2qLcOFISGBTs3dizHBI9hj61teC/hGnhHxEmrtrP20xxuix/ZfLwWGM53ntnt3r0zPFIDTUUEq8&#10;2mm9yPGDTsZoI5oUVaOVkLcNSinsnzZpMUzNrU5Dx74HbxxaWVsNT+wpbSNIf3Hm7yRgfxLjHP51&#10;qeDfDSeEvDdvpCXH2kxs7PN5ezeWYn7uTjAwOvatwUopWV7l+0ly8l9DivH/AMOX8eXFi51j7FHa&#10;I4VPs3m7ixGTneMfdFdR4Z0RPDfhyx0dJfOFrHs8zbt3nJJOMnGST3rSU1IKmyvc19pJxUXsjzrx&#10;78K28ca7DqJ1sWSxW6wLF9k8zozNnO8f3vTtXeaXYrpekWWno25bWBIA2MZCqFzj8Kt4o70WVynO&#10;UkovZHH+Nvhzo/jaJZLjdbahGu2O7iGWx6MP4h+voRzXlsvwB15JWSDWdPaAn7z+YpI/3QCP1r6C&#10;opOKZcK9SCsmea+Cvg5pXhm8i1G/nOpX8R3Rbk2xRN6heckdifrgHmvSaWimklsROcpu8meXeFPg&#10;7/wjXi2316XXftjQtI3lfY9m4srLnO89N2eleoUtFCVtgnOU3eRy3jPwDo/ja1Rb5Whu4gRDdxY3&#10;qPQ/3lz2PvjGa8muv2ftaSdhZ6zp8sWeGmV42/IBv519BUUnFMuFecFZM8f8M/AiwsLpLrXr77eU&#10;ORbRIUjJ/wBok5Ye3FevIiRRrHGioiABVUYAA6ACnUUJJbEzqSm7yZy/jPwJpPjWxWK+DRXUQPkX&#10;UQG9PY+q+38q8mf4A67HdEQa1YGDON5Dq5H+6AR+tfQFLQ4plQrTgrJnj8nwD006HHaRas6ah5oe&#10;W8eDcCoBGxUDgKOQckk8V3fgbwingrw9/ZS3n2smZpmm8ry8k4HTJ7Ad66WihJIUqs5K0mVNS0yy&#10;1jTprDULdLi1nXbJG/Qj+h7gjkV4zrX7P7GdpND1hBEx4hvEOVH++vX/AL5H417jRQ0nuEKsofCz&#10;wXTP2fr9pwdV1q2jhB5FqjOze2WAA/I17J4d8N6X4W0pNO0q38qIHLMTl5G/vMe5/wAjFa1FCils&#10;Odac/iZw/wAQ/h43j06cP7WFiln5nH2bzd5fb/trjG39a3/CugL4X8MWOipP54tVYebs2byWLE4y&#10;ccn1rYNFOyvcnnk4qPQq6lptlrGnTWGoWyXFrMu2SN+hH9D3BHIrxnWv2f2M7SaHrCCJjxDeIcqP&#10;99ev/fI/GvcKWhxT3Kp1JQ+Fngumfs+37Tg6rrVtHCDyLVGdm9ssBj8jXsnh3w3pfhbSk0/SrcRQ&#10;g5dicvI395j3P+RitbtRQopbDnVnP4mc74v8Z6d4Lsre61OG6kinkMam3QNhsZ5yR6H8q8+1T4ca&#10;D8SNPj8UeHLh9NlvCzPHJGCjsGIJZQflbIOSCQfTnNegeOfCsfjHwtcaUzrHNkS28rdEkXoT7EEg&#10;+xNeB6T4l8Y/Ce7m0y4sQsEjlzb3SExseheNgR6YyCR7VEvM3oK8bxep0Fl8BdVM4TUdbtY7YHJF&#10;urOx/BgoH15rgPFGn6cvjCTSfDytLbRulrExbc0snAY575Ynpx6V0+r/ABZ8W+K4f7KsLZLYz/IU&#10;sY2aWQHsDkkfgAa6r4dfC6fRpU1vXY1F4ozb2uQfKP8Aebtu9B2+vTN+R1RclrNnfWlulnaw20f3&#10;IUWNfoBgVxWlfC37J4xTxDPrP2hhcvctD9l25ZiT97eehOenau7b5WNTxHgVlR31OWtKUU+XqX4j&#10;XH+NfhfpXjGX7YspsdSwAbhE3LIB03rxn0znP1wK62I1bjORXc0mtTzoTlCV4s8Jt/gFrhnCTa3Y&#10;x2xPzNGHZsf7pAH61v3/AMALCaO1Sw1qS28uPEzyW3mtK+eW++oUdAAB26mvYFPFOqOWJ1rE1H1M&#10;7QNIj0Hw/YaTHJ5i2kCReZt27yBy2MnGTk4z3rRJooNUZ7u7ENNNKaQ0wDNeSeIvgm3iHxFf6s/i&#10;PyjdSmQR/Yt2wdhnzBnAx2r1qipaT3KhOUHeJ4mn7PkasPM8TMy+i2O0/n5hrsvDPwp8NeGp0ulg&#10;kvrxCCs12Q2w+qqAAPqcketdzSEcUcqQ5VqklZsXNcB8QPhq3jnUbS5Os/YktojGI/s3mZJOSc7x&#10;7du1d9nikzTavuZRnKDujP0HSk0LQLDSo33raQJEX27d5A5bGTjJycZ71wPi34RSeLfE0+sXHiEw&#10;pJsVYBZ7tiKAMBvM+p6dSa9OoFDimVGrKL5k9QtoYrW2it4ECQxIERB0VQMAflUhwcg8imZp2cii&#10;wkzh/APgGDwbJqlwSrz3Vw6xMOdluGOxfqeCfw9K7EnmpCM1EeKErKyHObk7s4fx/wDDxPHM1hKN&#10;S+wvaq6k+R5u8Ntx/EMYwfrn2rqND05tH0Kw015/PNpbpB5uzZuCgAHGTjgetXSeaTdSS1uQ6sml&#10;G+iJgfSpUNV1apUNVYaZYFBpoNc/428UQ+EfC91qj7WmA8u3jb/lpKfuj6dz7A1JpG7dkeTfHTxg&#10;Lu9h8MWjgxWzCa7I7yY+VfwByfcj0ru/hN4O/wCEW8LLcXUe3UtQAlmyOY1/gT8Acn3JHavJvhb4&#10;Ym8ZeM5NW1PdPa2kn2m5d+fOlJyqn1yck+wx3r6WPNTFXfMzoryUIqmvmBNMNOIppFWjjGmmHrTy&#10;KbimAxhXmfjP4Uv4u8RSaq2ufZg0aRrD9k37Qo9d475PTvXpxFMxmk0nuaQnKDuiCKFIIY4o12xo&#10;oVVHYAYArC8V+DtK8YWAt79GSaPJhuI+HjP9R6g//XroytMAwarfQSbTujwuX4E61Hcn7JrNk0PZ&#10;3Do+P90Aj9a3F+A9j/Y3kf2w41FpFZrowblCAHKKm4dSRySenQZNetg04Hmo9nE0eIqPqc54D8HL&#10;4I0ObThe/bGluGnMvk+X1VVxjJ/u+veunI5pAaeBmqWiMnJyd2MxS4p2KMUwsNAoYU6kIzQNETLU&#10;ZXFWCOKiYGgY1elSLUeRTgaVguSjilzTQaXNFirlnNAoorA3FzQTRRigAzRmijNABRmiigBaTNFG&#10;OKAFzSUUUAGajY80/vTGoYmMJppNKRSEUjMY1RNUxGajK80hoj2011qwFGOlNZKCrFXZzS+V7VNt&#10;pyqDQiXEgCYpGWrWwYqFlxSM+UgyRTXWpCOahkYimhMickVQuHzmrkj5qjMOtBmyBW7VOrYUVQeT&#10;Y9PWbI4NUhotSNletVc4elLnFRM4HOealmqNO3YBeOtS7+az4Jhjg1ajfPXmmkDLsXJq7Geaz43z&#10;VuJjxTsK5fRsCjJ3Z7UxOlPpFoawyaUZFSqtI60BYiLZqGYYqYrgVDIDigllRjTQ3NPZck0zbQZN&#10;j1fmpgxqsAc8VPGD3oGpEqgkVIqZojGMipM4qWx3uNKUwgCnsSe9Jigm4ylApwFOC0hCCl3UuKQj&#10;FBaAnNQuCeKlOBUTn5qdwexWlXEZHc11GkwiHT4wOhGa5skOyDtmuugQJbxqOgFB0YOL5myQDmlF&#10;JSig9EKKKKACiiigAooooAKKKKACiiigBDQaDRQIKbTqTFAihqabrZvpVXQJt8TxnqDWldLm3f6V&#10;z2jzfZ9TeI9GNUtUZvSSZ0vSlpG4NL2qTQSkPSlNMY8UARueKrOeamY8Gq7nFNIzZXkPWqE5q5K1&#10;Z8rda1iCK8hqKnuaQCtLmqQCkc0tFK5okIDgUz+LNSEelR/xYqo6sU1oOPanAfLTTkGnD0ojJplO&#10;N1Ynj+dNtVLmLacGp4ztPFLOu+M+taVqXtIXPPnFwnpsZUi4NPjzuANOfk4NInLj2rgTadiajui7&#10;F0q7EOKpR9auxGt1tc5PMtR4709iBUYIFNdxSuO4jtULEk0rNTN1VYhsRhxUDipi3NNIzVXJKxQ0&#10;qR4NWNnFAjNSw5QRQKmxTNuBThSBDweKmQ1CKepoKRYU80/rUIbFSBqRaY6mOKfSEUyijMtUnHWt&#10;KZaoSrjNUjORXK5FJtpxNIM+lJmRJEOauxdqpRHmrsZpMtWJu1FKBkUuOKRY2g0oFBHNADTSZApx&#10;FMINUAIcSDvTGOCT60sf+tOe1JJ3NeDnrtY+jyhWolaU5NMFDNk00HNfn9WXNNs9xLQlXjmnxnrT&#10;EGQfanxcqa3pSu4mbHUUq80jDFdzVloIG6VHzT2PApmamcuw0JQaKQ1mUNNRkc1MelRnrWU1YpDG&#10;61XdeasNUbCuaeprFkGcVDIoJ6VOw54qF6hbm8SjLbhuQBmoMPEe9aBBqNo8k5Fbxn3OmNTSzK6y&#10;cc9ajc55qZowDmkAUqc9atNblprcrD71VNSHKgAkkVqBYx1rQ02CyvLoRzADHQmqjO0r2KddUvfa&#10;2OMSwuJhhIzVyHQGVd1y4Qdua3/E1x/ZL+XahQnqRXHXGpXFxw8hIrqhKtVV1ojrw9WtiYKcNIv7&#10;zYEWmWXLEORUM2uwRjbbQqD64rDJJ5JzTSc1qsPF6ydzpjhIvWbbL8+t3UnV9vsKzLvWrg/u/MPN&#10;JIMtVC9hJwwrqpUaaa0NXSjFe6iGa4mlb5nJFQkZNSp6GniLHNdl0jNqTIwpNOCcVKEqQR1LkZOk&#10;3uQBOadsqwIqeIahzI9gVdhCHjrVOBishGcMDWwY8L06VlzR7Zt+QDmrpyvdHTRi4rQ7PQ9UW906&#10;TT7g/Ng7SayGjMQmgcBgp+U1Ts/OMqPboxYdeK27fTZZzI88ixlh3rPC1IYSu5t+690ceNwkGnKO&#10;j/U5y4Ty23Z5yCK9p8CaoNU0BUY5eI7TmvMZNP0y1jdrm6Lt7CpNB146SXFjPtUnoa9/B4+lUm1H&#10;RPufKZpllWdFWWp7aqsAeOlNJGcd64vR/EN7MytLLvDH5ua7SJxPCJB1r1rdVsfH1acqUuWaDHNJ&#10;1pSecDrSUnuYsaeKaRTmpD0pEsQCnDikBpQaodxwNKOtNBxS55oC4+g9aTdQTRYLgaSlJphOaAbF&#10;o4NJiigVxcUme1Lmmk0AmKTimk5oJpposUmL2pKWkoSE2KKXNN7UhOKdiLjiaN1MLCk3ChoTZIGo&#10;LVHuzQelSCYOeKhLc09jUL9aY7i55pwNRinjrUMaHg808NmowaVTSRZIaaaUmmmqWpLGP0qu54qw&#10;/Sq7jNVYCq5OaapNSFCT0pdlFgBRmpkTNMRasxrmqMpIQJUoXinqmafspNjSGKKkAxSqvFO21BaG&#10;4pKk20hWgYwGlNJjBpSaoiRCxpgbBp0lQ55qjJyLCtVhG4qkp96sRtxSJUrssr1qYdKgXrU69KTN&#10;4gajbrUhqNutIpjDSDrTiKbjFMzkOxmlC4pobFPU5pogRhmo8VKRUZpiaEFPFMp60hWFXrUoqMda&#10;eKC0SdqSl7UlSUFFFFMYUUUUAFFFJQAtFFFABRRRQAUUUUAFFFFABRijOKM0AFFJmigLC0lFLTGJ&#10;S0UUAFLSUtABUNxbQXURiuIY5o26pIoYH8DU3akNJmkSnb2FnYoy2dpBbqxywhjCA/XAqOcdauv0&#10;qrMKykdEGY064Y06I/LT7hOahiOCRWEXaRdVXiX4T0q5EetUIjVyInNd61R5clZlxKfUSnpUy9Kk&#10;0iJQelLSGmWNzTc0ppDSAKM02imIcKRqBSnpSQyMmm5p+KbimZsM0tIeKBRqTcXNOFMPNPWgpMD0&#10;qBzzVg1Wk60ImTI2Pek3YpaQimZXdyRalQ1CvSpVoZrFk4qK6sbO/RUvLSC4VTlRNGHAPqM1KOlO&#10;qTYr2tla2MZitLaG3jLbikUYQE+uB34FTmlNJjNAbiUlLigCgLCEUmKfijGaAsRlajI9KsFajK4N&#10;MpIiIzTSMVIwwaCuRQJkR4oBpDnNVbzU9P03Z9uvra18zOzz5lTdjrjJ56j86baWrEoyk7RV2aKD&#10;inisZPFHh8D/AJDumf8AgXH/AI1qWt1b3tulxaTxTwPnbJE4dWwcHBHB5BFSpJ7MqVKpBXlFr5E1&#10;Jiqt9qunaZ5f2+/tbTzM7PPmWPdjGcZPOMj86qf8JT4d/wCg9pf/AIGR/wCNDlFbsuNGrJXjFteh&#10;qdKKSOSO4hSaF1kikUMjo2VZTyCCOopSMU7mbTWgh601xxT6RhxRcRWIxSgU4jmkxTQWJFNOqMHk&#10;VJQFy3ijFOornOsTFBHFLRQFhu2jbTqKYxuKXFLRSEJijFOooKsNxSbafSUBYaRTCtSGkNAmiIrT&#10;SlSkcU0ikRYjK4FN2VIRQOaBpDAtIRUhFJgUFaEW3ihUxUhFJikJoaRUTrUpOKYwzmixDRWcYqtN&#10;ntVuQYqpKwFMiSKTg5qtOMVbY5NVplyKDJoy7hepqFJNvWrMo4IqkV54ovqNIt+YCKglBwTmmpkG&#10;iZ8KaTNEPgkwKuwy8isdJGUjir0DGlFiZuQOGxWhEBjNY9sxHetOFuKpGaNGI5qcKDVWI9KtpTNo&#10;ocABSMM0/FGKDSxCy4FVpBxV1hkVXkXrQZyRRI7UwjFTuNvWoWOTQc8hOAKejgVE3pmlQEGs2zLm&#10;LiNmpBVeNhkCps1LZSbFpQKOtKKpFpNihadim7sU0saZaiOJqNnpCTTGNBSQM+KhL/OMnilc1Xds&#10;UD5SeEZvIR23V2QGAB7VxVgfM1KBSe9dr6U2dmGWjHUUUUjqCiiigAooooAKKKKACiiigAooooAS&#10;ilpKBCUUUUARyjdGR61x9yxtdXV+2a7I9Oa5XXots27HOeKuG5nM6eOQSwo47ilzxWfo1x51go7r&#10;xV/NS1ZlJ6ATUbGlY1GxoQrjGNV5OlTOarStxTRLKsx4rPkbJNWpyapk1pFFRRGaB0pTSAVVzaKC&#10;hRk04ClAxU3NEhhXBqLOJKsnk1Cy4kFOMtRVVoIx6U3fhhUpXNQuNzFR1FKUrSNYrqTKc81JnIIN&#10;V4Tjg9anXk4NdVOd1Y5a9NPYpzx7fmpkQyc1Ym4gkPpWdHc5YD1rGdFOVzhqaaGnGcnirkRxVRV2&#10;KreoqQS4PWo1WhyyVnYub8io3ao1fikZs0JEMUmm9KaDnmnHpTJDOetPQ5NQkVNEtA0iwiA04rih&#10;eKfSZdiuRzigCpGXNN2mkS0JSg0AUmeaYrkoORSrnNMU07dQNMnVqU81CGxUiuCKDRMjlqjMOtX5&#10;DkVUmXihbkSKB4ajNOdeaYabMmKhw1W4nqmOtTo1JDRoK2RTgRVeNsjFSjgUGiHd6CaKMUWGFJtp&#10;cUYpgMACu3uKhdiFINTkcn2qrIck187n3wxPpspX7gq5yTR0oP3qU1+ezfvXPaJIzjP0p8X3WqJD&#10;8pFSp8q49a6sO9TOSHoeKV6aOBQSa9BS0sTbURulNIp3NNY47VnJXKQUmaUZI6UxjzUt2Q0KaYRT&#10;z0pjVEmmikNbpUJI6VMelREc1hJGkSFqiYcmp2FRMKxe5tFkDVGalcVGRVo2iQvULcVYYVCRWsTa&#10;LKsjsKba3Dw3aPk8GpJAO1VJFIBPTFbxSasdMUpKzN7xDbC/05Z15IFcCUwxHcV6FpEn2zTnhb04&#10;ritRtTa3siH1q8DJx5qT6FZZNw5qD6FE0AYBp+3Jz2pGGa9C569ysVO7mmyxho8HrVgpmmsuatSK&#10;0ZkqpLkY6GrCx8c1YkhxyBQpwPetXO+wuRdBix5xxUwjAp8RZjgRsx9hWlDpk0wDOPLX3rCdRR3M&#10;5uEPiM7y1AG449qesLPxGhP4VqmLT7IZkcyv6VWm1kJ8tvHt98VmqkpfCjOM3P4I39dhIdJlcEyv&#10;5SerUjWGlWzb3lMrDsBVKe9uZ+JHcr6Cqk1zDAuZZNv1NXGnUk9X9xbpySvUlZeRrSawsalbWJUH&#10;ris+TU5WlBklPNYFz4js4SQm5jWXJr4llVgnAPSu6ll8t+U5J5ll9C65k395u6pdjzym4kEZrOWR&#10;lbcjYqlfa19qnWQRhdq44FVxfHuOTXbTw8oxSaPMrY+nX1TOt0vxLdadIrMN6Z7mvbvCesw6vp4a&#10;NwTjkA9K+bopzIvBr0L4V380XiD7GpJSRCfxrsw1aUJKm9mfOZxhqdSk6kd0e1gFSSaTOac/z8Dr&#10;3qM8HFes9W2fIN3eoMaaelKTSUrGbYClFMzzTgatIVxwopM0ZosFx4NBNIKUnimMM00mlFIaBXEo&#10;oooAWkNL2pD0pAhKSlpMUFC5pDQOOtITQApOBTCeKQnNBoIkxppM0pxjFJTuRcUGnA8Uyl6UrAmN&#10;aomqpreuad4fsheapdC2t2cRhyrNliCQMAE9jUWj67pviGza70u5FzAshjLhGX5gAcfMB2Ip+RVn&#10;a9tDQFLmuG+JvjG+8J6VaHT4kNxduyiWRdyxhQO3qcjGfQ1L8NfFt54t0O4lv4UW4tpRGZI1wsgI&#10;yDj19fwrN2vY1VOXJz9DtCaehzXjnxr1m5tLvSLSzup4HEcksnlSFcglQucf7rV6B8Po7hPAukG5&#10;keWaSDzS8jFmIclhyfYilpexo6doKXc6kCmkV4x4y+LOuaL4xudPsILdLWzcIyTRktMcAkk54HPG&#10;K9g0+7GoaZa3ojaMXEKS7G6ruAOD9M1UWialNxSb6khGRTAmc1YC5pNmKpkrYrNFxUW3Bq6VzTDF&#10;mpQFdVqxGORQI6mRcVZLQ9RS4pyDNOA55pMaQgGKCKfgUhqSkJSGg14Rb/GjXZfGccLWkH9mvciD&#10;7KIz5gUtjO7OS/6e1TcqNOU72Pc2GDTSeKdIOahJrRGEhkh4qmzHdya4/wCI3xAHhCO3trOOG41G&#10;b5zHJkqkfqcEHJPA+hpfBWteIvEVmdR1aztLSzkH7hY0YPJ/tcscL/P6daU1exLpSUOd7HZo2RVq&#10;FulUEODVuFuRTexki+nNToeKrpU6GszaA41G1SnmmEUkaNEZpDzSmmiqMpBinJxSA15X8ctZudO0&#10;HS7a0uJbeSe5Zy8TlWKouMZB6ZcfkKG7K4U4Oc1FHrDEYqPGa4n4Si5b4eWVzd3Es8tzJLJulcsQ&#10;N5UDJ/3f1rth0oTuE48smuwbcUooFLTIsKtPFRg08UMdiTtR3oHSipLQUUUUAFFFFABRRRQAUV5f&#10;8YPH954WtbbS9JkEWoXiF3mxkxR5x8ue5ORntg98EeW6ZpfxL1GWyv7eXX/LvXUJdC4k+6xA3HnI&#10;XHOTxj2qXKzsdEMO5R5m7H1FRTY08uJE3M21QNzHJPuT61zbfEHwsuu/2KdWX+0ftAtvJEMmfM3b&#10;duduOvHXFUYKLeyOmooooEFFFFACUUtGKYxKKWigBKWiigAoxQKWgBKXFFAoAKSnUhpFoY1V5RVl&#10;qgkGRUs3iZVyME1TU4krQulrOPElcctJG71iXYjxV2I1QhNc78StRk034e6pPBM8U7BI0ZGIOWdQ&#10;cEdOM12Ql7p5ji3UUe53aHiplrxz4ETX95Y61d3l3cXCmWKOMzSl9pAYnGTx95a9iSqTurmkockn&#10;EfikNLTWpgMpDTqaaY7CUYpRXL/EHxWfB3hSbUo41e6dxBbq33fMbJyfYAMfwqW7BGLbsjp6Wvle&#10;2m+IfixZtWtJ9avEjfBkglYKrdcKoIHHHCjjivorwRa6lZ+DdMi1ee4m1AxeZO1w5aQFiW2sTzkA&#10;gfhSUrmlWjyLc3iOKjPWpT0phHeqRz8pH3op+KTGTTuTYACacBQBS0h2DFQyDmpiOKiYU0KSICMU&#10;HpTyvFNxVWMmgUVKlV7i4hs7Wa6uHCQwo0kjn+FQMk/kKytB8aeHfEl69ppGordTxxmVkETrhQQM&#10;5ZQOpFSzSMZNXSOlXpThTVHFOFI2SCilpppDFoxTRS0xpC4oHWjFLjFIqwEVGRUppjUkwSIiM0EU&#10;6mtTvclkLLzXkPxju421DSrIBvNiieZjjghyAMe/7s/pXr5GTXm/jXwFrnijxCb2CfTo7eOJYYhI&#10;7h8DJO7CkZ3M3TtiscUpSpWij1cjqUqWMVWtKySf+X6njlfUPh+1msvDmmWtwmyeC0ijkXIO1lQA&#10;jI4PIr5m0+yk1HUrWxhZVluZkhQucKCxAGcdua+qwvFc2AXxM9viuppSp+r/AC/4J4r8ZrqZ/Edh&#10;aF8wRWnmIuBwzOwY568hF/KvNq9j8Z/DjXvEnie51G3vbIWzKiwpPK+5AFAIwFIA3bjwe/vXk+lW&#10;P9p6xZWHmeX9quI4d+3dt3MFzjjOM1zYmMvattbnr5NXofUoxhJPlWtul9f8z6Z0C0msvDml2lwm&#10;yeC0iikXIO1lQAjI4PIq+RT8c0EV660Vj88nJzk5PqRYxR2pxWkAp3FykTL3qM1O4qBuKaYnEUCn&#10;0wHingZFMlIvd6KdijFYnWNxRinUUgG0Yp1FFwsJRS0VI7CYpcUuM0baoLCYoxTgKWkwIyKaRUpF&#10;MpAMA5oIp1IaBNERHNJinGm5pEgabSk00460wTAmk3UxnxTN/FDG2OY0wtjims9NLUN6GUmRzPxV&#10;RhuzU8jZNRE4FJNk6srlDUcicdKs7qY3NVcLGPdp14qmsZzWpdJlqhSEGpaJsVlg6nFQTJWoy7e1&#10;Vp4+Mik2NGcIulW4UOKaq84qzEOcUkORYgU8VpQAnFU4hgDFXrc8itEZ2NCEYAq0pxVSPkiraDgU&#10;zWJKpyKXBpAQKN1DZbYpFQyAYNSM3FQuwqbmcpFSTGcVVc4PFWJmHNU3fmpuc0nqKTg08NVZnpVf&#10;NRcSVy6jAVOrZNUUf1qdHz9KDaMC2CBS7xVYydqTfVI1UCwXFN3cVGuTTwKstREJxUbPipGFQPSH&#10;ykUkuaqyTEdKkkB5qo6nNUrEl7S5CdWh9jmu771wGjf8hmAnoTiu/wAcipZ1YfZi0UUUHQFFFFAB&#10;RRRQAUUUUAFFFFABRRRQAUhpaQ0CEooooAQjNYuuQb493pW1VO/i82BhjnFOOjJlsYfh+42TGIng&#10;mugZsVx8Tm2uwR/C3NdOk4miVx3FXOL3M1sTF81GzUzzBTWfNQkMHNVZG4NSu1V5WqkBVlbOarEc&#10;1NJUJq0y4jMUYp1GKGzaKYAUGjNITUNo2jFiHrTHOSKcDzTGOGz2FOL1FUWg6Z8ICo6daiK+cnmR&#10;n5h1FRnUYhMUb7p4p6RNFIJEbMbdqUk76msZaaBGDK24cY61OGyMY5oYKp+QYzQOlbQkkZyjciwS&#10;kiHuDXNrPsvRGexrpwuS3OOK46/huBqmYo2YZ7VfPqcdalzK6OzyGskaq7MQwzxmnW3mPYqHTaQK&#10;hSQXCNg/MtKUb3aOCtBqxbRu1PbNRxHKj1qYDioOa9xFGBRRnmlXk0CQ5VzirCJimoMCnikykSYp&#10;QMUgFOJJpFBTGFPHqaceaTYFViRSZqWRfSoSMU0ZtCg08Hios0uc1VhEm6lDYqIGlBp2KuTFiRUT&#10;5NKDQeRUjvcoyrzUJHFXZVzVZlxRcloiAqZBUeOalSpuKxPGcGrKniqinmrMfSqKRIBS0AU4KKZQ&#10;2jFP2inBcDcKXTQHorkJHX6VRz8zCtBhhS3rWaDmVq+az6WsUj6rKo2oXID940vWh/vGgV8BNWkz&#10;1ug5eKlHSoxUo6V1UCGKKWm0ZrsjLUkUmmmgmiiTuMUNiozyacTikwM5qd9BoSkI4p+M0hGBUzjb&#10;YdyPHFRsMGps0xxms3ZotMgYZqF6sEVC61yvRmsWQMM1Gw71OwpjDIqkzeLK5FRsuRipytJtrRM0&#10;Uim0dV5Isgj1rSZKhaFm6LWkZm0ahZ8NxbrgpuwBWV4qijF8wTrWlp4ezuAxzg+lReIrVZsTR8nH&#10;NXCUVVUjOlLlxnPfRo5IptX3qJl4q8LO4nPyIceuKnTQrqTGV/Ou/wBrGO7Pb9tCPxMyduF5pu0V&#10;0KeGLiTo4CjqTSNpNjp5LXd2rY7ZqfrVPZO7I+u0dk7vyMARtINqKWJ9BUlvolw0vmXDrHGOxq3e&#10;+LNL0+PZbNGD0JIzXKaj45SQkId1dVGliq3wRsiJ45U4tzaivPf7jspL+0skEdrCGb+JqyrzVXfl&#10;5ti+ma4OfxXdyErFhM98VmT3d3ckmSdjn3rvo5PJO83b8TzZZxhKavSTmzsrrXLKHO6YsR6c1mS+&#10;KYwP3ETE+prl9hJyWJ+tTooGD1HevRjgKMFrqcNTP8VUuopRX3l278RXtwpUEpnuDWRJJPKf3krn&#10;Pqa0JbTdF5qrxUEUBlDDHzDoK7KUacF7kbHiYutXrO9WbZSMXNOQbWzV5bXzYzjh16io4oC2QRzW&#10;/NdHCo9hMZUMOaUkMKs20REhRhlWGKglhaCUxsOa52tT1MLU93lZNbZQ5zXqnwbtjPrlxdEZES8G&#10;vNNI0y61nUIbG0RmlkOOB0r6Y8LeHbfwxocVjEFMpG6V8clqKNJznzMxzbEQpUfZrdm0x+ZmHeoz&#10;xTt1NNenbW58jcQmkLUGmmgkM0A80maUHmmA6nU2nUwHCikpaBhSGnbe9IRSAbRS4oxQADkUmeKc&#10;Kb3pAHSgjvQBRmlcoQ0winE5FJQDG4pCKlC8UbapEWuQYpdteMfE34g+ItD8ZyaZo9/9nghhj3II&#10;I3y7DdnLKT0IH4V7PaRTJaQLcuJJ1jUSOBjc2OTge9JNN2KlRcUm+obaULXl/wAXfGuseGL7S7TR&#10;b37NJJG8s37pH3DIC/eU46N0rqtM1PVh8LU1e5lafVW017lXWJcs5UsmFUY7qMYpqSu0P2LUVLuc&#10;Z8eLsxaNpFkD8s1w8pH+4uP/AGpW18JbL7L8PbOTGGuZJJjx/tFR+iivD/FHiDxHrlzAviOWV5oF&#10;PlrLbrEVDdeAo64/SvQPhdq3i6TW9O0m5+0x6JDC52PaKi7dp2/Ptz94g9eazjJOdzqq0WqHLfbU&#10;9b1TRtO12xNnqdpHcwE7tr9j6gjkH3FLpmk2GiWK2Wm2sdtbqSdiDqT3J6k+5ryr4nePde0HxWun&#10;6Pf/AGaGO2QyL5Mb5cknOWUnptr1yySddPthdNvuREvmtgDL4GTgcdc9KptNnI4TjBNvRnz/APGO&#10;8N1478gD/j2to4sAdScv/wCz177pNp/Z+k2Vlkf6PAkXH+yoH9K+eNdH9u/GOaBzlZdUS2Y4zhVZ&#10;UP6LX0e0ixI0jnCIpZj6AVmt2dNbSEI+Rm6j4P8AD2s6lHqOoaTb3F2mMSMD82Om4A4b8c1uBccD&#10;pXiXw38d+KfEnjiCyvtS82x2SySReREvAU45Cg8EjvXqni+41a18K382hxyPqaqogWNA7ZLAEgEE&#10;HAJPSqi+pnUhKMlFs2wtIRivB/7b+Mv/ADyv/wDwXw//ABFYupfEb4i6Rdm01DUnt7hQCYpLSAMA&#10;emRs4oc0aLDyezR9HkUlcP8ADl/F2o6d/a3iXUneKdf9GtTbxodv99tqg89hnpz3FVfiD8TIfCb/&#10;ANnafHHc6qyhmDn5IAehbHUn049fTLurXI9m3LlWp6HjFSLXzzY3/wAVvE6DULGW/aE8o6mOCNh/&#10;sg7Q3610vhj4mazo+rDRfHNu8DOP3d1JGIyvpuAGCpxgMOh656gU0VKi1s7ns60uOa8M+GfjzxZ4&#10;l8cW9lf6n51iI5JZYvIiXICkDkKD94r3r1zxP4l0/wAJ6JLqmosdikLHGuN0rnoq+/8AIAmjmTVy&#10;Z03GXL1NjFIRXzXqXxV8a+JtQMGktLbI7fu7Wwi3vjt82CxP0wPaoYfiP4/8NXax6hcXJIOTb6lb&#10;8sPxAYfgajmRqsPLufTB61gr4M8OJrv9tLpFuNR37/Owfvf3tucbu+cZzUeva3c6d8PbvWcCC8Ww&#10;81do3BJWXjr1AYjrXE/CDxZ4l8V6jqZ1fUPtNtawoFXyY0w7E4OVUHorU+pkoy5XJM9VfmoGXqR1&#10;qj4k8Q6f4W0aXU9RkKxJwiLy0jHoqjuf/wBdeCat8VvF3iG+aHSd1nE5Ijt7SPfIR7tgkn6Y+lU5&#10;JEQozqbbHbp8KZr/AMWSa54i1SO+V5PMaCOIqGI+6pJJ+UDAx6CvQXUIAqgADgAdhXz8vjnx/wCG&#10;7hDqE18gY58rUbc4cenzAHH0Ir1rwV44s/GVk42C31CEAz2+cgj+8vqv8unoSRlHYMRSq2UpO6XY&#10;6ZetWojXLeO9VudB8GX+oWcwiuo9ixOVDYLOo6Hg8E15v4a+K+tpZXkd3v1bVZ3jjsLdYFUKcNuJ&#10;2AE9V468dqHJJ2MqeHnOPMj3+JuKsIa+b9e1v4paL5WranNd2kLMNmwRmJT2DKuQP+Bda9X+GPjp&#10;vGejS/a0VNRs2VJ9gwrgg7XA7Zwcj1Hvikpa2NXQlCPNe6O9ppFOFBqiehCRTcVieMfF2neDdGN/&#10;fEu7HZBboRulf0HoPU9vc4B8RHjj4jeOb+WPQ1miiDD93ZIFWPPTdI3Tp3I78VLkkONCU1fZH0RX&#10;gvx8vGk1/SbHPyw2rTAe7vj/ANpiiLxh8R/AdzE/iW0nutPLYcT7XHPpKucH2JP0rmfiJq0Hizx+&#10;JtPl863mit4oCOvzKDg+4LEEdiDSlK8bG9Cg4VObdH0L4Ks1sfA+iW6gjbZRMwP95lDN+pNbZqlq&#10;OpWHh3RJr27kEFlaR8/QcAD1J4AHrXiV98SfGvjPUpbXwlZy29svAEMYaTb2LueF/DH1NaNqJzRp&#10;yqtvoe9ilzmvni4174p+CWW81U3L2u4bhc7J4j7FlJ2/gRXsPgbxpZ+NdGN3Ank3MJCXNuWyY2PQ&#10;g91POD7H0pc92FShKC5r3XkdOKeOtNFOFUZDx0paqahqFvpWmXWoXb7Le2iaWRv9kDJx71883vxF&#10;8e+NdUnj8PJdwW8fzLb2Ee5kXsXfGSfyHtUOVjenSlU1Wx9IUteIfDrx941ufFUfhzV7OS8/57G4&#10;j8ma2UdWY4GRz0IySRg16p4p8U6d4R0WTUtRc7QdscSfflfsq/54pqSauE6Uoy5Tbor5n1X4teNP&#10;EuoGDSGks43OI7Wxi3yEdstgsT9MD2qCL4h/ETwtdx/2jPegE7vI1O2OHH/AgGx9CKjnRr9Un3Vz&#10;6f70VyHgHx/Y+ONNd0QW2oQY+0WpbOPRlPdT+h4PYnE+LXiPxRoS6Snhg3AeYym4MNqJuBt25ypx&#10;1b8qq6tcxVKTnyPc8w+Nd29/8SpLUcm2t4YFH1G//wBnr6RsLRbDT7azjOUt4liU4xwoA/pXx3d6&#10;lrGr+I21C4Mlxqzyhj+5G4uuMfIBjjA4x2r2L4ceKPiBrXjK3ttbmu/7OWKSSYS2CRBsLhRuCAj5&#10;iD17VEXqddak/ZpX2Paq+XfAgPiL4zWt1Jz5t9NeMcdxukH6gV6B8XPFvizQ9aittCluItP+xB7i&#10;RLRXUMWYHLspxwB0I61414av9d0rVPt3h5ZvtsaEb4rcTFVPB4KkD64ok9QoUmoN9z7HoryrWtd8&#10;Y2PwZsdeW+eDWI3El2720YLRs7KAUK4GNydAOldN8M/E0/irwTbX15L5t9G7w3L7QuXByDgcfdKn&#10;pVpq9jldJqPN52Ovorgfix40bwn4Z8mzl2apfExwFTzGo+8/4ZAHuQe1dZ4f1VNc8O6dqiY/0q3S&#10;UhegYjkfgcj8Kd9bCcGoqRpUV5J8W/iRqHh2+tNF8P3Iiv8A/W3MgjWQqD91MMCMnqeM/d9a7zw9&#10;LqOm+EIbvxTqAkvFhM93K6JGsQxnbhQB8o4Pvmi+thum1FSfU36K+fvEfxl8Qa7qv9neEYHt4WYp&#10;EyQiSef3AIO36AZHrTI5vjLoUQ1KRNQmgxuaOUxz8e6All/AA1POjT6vK2rSPoSjvXhPiH41Xd74&#10;NsZ9GlGna19p2XcYRZAECnlQ4PysSPcbSPc+ifC7VtX13wRBqmtXX2m4uJZCj+WifIrbQMKAOqtT&#10;5k2RKjKMeZnZd6WvnS3+L/iAeNpDdauV0NLuRzCtvESYVJIQNtySQAoOc89e9Udb8d/EXVTJq0K6&#10;pYaWSTEba3ZYkXt8+35vqT+VLnRosNO+rPpnFLXL+Gry80fwBa6h4p1BmuEt/tFzNMApQHkKQAOQ&#10;CBjkk15TqnxW8X+LtVksPBdjNBApODHCJJmXpucnKoPp09TTciI0XJu3Q99NHWvnS61X4ueC1Goa&#10;k141qMeZ55S5ixnoxUnb9cg+9etfD3x9aeONMdxGLfUbfAubfORz0ZT3U4+o6ehIpJ6FSouKundH&#10;XmonHWpjUb0pDiZ9yuRWVIMNmruu6naaLpVxqN9KIreBNzt/ID1JOAB6mvBNT+JPifxNqjWnh2CS&#10;3ibOyOGMPKV9WbBx+GMeprlqRcjqgro91hNee/G68EXhCztQfnnvFbH+yqtn9Stceup/E7wsovrx&#10;Lme1X5pFm2Trj/aKklR+Iqn8SPGdr4v0/QpLZfKeNJWnhLZMbkqMZ7j5cg+9bJ+6zBUGqyl0PU/g&#10;jaNa/D9JSMC6upZR74wn/slemJXG/D+BdK+HmjLK6xotoJ3ZjgKHy5JJ6ferz3xF8X9b1nVzpPgi&#10;1cjcQtwsHmyy46lVIIVfqCe/HStbqKRhySq1JNHu9NNfO9zN8ZNAhOq3L6iYVBd8tHOqr1O5Bu2j&#10;8Bj2r0X4bfE6Lxoj2F9FHbavCm8qn3Jl/vLnkEZ5HPqO+BS1sXKi4rmTuj0GkPWnU2qM2JnFeL/t&#10;A3pWy0OxD8SSSzMuf7oUA/8AjzfrXoHxD1XVNG8G3d1oolOo7o0hMUIlK5cbjtII+7u7V8z+KNe8&#10;Qa7fRN4ille5gTaiywLEVU89AoqJy0sdGGpty5j6K+ElmLL4a6V8uHmEkze+52wfyxXbZr5u8N+J&#10;viQlxpWjW0l5b2e+K2TOmptRMhcljH0A6kn3r174n+I7zwx4KnvdOn8i9eaOKGTarbSTk8MCD8qs&#10;OnenGSsRUpy599ztAaQivnnSvi54obQLmD7Q2o63dTiO0VbZP3KAZZtqKNxJIABz0Ppy/wAIap8R&#10;dR8eWGnahf6taq7+bcLcwlB5S8t8rLgZ4A46sKOdA8PJXuz6BNAFcz448caf4J0xbi5Uz3U2Rb2y&#10;tguR1JPZR3NeGXPxJ8feJ71o9NmuUzyttptuSVH1ALH8TQ5JEU6Epq/Q+mhQa+aLH4n+OvDF+sOq&#10;vNMq8va6jBtYj64DD88e1e8eEfFun+MdFXULElHU7J7dz80L+h9R3B7j0OQBSTFUoypq72N89Kja&#10;uG+LXifUfC3hW3udJuhb3k12sQbYrnZtYnhgR2HbvXBaJ8V/El3oQ0+3ifV/ElzO/lsIFCwxALjK&#10;oACc7jzwO57U+ZJ2FGhKceZHudN6mvnPWfEnxN8K38V3q93dQGUkqHEbwt6jC5UfTrXtHgfxXH4w&#10;8ORakIhFOrGK4jByFkABOPYgg/jjtVRmm7EVaEoR5r3Qz4jXjWHw81uZTgtbmH8JCE/9mrzn9n+y&#10;Dahrd+RzHFFCpx/eLE/+gCuc+InirxVd6hqul3ss6aKbx0hR7VUVlRztw20E9AetZfg7WPGOlDyf&#10;DpuY7e6mUSPHZrKC3T7zIcYzWTneVzsp0ZKi1dXZ9XqadmuI8ffEKy8EWSLsFzqc6kwW+7AA6b39&#10;F/njHqR5fBqvxc8ZJ9u04XcVq2Wj8jZbR4/2SxBYfiatytoYwpSlG7dkfQ+aTNfP+kfFPxb4R1hN&#10;O8Y2008BxuE0QSZF/vKRgOOvXOcdRXvNpdwX9nDd2sqy286CSORejKRkGhNMU6cobk4pa+eJPi14&#10;gh8fzRyaxt0KHUH3RrbxEm3Vz8oO3JJUY65561R1zx78QtaaXVbOPU7HSdxMX2a3YRqvbMgHzH1J&#10;P4Cp50bRw8up9LClrkfB95fab8PrXUvFGos83kG6mmmAHloeVBwMkhcdcnJx6CvKNf8AjF4l8Ras&#10;NP8ACUEltCzFYhHCJbib3OQQvrgDj1ockKNNybSPoU9Ka3SvnxLr4yeHIRqU8d9PbAbnSYpcDaOT&#10;uUEso9Twat+JvjPe3nhbS7nQ7gafqbTOl5DsSTaFAwRuB+U7sg9eCO1LmK9i76O57rUbGuX+G+qa&#10;prXgWx1PV7r7Td3LSNv8tUwocqBhQB/Dn8a6dutWjKUbOw0cmuO+IvixfDujNaWsqf2leKUQByGi&#10;QggyDHQ9hyOeedpFdmorzjxZ8LZ9c8Rf2jYX6RR3LA3S3DM7IeBlOuRj+EkAYwDg4GVdz5LQWp35&#10;XDDPEJ4l2itfV9v69DnvhDoEl7r8msyB1t7FSqEcB5GUjHTBAUknkEEr617gBVDRtItNC0m20yyD&#10;iCBSF3tliSSSSfUkk+nPGK0gKVGn7OHKPM8W8biXVtpsvT+tTz74p+KV0bQm0mA5vdRjZCQV/dxd&#10;GJByfmGVHH945ytcf8H9AkvNfk1pwy29ipVDyA8rqRjpggKSTyCCV9a6Txf8Kp9d8R/2lYagkUdy&#10;wN0tyzOyHgZTrkY/hJAGMA4IC9/o2kWmg6RbaZZK4t7dSF3tuYkkkkn1JJPpzxisPZznW5p7LY9N&#10;4vD4bLvYYd3nP4vLv/kvvLtJ1oNFdZ8+oiEU0jFSYzTSuaClEjIzULr+VWSMVE4ov2BxIQOKcDxS&#10;GincjlNKilFFZmwUlLmigBMUuKKWpYCAUuKD0pM0DF6UUlLmgApabmgmgBTTKWkoEMOaQ0ppDQJj&#10;DTTTmptIkYTTSeKVqjY4oJYxyKZ1pzc0zpQJvQYxxTN1OeoGbFBm2OfmojS780ZoRSGbeaGBApQw&#10;pW+YUhlOVN3J61Ei4NXmj4qs0eGoYpDHXIqtLHxV0j5ahkXg0DiigsfzVaji70wfexVqPAXmjQbQ&#10;qYAqxC4BqqwxyO9CPhqdzKWhswyjpVtZMismGQAiraTcdadzPnLm+jeaq+aBzQZqVwdQsFuOtRM3&#10;vUJmphkzSIlJiSsO9VJCCOKfKTVRy3NCRK1Bj70sb1AWNOQHNTbU2gi2Hp4l7VABUqJnmnY6YomU&#10;ljmphxio1GBTuTxS1NFEmDgUu7FRqtPIOKdyuUUtmonNOK1Gw60kJohcE1WdcMKt4Jpjx85rWKMp&#10;OwaZHs1OH0BzXedRXE2IxfxH3rth90fSiR0YZ+6FLSUtSdAUUUUAFFFFAwooooAKKKKBBRmik6Gg&#10;BaDRSE0DENFIaM8UCCo5VDIfpTzTW5U0CZx19Fsum471PY3ZTEbHgVb1i3IIdR9ax1OCT3rdO8SW&#10;uxuCYE9aUyY6VmRznGO9WFl4HNRYViyXyKhlbik35qNm96QEMhqM8inyUzOaLmkRBRnPFLijFJnV&#10;TSG4ppHNPIpMVmzqQ1T859KRsMrCl25zSKCM1UZJIUoRbMNlMcsm5c4PFa9kxeAb+1O8pJDkjmpf&#10;LVRheBSTb1Y3GKWgZ3ZpFPOKXHNNAw+a1izJocNu45psKxiQ/ICfekPzPxSN8jgjilU8gpQVy6QC&#10;h6fSubjc22oOv8LGuhjYHH0rn9VXyrkOPWtMPV5W763ObE0rq5qIefr0qwGG3HeqNvJvhVqtK2ac&#10;rKTSPCqw5JuI4DJqVFK0sa1NtApE2GjNPWkozSAl3U4etRqM1KBigaFxRS0VJQ01FIvSpSKTrTE0&#10;VWXFIKnZaiK00yGhKBSHikzVp3JJM+lKCaYKeKTQ0McZFQMlWW6VCxxSKICmKUcU8nimikiWSCrM&#10;XSqy9Ksx8UwRYUU4LSJyKkAoNUhNmefSjGAQO9OxQexHakr8w1vZledTHHzWaARKSR1rSvzvAYdq&#10;og7+T2r5DOOZ1ve2Pr8IlGkuXYrSffOe9IBRIcyGgV8bVfvs7lsPFSA4qNadWtJ2RLH0U0GlrqUr&#10;6k2CikpR0p3AQ0gGRSnmlUdaSWuo7iUYyKVeTSkdquKumFyLFNI5p5GDRjv1rFruUmQMp5qNhwas&#10;sCR0qFkJ7VjUiXFlcjNMKmrYjPpS+RmsU2aKoil5ZNKISaviECjyxS9oL2xSFvTxb1aximk0udsX&#10;tJMi8hQoOKmubOP7KG6560wkspC8mrBkiisDJcyqgA7mtaS5k779DOUpXTvrczEjjhAWNRio7u9t&#10;rCFp7uVUUDOCa5XxD8QLSwZodPiWaUdWzwK8q1bWtR1m5aS4mfBPCg8CvWwWT1sR71T3V+J1TTgu&#10;aZ23iT4lXMxNtpEe1Bnc+OtcFeavqN2xee4cse2ahiFyGxGcZ609YXb75Xk19Vh8JQwqShFfqc8p&#10;SkrRbRQLMzfOxNBXnpV+SKHy8MpB7sKDaW7KDHcBT6N1r0I1E1dHk1KTTs3cpKAx5qaEAyY6irB0&#10;y4VlK7GB9+ahaGa3k3PEyr7indMjVEjW5TLEfIaSBdp29jVpcyxgg8ehqKRBn5eopq2zM5PUt2Ug&#10;RzDKMo1Q3EDWt4rjoTkfSpIj5yDpuWtCSMXdpz99BgUpJRdiXO6sZ15FtQXkA+XowFOdYwiyxjKN&#10;VizZWQ2zjjuDUNvH5Ur2j/dYllzVrYxk7MmSFXiG0fNT7rS571oRbxl7hyFCgdaitZfJnMcldfoV&#10;yLLUre5ABZOhodPmWgRxMqD51qeifD/wTb+FNPW6u1VtSmGWOM7fYV2JOST61Fb3S31pFOpBJUGp&#10;FbK++a7IQUFZHi168q03UnuAoYUMM0hHSrMhKaacRTSKQhKAKWjFIB4paaDTutNAkOHNKBQOlLjN&#10;Muwo6UhFOHA5pDU3Cw2jFLjNLikFhtIRTqaetK47CCmtT+1NIp7jGUoGadtpQOaEQwo604LSheap&#10;AfMmuKfEHxtlgk5WTVktm4/hRgh/Ra+mgtfLvh6+t9B+LaXeuZSO3v5hOxB+RzuAY49GIP4V9C33&#10;jzwpp9k13Lr+nugGQsE6yu30VSSazg1rc68RFvlSXQ8M+Nd2bv4htbDn7LbRQge5y/8A7PX0Pptk&#10;NP0uzsl5FvAkQ/4CoH9K+bLBpviH8XI7pIHEVzeLM6k8pAmOp6Z2qB9SK+n8Zpw1bZNf3Yxj2PmP&#10;4oyHVvireW0TbsPDbJ9dqgj/AL6Jr6PEaxRrGi4VQAAOwFfN2kZ1/wCNsc0Y3LJq73C9/kRy/wDJ&#10;a+lWHNOn1ZOK0jGPZHzT4u/4n3xintl6S38Nr9MbUP8AI19IOQqFmICgZJPavnDwd/xPvjFBct0l&#10;vpron6bnH6gV7z4su/sPhHV7ndtMdnKVP+1tOP1xUx2bDELWEPI8C+Hq/wBsfFO0uZcndNNct9dr&#10;MP1xXu3i66Fj4N1m4Jxts5Qp/wBoqQP1IryD4IWnm+K725K5ENmVB9Czr/QGvRfi1di1+HV8vRrh&#10;4ol/77DH9FNTH4bl1tayj6HC/Aa0Z/EeqXgB2xWgiJ9C7gj/ANANe94zXkXwEsimiave44muUiB/&#10;3Fz/AO1K7rxn4wsfBuiNe3OJLiTK21uDgyt/QDOSf6kCqhpEzr3lVaRn/EPx7b+DNJ2QlZNVuVP2&#10;eE87R03t7D9T+OPOvhn4CuPFGoN4q8Rhp7VpDJEk3P2qTJyzf7IPbufYc8/4XtLXxv4sn1jxdrdl&#10;b2yuHmW4uUiaY9kUEghQO46Dgc8j36Pxb4ThhSKHxDokcaKFREvYgFA4AA3cCkved2aSTpR5I79W&#10;ak0iwQySv92NSxx6DmvmLwdZDxr8SYP7U/eJczSXNwOzYBbb9CcD6V9Pq0F5arJG8c9vMgZWUhld&#10;SOCCOCCDXzDp8tx8NfiUpvImZLOZkcAf6yFgRuHr8pyPcUT6Bh9pJbn02qLGixooVFACqowAB2Ar&#10;kviZoNtrfgfUHljQ3FlC91BKRyhQbmAPuARj6egro9M1bT9ZskvNNu4rmBwCHjbOPYjqD7HmvPPi&#10;143sLHQLjQLO4SfULsbJRGwIhTPzbiO5xjHXBz6Zt2sY01JzSW5zfwDsy/iHVr3Hyw2qxE/77g/+&#10;06h+PGqS3Hiqx03c3kWtqJAvbe7HJ/JV/Wuk+AtkU8P6re/89rpYh/wBc/8As9Y/x40KZNS0/Xo4&#10;828kX2aVgPuupLLn6gkf8BrO3uHSpJ4h3PUfAHhay8MeFbSG3hUXU8SS3U2PmkcjJ59BnAH9Sa3d&#10;T0mw1mzaz1KzhurduqSoGAPqPQ+45rgvh38TNF1Pw9a2WqahBZajaxCKQXEgRZAowGVjwSQOR1zn&#10;tXQyfEXwydatNItL9b+9upliVbT94q5/iLfdwPYk+1PQwlGfM77mN8ZrwWnw3vI+91NFCP8AvoP/&#10;ACQ1g/AKyMfh3Vr7/ntdLEP+AKD/AOz0vx/vTH4f0mx7TXTSn/gC4/8Aalb/AMGrIWnw2spP4rmW&#10;WY/99lR+iikviLelD1Z5r8dNXluvFtvpYc/Z7O3DbO29+Sfy2ivVvAPhOy8L+GbRYoU+23ESyXM+&#10;MszEA4z/AHR0A9s9Sa8v+O+hTW3iO01pI2NtdwiJ36gSpnj2yuMfQ13XgT4l6Hqvh+0ttR1CCx1G&#10;3iWKVLmQIJNoxuVjwc9cdQc/UtfE7jqJujHl2Ou1fSrPWtOmsL+BZreZcMrDp7j0I7GvnHwgZ/Dn&#10;xUtrJHLGO+axkx0cFihz/P8ACvavFHxM8O6Dp8j29/b6heFf3VvbSCTLdtzLkKP1ryL4X6Pd+JPH&#10;y6pOC0VpIbu4lI4MhyVH1Lc/QGiTu1YmgpRpyctju/jZdCDwfa2wbDT3i8eqqrE/rtql8EvDkKWF&#10;x4hnjDTyOYLcsPuIPvEfU8fgfWqXx4uwbrRbIHlEllYfUqB/6C1eh/DqyNl8PtFiIwWt/N/77Jf/&#10;ANmpbyE24YdJdSL4oSpF8NtYLgEMkagH1Migf4/hXHfs/WmF1y8IPJhiU/8AfRP81rX+N935Hgi3&#10;tw2GuLxAV9VCsT+oWrXwMszb+A5JymDc3kjhsdQAq/zU0/tCj7uHfmz08UtIKUjiqZktj5n+Nep3&#10;GofEOWwYnyrGKOKJM8ZZQ5P1O4D8BXvvhrw9a+GPD9ppVoigRIPMdRgySY+Zz7k/pgdq8O+OOgXG&#10;n+ME1tVY21/Go8wD7siKFK/98hSPx9K9d8C+OtO8Y6PCyzxpqaIBc2pIDBgOWUd1PXIqI7s6aqbp&#10;RtsdBf2NtqNjPZXkKzW8yFJI2HDA18w+HdDFt8XbTR0JlW01UqCR95YnJyfwWvobxf4x0rwhpklz&#10;ezo1ztPk2qsPMlbtx2Hq3QfkK8Q+Eaz618UW1Kc75kjnu5W/2n+Un85KcrNomhzRhKXSx0fx71aV&#10;RpOjo5ETb7mVf7xHyr+Xz/nWD4S+LVt4S8PQaVb+GxIUJaWb7ZtMrk8sR5Z9h16AV0fx30SWa003&#10;W4kLJAWt5yP4Q2Ch+mdwz7itz4X+IdE1/wAM2enypaDVbOMQyQuihpFUYV1/vfKBn0Oc9smvONOK&#10;w6uro5S++OVvqVhcWV14VElvPGY5FN/1BGD/AMs6xvghfSW3j426f6u6tZEcE+mGB+vGPxNey+Jd&#10;a8M+FLI3OppaqxGY4FjUySH0Vf69PepPBuvaL4o0pNT0uCKGRTsmi2APE3cHHUeh7/mA+W71Zn7S&#10;KpvlhZPzOpFLimKaeK0OUx/F+jSeIPCOqaVCwWa4gKxk9N45UH2JAFeA/Djx0fh3qt/p+r6fN5E7&#10;qs4C4lgdcj7p6jnkcf0PsnjD4l6R4N1SwsLtJJ5ZzunEXWCPnDEdyT29AT6Zo+MtL8C+M/D0mqXO&#10;p2ETrEWi1GOVd6cZAYdW/wB089hg1k99DrpNxjyzWjOz0rUdL1y1TVtLmguYpV2ieMc4HO09xgno&#10;ema+fvjnrE1744XTSzC3sIECpnje43FvrgqP+A1ofs/3t0viXU7AO32R7PzmTtvV1AP1wzVW+O2g&#10;zWXi6LWAjG2v4VUvjgSINpX/AL5Cn8/Shu8bmtKCp1uU9m8D+ELLwf4et7SGBBeOitdzcFpJMc8/&#10;3QeAP6kk6ut6JYeIdJn03UoBNbzDByOVPZlPYjsa4/wT8UdB1zQ7ZdR1K3sdTijCXEd1KIw7AYLK&#10;xwCD1x1H61J4t+Kvh7w/pkpsr+21HUCuIYLaQSLu9WYcAD0zmqurGDhUc9tTxb4bXM/h/wCK1lah&#10;yd1w9lMFOA4OV59twB/CvqKaZLeGSaVtscal2Y9gBkmvmz4N6Dda748XV5VLW9gWnmkYcNIwIUfX&#10;JLf8Br3bx1ejT/Aeu3BOCLKVFP8AtMpUfqRUw2NcTZ1Eup4D8I4n1T4q2t3KN5Tz7l888lWGfzYV&#10;9PV8/wD7P1k0niLV74D5YbRYSfd3BH/os19AU4bE4p3qWOI+Ll4LP4Z6t82HmEcK++51yPyzXFfs&#10;92mLbXb0r954YlP0DE/zWtT4+3oh8IafZ5+ee9D/AFVEbP6stXvgbZNa/DwTMuBdXcsqn1Awn80N&#10;H2xrTDvzZ3WuaWmt6Df6XJgLd27xZIztJBAP4HB/CvF/gVra6bd69o99IIUjj+1kyNhY9h2yE/gV&#10;/wC+a94r5X+KGnT+HviLq6W7yRRXw88EHG9JeXH03bh+FEtNRYdc6dN9RPEd7qnxM8V6tqVnEzWt&#10;lbSSorceVbxgkf8AAj1x6sfSvRfhh42tdI+E9/NfSAnR5WVI84Lh/mRR9WLD2x7V0/wv8FR+G/B2&#10;y9gBvtSXzLtXHIUj5Yz9ATn3Jr53u9I1K18RXfhW2MkkjX3kCFTgSurMqMfwY4J6BjU6x1N1y1bw&#10;6I774WaDdeNfHF34q1cGWG2m85iw4knPKqPZRzjthR3rsvjxq0tn4PtNPiYqL65AkIPVEG7H/fW0&#10;/hXd+E/Dlv4U8NWekW+GMSZlkA/1kh5ZvxPT0GB2rkfjV4fm1rwT9rtoy8+nS+eQBkmPBD4+nDfR&#10;TVWtExVRTrJ9DL+BHh21t/Ds+vPErXlzM0SORkpGuBgemTnP0FeuV4b8E/HOnWNhL4b1O5S2czGW&#10;1llbajbgMpk8A5GR65Pfr7Xd3trYWr3V3cw29ugy0srhVA+p4pxtYiupe0dz52+OOg2uleLbe9tI&#10;liGoQmSVFGAZAcM2PcEfjk969e8KD/hHfhFY3Axm30s3ZB9Shl/rXhPxN8WReNfGIk08FrOBBbWz&#10;EEGTkkvjtknj2A4Br3T4iONE+FGqRQsQsdolqpzjKsVj/kalbto2qJ8kIM8N+Evh6HxH48t0u41l&#10;tbRGupUcZD7SAoPqNzLkdwDX1OBgYA4rwr9nqxDXeu35HKRxQqcf3izH/wBBWvdqIbGeKlepbseP&#10;ftAatPbaFpWlxuVivZnklx/EIwuAfbLg/UCuK8D/ABXtfBOgDTYPDYuJmdpJ7n7ZsMrE8ceWcADA&#10;xn3713Xx70Oe+8N2GrQqXXT5WWUAdEk2jd+BVR+NO+DviPQ9W8NW+i3aWi6raZQJKq7pkySpXPXA&#10;4I68Z70nfmNYuPsVdXMSf9oGK5t5LefwkskMqFHRr/IZSMEEeV0xXKfBy8eD4pWUdvujhuknjZN2&#10;fkEbOAT35Rfyr37xDqnhjwvp73mrLZQqASkflKZJD6KvUn9PXFVfA/ifQfGGntf6XaRW9xA22aEx&#10;qJIic45HYjOCPf0NOzvqyVNKD5Y6M6s9ajYVIaY1NmUWeGfH3VZQ2k6QhIiIe5kHZj91fy+b862P&#10;hnoNvpfgy1vBGPtV8DNLJgZxk7Rn0xg49SaqfHjQJrrT7DXIIyy2haG4IGSEYjafoDkf8CFQ/DHx&#10;lY3mgW+hXcyw39qCkQdsCZM5G0+ozjHsD64wqLQ74fArHosRyMGvnX4h6HBo/ji6tLGMJDNsljjH&#10;RSw5A9BnOB6Yr3u/1ew0a0e61C6jt4V7ueT7AdSfYV4Supnxn8VLK7eIiG4voVWM9REpAwffaMn3&#10;JqaburGcU4zcuh6z8VbuTQPhjHYWjlVmeKxLDg7ApJH4hMfQmvMfh/8AEW18C2l0o0AXt3cuC1wb&#10;ryyEA4QDYe+T15z7V6x8WdFm1nwFP9nUvJZSrd7AOWCghvyVifwrlPgr4l0YWM3h/VBapdecZLV5&#10;1XEgbAKAnuCM477uOldEviOeg17B6X11J/8Ahoj/AKlb/wAqH/2qvPvC+rq/xY0zUdOtvsMVzqaB&#10;bdX3CNJH2soOBxhiOnSvpnVJfD+h2D3uqLYWtug5eSNRn2Axkn2HNYHgvxn4Z8Zz3UenWSW91asW&#10;EcsSh2jBwJBj3x9Dj2oad9WXCcVFuMdDtTTT9aU01q1OcQkV8xePT/wkHxiubSPLCS8hs1Ge4CoR&#10;+ea+mzXzH4Q/4qH40W9ySMS6hLd5/wB3dIP5Cs59Eb4dW5pdkfTma8i+P16Y9A0ixHSe6aY/8AXH&#10;/tSvXgK8B+P140niTSrLd8sNoZcZ6F3IP/oApzehnh1eojr/AIH+HYLHwm2tPEpu9QkbbIRysSna&#10;APTLBifXj0r1Kue8CWI07wHoduBgizjdhjGGYbj+rGuipx0RFSXNNs+XfiBc3Xiv4sXFgrnP2tNO&#10;t1Y8Jhgn6sSfxr6N0Dw/p3hnSIdN02BYoYx8zY+aRu7Me5P+eK+dviXpt54U+J82owgqs066hayE&#10;cFshj+Tg/hj1r3DQPiV4Y17To7n+1bWynKjzba6mWN0buPmxuHuP06VEd3c6KybhHl2LHjrw3ZeJ&#10;vCt7bXUKtNFC8ltLj5o5AMgg+hwAR3FeK/AzUpbXxvLYhm8m8tnDLnjcvzBvwG4f8CrvviJ8U9Gs&#10;NCu9O0a9iv8AULmNoQ0DbkhVhgsWHBODwBnnrXK/Abw7NLq154hljxbQxG3hYj70jEFiPoBj/gVD&#10;+JWJgnGjLm2Lf7QN4P8AiRWStyPOldf++Qp/9Crofg74Zh0nwhHqrxj7bqOZC5HKxg4VR7HG78R6&#10;CvPvjpei48dxW6k4tbNEI/2izN/IrXvOj2TaboGnWLDDW1rFCf8AgKgf0qoK8myarcaEYrqef/G+&#10;VE8DwowBZ76ML7fK5z+Q/Wk+Btp5Pgq5uCDunvXIPqoVQP1zWL8fLvEWiWYblmllZfptAP6tXc/C&#10;+zNn8OdHQptZ42lPHXe7MD+RFH2zOWmGXmzhfj7eDZodkrc5lldf++QD/wChV3fwqtPsnw30hSuG&#10;kR5W99zsR+mK8l+OF4LjxxDbqeLazRWH+0WZv5Fa988PWTad4c0yyddrW9pFEw9CqAH+VJfE2VUX&#10;LQhE+ZfFmupffEy+1K/g+22sF8UFuX2CSKNtoTODgELzx3Negr+0IqKFXwqAoGABf8Af9+q5DxBF&#10;J4E+L8l5Pb77YXhulTbkSQSEkgZ68Fl+or6I0mTQNcsI77TEsbm3cAh441OOM4IxkH2PIqVe71Om&#10;py8sbxuj558f/Eq38dabbW76CLO4tpd8dx9q8whSMMuNg4Pynr/CK9O+D+rvH8LJp7g7o9OlnC5P&#10;8AUSY/8AHjV7xD8QvBXh7V7bTpYre5keTbcPbxK62w9WI6nOOBk4z7A6njq8ttP+GetXVkIhBNZl&#10;UaIDawlwgYY/3hzTW97kvWKgo2R4F8MdAj8UePrWG8j862hDXVwpGQwXoD7FioPsa+qQoUBQAAOA&#10;BXg37PtiZNY1rUO0NvHD/wB9sW/9p173iiGwV3edjyT4+atNa+GtO0yNiqXs7NKQfvLGAdp9ssD/&#10;AMBFWPgb4ctrLwmddaJWvL93VZCMlYlbbtHpllJPrx6VL8cPD0+reEIdQto2kk0yUyOqjJ8phhj+&#10;BCn6AmsP4K+OtOt9IPhrU7pLaaKVntHlfarqxyUBPAIbJ993FH2tSkr0rI9sFfM/xs0G00bxsk9l&#10;GsUd/AJ3RRgCTcQxA98A/Umvo+/v7TTLR7u+uYba3QZaSVwqj8TXy58QfEy+O/HKy2Qb7Kuy0tcj&#10;Bddx+bHuWJ+mKU9h0E73PonwVZrYeBtCtlBG2yiZs/3mUM36k1tHrTkjSKJI0GEQBVHoBSEc1Wxi&#10;9wAp4pBTgaVykhRT1NNFPFFyrDqKKCaB2G4pMUpNJQFgpDRmkzQFhDUbDNSHmmMKNB2RCw5pKc4q&#10;M5zRclo080ZphNLmpAdmjNNzRmgLjs0ueKZnNFIdx+6jNNpM0guOzQTTSaAaAHZpc03NGaAFzSZp&#10;M0hNAATTCeaUmmE0CYGmk0pppoJGtULVYI4qF1pEsiao2NPfIqFmOaRDuNdsCqztk1M4J61Xdeao&#10;mwKaeKjSpV4oKQhQ1InvRS4pDBsCqkhqwx4qrKwGaLEyY0N8uDTH4WmGUE1BLPwRUtExepG7BWzU&#10;kUuT1rLurnaOvOada3GSCTUdTe2huAZHNRMMNxTI5dwGKkOD3q0zGY9JMCrUcvHWs45HSpEYjqao&#10;5JF0z470wXFU5CT3oXJpE8xoCTNOVucVBEpNWVXBpqJUUI65FV3SrhGRTCmT0q1E0USh5XPSnqmD&#10;VryvagxYxTtqWnYiWPmrKR8UqRVZSPC1LRvCRCsZqVYuOnNTpH7VJtxUtG6K6x805o8CpQnNOZOK&#10;gq5VKVXcc1bdcVUm5oTIZFkCmu4/Go2Y7qa7YPWtIs55lq2O26iP+0K7YfdH0rhYGBmi57128Z+R&#10;PpVTOjCO6aHdKWg0VB2C0UUUAFFFJmgBaTNFJmgBc0ZpKKAFpTSUtACGkpSaYWxQAE0meKaWppag&#10;Vxxaomems+KheTk0XJuNvFEkJrm5I9rkV0DSbgRWRcx7ZCw6U4sIblUAipVbBphFCmtLmkolgPSE&#10;nNMBxS5zRYiwNzTMUvWkxUmkQooPSmq1SdFMmSMODk4qMjDEUqtgnFJ6moZ0oYetIacaQ0GqEHFO&#10;60zpTgcihMmS1AjNBICn1oJ9DzTWIJwKtMhrQWFcnJouVwM09flxTLpvlNKbuKCtIjhm5xVLWE3x&#10;BqVW2tnNLct5lq6nqRxSppp3Mq0kroSz/wCPINVy3JOKqQKYtORT61dg4Arqau7ng4tfvblxBinj&#10;mmKM1IOBipsc4baXbzThzTsU0NAq08CkUU8DFJ7lABSEc08UYqWMjIzSYNSEUmKQiMrmo2WpiMU0&#10;jNUgZWYcUyrDrUJGDRsZ2EBp6nNR0oOKq9wJDzUEgwKl31FIwwaTGQg4604HNQO3NKj81JDLSjFT&#10;oarIc1YTtTQ0W05FSCoozUyimax2FA5pB3FLnmg0dSiCZDg59Kyg2GIrZI3daw7kFJzj1r57P6Vo&#10;RqI+hyebkpQfQa65JwefSgcEA8GmMSrg5qQDcdxr4CpG9RpHubDj8tKDxTHbOBTh936VMXqQPFCt&#10;mmq1KBya3jJpqwmPK55pAKeBxTehrpt712SmGKAKUDNKFNNag2NC4NOoJA471NFZ3E33EOPUitKd&#10;OUnaCuyZTjH4mVmFNXk1ptppi5lkAHpUbzRxDEKKT6kVrUwkqbvXaj+f3EqsnpHUq+RIfvcCmmMD&#10;3qZp2fr1qIgmvPrVKSdoIqLfUaQKNp9KeBgYxzRtI61yTlJj5iI47g5ppPYdamw7D5Vpsxjtk8ye&#10;RUUdc1kotuyQ1IhKFjls0MEijMjuioOrO2K5fXfiBYaYDHZHz5j6jgV5dr3irVdZkP2q5AizxHHw&#10;K9jB5RWr6z91HVTw9Wer0R6frXxD0fRgViHnzdMoeK8q13xjqmuTOfOaOAnhAawZCJfl6fWo9oTg&#10;nivpsHleHw2qV5d2acvs37u3csJKrDOct3psgZwWXimR+WGyM4q2ix5BByD2rvfus3T9pG0jOLyL&#10;xnmnJIw6dqvXNnld8eOKobXjbJXg1rFqcbo8qtzUpuLNBX8yMPtBwMNVdrkRuUNsgB/ixzS283lS&#10;AHkN1FSX1uQQy9DWkDlqtvUbFLbCF2TzIpezE5pEupXGGk8z3aqrfKADSFSpyD1rWyZyOVjRtrlE&#10;n2yRgj1rcuDpjWQEMbfaAOT2rmJv4GH41oQttKsDwRzQkmZy3BFjic5zzV20RUbcH+U9jVOZ9jEF&#10;c1PbSRSfuycHtTZn1HXVs8Fys6D5WqO8jEvK5EgA2mrEvmMBEW4HSoZfMaAsFy0bdB1pRY5rQqsx&#10;uYy4GJEOGFaukXm4BS3fiqkLRvtuQuAQRIKg8kQXCiOTanVSat3itDFpPQ998Kagr2EMe/kDFdQG&#10;D+xFeP8Ah2+lggikQltrAMBXqVheC8gVk4NdsWmkzx6kHFtGgvJoIwajV+SD1pQSAcmmQONMIo3c&#10;U0tSYh2OKUCmbuKUGouwHDg09aZmnA1SGiQCngVGrU4NQyxxHFJijNBNIaDFJiilzQAmKY1P5php&#10;WABRSCnU0gClA5opVosJjgKAKcBTgMUEnnPjv4S2Hi66bUrS4+wakwAkbZujlxwNw6g9OR+Rrhbb&#10;9n/WmuFF1rFhHDnlold2x9CFH619A0lLlTZtGvOKsmcr4O8B6R4LtHSxVpbqUATXUv339h/dX2H4&#10;5rpyG2ttIDY4JGRmn0YqloZybk7s8t8IfCAeFPE0GtPrf2xoVcCP7J5eSylc53n1PavQ7mN5IJUj&#10;k8uRkIV8Z2nHBx3q4RUMgwacUlsTUnKTvI8y8GfClPCPiAaq2r/bCsTRrH9m8vBOOc7z2zx711vi&#10;nRG8R+G7zSVuvsxuVVfO8vftAYE8ZGc4x171tMKZSskrEOrKUuZvU4rwH4BXwR9vP9oC9a72fN5H&#10;l7Qu7j7xznd+lX/G/hFvGmiw6aL8WSx3AmL+T5m7CsMY3DH3s/hXTU5KiytYv2knLnvqYXgbwmvg&#10;3QDpi3f2otM0rS+X5eSQB0yewHeuU8T/AAh1DxZrUupah4q+ZvljiWw+WJOyr+8//WcmvUIxUoFO&#10;yasWqsk+ZPU8SH7POf8AmaP/ACn/AP2yg/s9f9TR/wCU/wD+2V7gBSkUckS1iKvcz7CxXTtMtLJD&#10;uW2hSFTjGQqgf0rm/GXgTS/GVqi3gaG7iBEN1GBuUeh/vLnt+WM12DDNRsveqsjJSad1ueAt8Cdb&#10;juSsGs2JgzjeQ6sR/ugEfrW5J8CLE6VDBFrDpeB901y9vuDDHCqu4bR9SSfavXsUlTyRNHiancwP&#10;BHhZPB+gLpS3X2o+a0rS+Xs3E+2T2AHWtvUdMs9Y06ew1C3Se1mXa8bjgj+h7g9RUq/eqYU9jnlJ&#10;uXN1PD9Z+AU/2ln0TV4vIY5Ed4pDIPTcoOfyFbvgP4OyeGdetda1DVY557fftt4YjsyVK5LE5PXP&#10;QdK9WpRxS5VudCxE3GzZwvxC+HD+PLixkOsfYo7RHCp9m83cWIyc7xj7orp/Duip4e8O2Gkxy+at&#10;pCIzJt27z3OMnGTk4zWsBSGjS9yXOTio9DP1bSbHW9Om0/UbZLi1mGHjb+YPUH3FeNax8ApfPZ9F&#10;1mMxE8RXiEFR/vLnP5Cvcm6UylZPcIVZQ+FnhOmfAO8M4OrazAkIPK2qFmb2y2MfXBr1vRPD+neG&#10;9LTT9MgEMCcnuzt3Zj3J/wA8VstUT0WS2JqVZz0kzznxx8Mm8Z61FqB1n7IsUAhEX2XzOjMc53j+&#10;96dq7nTbJdP0u0skbctvCkQbGMhVAz+lTng09OaXUlzlJKL2Rx/jzwE3jmKwi/tT7Ctqzsf3Hm7y&#10;23H8S4xg+vWuh8JaAvhfwzZ6Mtx9oFsGHm7Nm4sxYnGTj73rWqoqQcVSS3E5ycVHoSrTjTFNPNBS&#10;M7W9FsPEGlTabqVus1tKOVPUHsQexHrXi2qfAG/S7LaPrNu1uTlRdqyOvtlQQfrgfSveaaTxSaT3&#10;NIVJw2PHNI+BFrDZXTatqf2m+liZIikZ8uFiCA5GQXI4I5A9jW94C+GSeB9Sur06r9teeERAfZ/K&#10;2jIJ/ibPQV6GDTXFNRQTqzkmm9yreWVtqFpLZ3kKTW8ylJI3GQwNeP698B1e5abQNUWGNjkQXQJ2&#10;fRxyR9Rn3Nez96U9KpxT3MqdWdP4WeF6Z8B7yS6D6zrMIiBGVtVZ2Yem5gMfXBr2LQtD0/w7pcWn&#10;aZbiG3j5x1LMerMe5PrWhilFJRS2IqVqlTSTHDinqajzT1NUQmcz408A6T42s0W7DQXkQIgu4wNy&#10;exH8S55x+RGa8pP7P2t/ato1nTzbbv8AWFXD49duMZ9t1e/iniocUzqp15wVkzlvA3gTTvA+myQW&#10;sj3F1OQbi5cYL46ADsBk8c9etbWs6Lp/iDS5dO1O2We1lHKngg9iD1BHqK0KKdlsQ5Nvmb1PCdX/&#10;AGfbgTs2i61E0JPyx3iEMo9Nyg5/IUmk/s+3RuFbWdahWEHlLNCzMPTcwGPyNe74oxU8kTX6zUta&#10;5m6HoWneHNKi03S7ZYLaPnA5LN3Zj3J9aqeMPDzeKvC95oq3gtPtOzM3leZtCuG6ZHXbjrW7ikqt&#10;DJSd+bqcX8Pfh+vgO3v4xqP257t0Yt5HlbQoOBjc2fvGu0opaErBKTk7s4b4h/Dx/Hp08f2sLFLP&#10;zOPs3m7y+3/bXGNv61v+FNAXwv4YsdFSf7QLVWHm7Nm4lixOMnHJ9a2qSiyvcbnJx5egYrkPEfgS&#10;08R+MdD1q52GLT1fzo2GfNIIMY+gYsT69O9dhSUNXFGTi7oK4+18C20PxMvvFsmxzLAiwR4+5Jja&#10;7f8AfIH/AH01dhRRYIyavYKCARgjIpaKZJ5D4t+Bljql5Je6Bdpp8khLNbSJmLJ/ukcqPbBHpisb&#10;SfgDfPcp/bWtQraqclLQMzMPQFgAv1wfpXu9FTyI3WIqJWueQxfAmzt/EsOpQ6xss4rlJls/spPy&#10;KwOwuZM8gYzj3xXc+OfCj+MvDp0hb/7EGmWRpPJ8zIXPGNw7479q6XFGKLIh1Ztpt7HJfD/wMngT&#10;SbqyF99tkuJ/NabyfLwNoAXG49ME5z3rrqKKErEybk7singiureS3uIklhkUo8brlWU8EEdxXjni&#10;P4B29zdPceHtRFqjHP2W5BZV/wB1xzj2IJ969oooaT3KhUlD4WeB6f8As/6nLchtW1u2SEHn7MrS&#10;Ow9MsBj6817L4c8NaX4V0lNO0q38uIcu7HLyN3Zj3P6emBWvRQopFTqznuxKa1PpjUmESpdwRXNv&#10;JBPEkkUilXRxkMp6gjuK8T8SfBJGunn0K/WGJjn7PcgkJ9GGTj2I/E17i44rOuRwayntc6qcmjxX&#10;Rfg+Eu1l13UBPGh/1FvkBvqxwcewH41t+F/hVHoPii21o6sJ1gZ2W3FrsGWUgc7z0znp2ruX4kq1&#10;AelRSld6k4icknZmlGcjB715l4p+COnatdPeaHdDTpZCWa3ZN0RP+zjlfpyPQCvSoj0q7GciuppM&#10;86lUlTd4s8HtPgDrU06i+1uyjhH8USvIwHsCFH61694R8E6R4L09rbTY2aWTBmuZeZJT7nsB2A/n&#10;k10K06lypHVKrOas2NNMNPNMPWquSQXCSSW8qRSeXIyEK+M7Tjg4715z4I+Ei+D/ABEurNrH20pE&#10;0ax/ZfLwW4znee2eMd69MxmgCpepSlJJpdQArzTxr8I38Y+JJdXbXvsqtGkaw/ZN+0KP728dTk9O&#10;9enAU4Ch2e4oOUHeJFBClvBHDGu2ONQij0AGBUgFOApcU7k8pieJvCuleLdLNhqsBdAd0ciHDxN6&#10;qex/Q9xXjmo/s+6kk5/szWrWWInj7TG0bAf8B3Z/SvfsUYqWk9zWE5w0TPDtC+AIjuFl17VlkiU5&#10;MFopG76u3T8vxFeyWGn2ul2ENjY26W9rAu2OJBgKP89+9XStJimklsKo5T+I8s8T/B8+JvF8+vS6&#10;55KyvGTbi03YVVVcbt467euO9elOtWMUx1pxsgkpSST6Hm3jz4Zt411a3vf7Y+xrDAIhH9m8zJ3E&#10;k53j1AxjtXa6RYLpej2Wnq+9bWCOANjG4KoXOO3Sr5XPakC0tL3IalKKi9keZeJvhB/wk/iy41yX&#10;XPJWZoybcWm7CqqrjdvHXb6d69SApFFSBaWxbUpJJ9DnPFngrSPGenrbalEyyx5MNxEcSRH2PcHu&#10;Dx+PNeS3X7P+txTMLDW7GSE8bpleNiPcAN/OvfwKkC5FJpM3g5RVkeQ+E/gXp2lXcd7rt2NSljIZ&#10;bZE2wg/7WeX+nA9Qa7rxp4Yfxb4Zn0VL77EszIWk8rzOFYNjG4dwO/aukK0hWkN8zd2cV8PvAKeA&#10;7K9gGofbXupFcyeT5eABgDG5vU/nXZYp+2kIp3sJpt3YwqrqVZQVIwQRwRXkHiv4E2eo3cl54fvU&#10;sGkO5rWVCYgf9kjlR7YP4DivYcUho0e4JuOx4TpHwCvGuUOua1F9mQ/6uzDMzD03MAF/I1tWfwOt&#10;bHxXb6vb6yFtbe8W5js/shOFV9wTeZDngAZI59K9bNJQkivaSfUaaYakIqM02Z2FFOpm7FKDmoLR&#10;IKeDio84FANBRLupCaZuozTQrjiaaTmkzSimIKDRQaBiU09KdTSaQEb1FipiM1HtoJLmaM02jFSS&#10;OzRmkxRQFxc0bqSgUDuOzTc0ZozmgEwpQaKQ9aB3FzS5ptKM0hi0hGacKXFAEZFN2080wtigTE24&#10;pOKRn4qBpTTIuTnBphAzUImpfMHrUiuNkAFVnIBqaR81UkagliM4qvI+KVmJzVeQknrRexFxyvzU&#10;obmq6jNTotFx3JA3NShgRUQFKDigdwkGe9Z902OlXnORWdP1NMiRUaYLnJ5qnNOB3pbs4ViKx5py&#10;eCamQQWo+4lDE4qS0mPFUSSauWacisVudyXum3byZFWVf1qnCMDpVkEce9WkctSJYAzTwmQKjHyi&#10;rEI3AGtkrnJKNxvlZpyxH8KsCOpBFVcpPIRxIasqtEceKmVMU7GiiM20oSpSvFJjFMsQIMUeXzUi&#10;1Iq5oCxEsfNWFTinIlSBcVLNoIaqU4rUgWgjNRY2TIQtD8CpQuailGeKWhRVkbJNUrhtoNXnQBc1&#10;nXQ3ZpNdjOTKDz4Oap3F2d3WppoyOlYl+zKeKUdDGZswXmGjJPRxXpUBzbxk+grxeK5ZQuT3Few6&#10;bJ5umW7+qCtG7o1wfxNFzrRQDxQetSd4ZooooAKM0UlABmiikoAXNGaSloAKWkpQaAEbpURapHPF&#10;V2bmgTYjvURc0Mc0wmgi4MTioj1p5NRtSERt1qtPHuBqwwqM8mmCMt1K00jAq7PHnoKqMpzg1Seh&#10;0U5KSswBpwpnSnA1S1BxFpKUUVIRVhD0pmOaeTzTWGKTNoPUAKD0pRyBQRUnVFiAcc0hFPP3TTDU&#10;miGEUgJBxTiaZkAZp3K6CsQPrSqMLk0xfnallbsKbfKjKL5pDlky1R3DZGKQEAVHI2aiLbLcdSuw&#10;NOPMQpG4pQpZkA6Z5967YQVrs82q71Sy6ZgjWrEMeAKR8EquO1TxJUp3bPGxEr1WSqp7VKFzQF4F&#10;Sxrk0yBFSnhfWnhcU7HNLUpIYFx2pcGn0UAMxRT8U0igYhpMUtFKwhjCmYqQjNMIpIkaajdc81N0&#10;FMIpgVmGDTCCKsuuahZcVRLRExxTHOBUjDIqJ+lSxFSR8Zpkc2abcAg1WVtrUIlmtDJVyJsisiCX&#10;tWhA2TTCLNBDVlDmqaGrUZpG0R/eil70HvjrQWJjmsm+iJmJArW2ttz3qndsEcO3T0rhzKmqmGmp&#10;bI9LK6jjXsuqMmaFsA4NSRgeTjIJFPe8D71A4IrPtZP3kkf41+bV+RSbpu59TFSlHXoWSOcmlUml&#10;pV64rhXYBQKkUY5NNFSAZFdNK70IbE3E9KUITT1QnoKlSBmNd0Kc6jsjNySIRGanjs5pcY4Bqwgi&#10;t+XIJpsl+7ZEY2iuyNOhS/jz+S1Zi6k5fCXYLK1sxuldWb61Hd6qQNluNoHcVmOz9TzmnJDLKOIz&#10;iiWaza9lg6fL5rVmapK/PUdxjzSynMjE/jTQfRasrZSZ6YqwLURryMmuBYHEVfendLuzR1ILYzxG&#10;TzTlQ1NPLbW8ZkuZ44h2BPWuS1bx7YWW6Oz2zSDvQsHraOrN6NKrXdoK/wCR1TIwQs2FUdSTWJqX&#10;inSdJQ+bL5jj+FTXnWq+LdY1ThpBDGOgU9a56RTJlnJdvUmuullt9aj+49mhk9ta8vkjrta+Il5O&#10;m3TYHhXux71xd1rWp6hIftV5M3tu4p2xwvGc+lQyR46rivWw9CjRVoR/zPShhqVJWpq39dytIkkm&#10;fmyKzpYyrYYfjWui7iFB4ps1r5gIYfQ12QqcrsxVKfOjDeLaOOhppUFcVZmieFtrdKhI711qV0eX&#10;UgovUr8oeelWoGBIFMaMOKhUlG69Kp2kjjnKVJ+RqwvhiD0qpdRyQNkfMrc/Sp4iZIt6dR1FTsFm&#10;iKHkGohdOzM8RJVI8yM9DFKuD8rdjV1IXNvtJ3gDqKzinlyFG6DpVm1uZLd8Zynoa6LW2PNctNSj&#10;Op3Htg01jujDd1NbFxBDeRl0AVqyNjROVYHHrWsXdHJNallMOoUj73SnwnKFf4hTYMvErDqh6Uu7&#10;ZchjwHHSmnYN0WpcyIrConyoWReoNPhJBZW6dqaxIUirvoZM0Fn86L3FSgGOQSL91+DVGxcBiG78&#10;Vaw5laEdjkVmx3KAuTZ6kYJBiJ6uXMSTR4UdDlTVXV4g8CMf9YvepNEuFuoDbu37wdK2WqMGrO50&#10;XhDUvsl6LeRtySHBzXqGkX72l2YmGVIyteJxIbO4Yg4dTXqHh3URf6ZG3WeIAH3rWjL7Jx4un9pH&#10;pCOsyB164pw5FZmmXauBngngitQDBPoa6DhEIpMU7FJUvYGJSd6U0mKgkUU8GowKetUhkgpc00Uu&#10;aCkx2aCabnNBoaC4u6gNTOaKLBcl30w800mjNJhceOtLimK1OLUWGOpwFNFSAUCHqKUigUtAxKMU&#10;tFABijFFFMQwioZRVhutQSDNCM5FcjimEYqQjFMPNNkIZUiUzHNSKMVBoTxnFSio4+lTCgoUUpHF&#10;IKd1pgmRsKaRmnnpTTTGRFeKbipTSEUMlkYGDUg60wjmnikQPFOApBS5oLiOFJ1NGaM0ixrUw9ac&#10;1MovYLDTionIGKe5qFjxUuRmxhPNPQ4NQseakU8UJoV0WFanjOagVqlU5xVLYLk6U81GhqSg0iNp&#10;pNONMakypBnFHWm5oBzTRm2IRzS44pwoIqrk2IyKbipWph60yWgApy00U4daBIkB5p4qMdakWky0&#10;LS0lLQywooopAFJS0UBYSijFFMAoxS0UgEoxS0UAJijFLRQAUUUUAFFFFABRRRQAUUlLQAUUUUDC&#10;ig0lA7CmmtyKcaaRSZcUQtyKo3I4NX2FU7gcGspG8dzEn4fNPhekuhzTIDzXNHSZdaN4mrC2QKvR&#10;VnwHgVoQkdq71seYo6lladikWnEUM6oxGmmYp5GaTGKVy1ETFAFLTgOKTZSiIBinAUAU8ClcfIN2&#10;0uKdijbxRcOUbRTgKXFO4+UYBRin4o20rj5BmKa68VJikcHFFx8pWIpMU9hg03FK5HIA61KvSowK&#10;lUUXKjEcAakAOKatSDpSuapCYpCKdQaLjsMxSEU400mi4mhhFNNOJpp6U7kNDTSUtNJoRDA000Zo&#10;PJpghhFKOKdikIpNDWguaUGmUoNJBcfmimZp2aYDqBmkFOAplJBikxTqKmxVhnSmE5qU03FUiWMx&#10;mkK0/FJigklxRg0+jFQKwzaaMU+jFAWGYoxzT8UYoCwzFGKfgUuKB2GAUbafR1oCw3bS7adik4pD&#10;DpSE07FNIoEMY1C7YqRgahkHFBEtCGSTjiqkktTS9KpSmi5i5EiTc1L5nFZ6HLVZz8tKwkyRnzUL&#10;80mTSE0FXI2GKgkHNWSM1FIhoYhIxxUy1FGDUyihIaQtMJwalA4qNhRYGhjGs67YDNXpDxWdclea&#10;L2IZk3Eo5BrNeMOeBWnLD5h4ogsCW6cUuZFR3MtbVj61oW8JXFayWGB0qQWYU9Ky8zrUrohhTOM1&#10;YEVPjg2npU235auOplIrshqzAcACnBMrjvSpHhq6InJLcuRjIqYJmmQjgVaVeKY0hFj708L7Uq1M&#10;F4zQWkM2DFRFcGrGOKhehMGIowamXGKhzT1bFAkywtOHWmI2RTs81JrEkBoJpAeKDSsaXAVG9Ppj&#10;c0rIHIry5xiqUsOQa0mXioZI80GbuYktuaw7+1LOciuveHIPFUpLJJCeMmpZPKziJ4HjxgHg1614&#10;dkL6BbluoXFcrPpqNEQVFdbocfl6WiUkb4dNTNJTkZpxFRoxyQegqUHNM7hBSUHrRQIKKKKACkpT&#10;SUAFGaKKAFFApO1KOtACOOKqv14qy/Sqx6mgmRG1MNPamYoJGmo2qQ0xqBERphFSEUwigREw61Ul&#10;jwc1caonAIp26lp2dyjtNIDzVhk4qBk56079jqjJS0Y4HIopinBqQEEUtiXBxYmM0hAJpcYOaAuT&#10;mhs0ig2nbwKO1OJwMU0VJ0RGHINNJ9aeTUMgqetjRPuNc+lRHIOCeKGYk4FTRx7sbxW8KSveRy1a&#10;7cuSA5QqpkdajbmpnRVHFREVhUleR201aOoyozy1SmosEmnBa6EVJWRCwy9WIF/fL7VEqEsfUU9p&#10;4rO1lupztRByTXe9FynmJuTbLYXzJCR2q1EQa8zn+JMYumWzjDKDgk10+g+K4dS2pKux36HsK51O&#10;G1zhnl+JUfauOh14IwMmplGPrVcJuAbOR2qYOSOnNX0OSLvsS5pPxqPeaASaVyrkm40bveo80hNK&#10;4uZkpf0pu7NMzS7qAHZpaaDmloAU0hWlAOad2oHYjK5ppWpsU0jNOwWICKYy1Y20wrzQDKboc9Kr&#10;spz7VfdKrumKDNmbcR5rOcYatuVOKzJodrZpWMmyOIHcK1IG6VnxjBFXYjyKLAmaURq3GaoxGrkZ&#10;6U7GsWWOtHSkHIpWGV+lLqapiMWVSe1YN9dNLKU/u1v9VHcGuf1SAQ3O4Dg185xMpvBqUdEnr+h7&#10;eSSh7Vxa16FWJ8MeKY6CG7Dj+IUNx04qVkMsHHLLXwS30Pp27O/cmyGx61IMAj1qOMH5SRg4qXaS&#10;c1la0jB2uSIoJqYLimou0dKM5PWu+DUY3Zg3fYkDAdqQyt2NRlmPSlVT3NU682rR0FypbiEEnJOa&#10;eiu3AGBT4wAcAZNTttjTdI6xr/tHFaU8K5azIlLoLBbxoweQ59q2YHjkThQqjua4jVPFul6ZnZMl&#10;xL/dU1xWq+O9V1BWjgAgjPoa97BVFhtYxX6m1LKcRi2nsu7PV9V8S6RpIJnmXcB90cmvPtZ+JrTl&#10;otOhYdgxFcHIZJ23zyu7epbNRkYGBxWlXEzq/Gz6DC5DhqFnN8z/AAJ7/VNR1KXfeXLv6L6VS2gd&#10;F5+lSYI6UBTWS0PXjFQXLHRDNueDRjHAqTbSbBRcJa6EJUg1G654arOzNMZapSJsUZIl7cVJExYe&#10;XIAwHQ0+Raql2ifjkVqveVjCXusLi1EqMDyPWsaSEo+O1dLbPFdHYDgjtVLUrFipdB061rSquMuV&#10;nDiopq5hj5Xx2qKeIg7x0NWygkj44cdqbGBMpRuCOldilbU8mfvfu5EVjcC3uBn7p61ozIIJEZOU&#10;c5rHkhaNyp/CtC1n82PyH7dDWkkmuZHEpOL5GN1OH7ssfpzVQEPED3HWtVP3kbwv2HFZYTypyh6G&#10;tISUkctRNP1JojuTAbBpn2jyJQs0e9DTQNpIpXxKmT1WtEzGS0HLEFk3wOGVuo9KWZN8OSMOnNUs&#10;uOU4xWrBNHd24Rhg4xmqempnF9AQiSBJQMcYNLJGoRWzweajtYnQSRMcgcipMCWIZONp5FNPUzmr&#10;MrpL++J960t5DRzg5weay3QK2R3q/aN5kTRmhiRZvYlljDY4cZrmo5HsNQDqcYNdVbFZbNo2+9GK&#10;53WLYxyCQdDVU3pYmRuyOk8aXS87utdT4VvRY36A/wCrkArjPDk6Subec/IQcfWujsf3VwIm4Kng&#10;1aunzHPU1jys9ZjAEitH91jkV0VvIJoh6iuQ0id5rSORuq9vat+xkMbDB+Vq7d1c8lqzNQik21Pt&#10;BHFRlaljZGRxRinlTRtqbE2GYpwX3pdtPC00A3FAFSBaCtNAMoxS7aXHFAMYRSYp5FJg0XJuMI4p&#10;pp5HakxmkO4wHFOBpCOaUCmNMepqUHNQDNSrUhclBp4NRA04GmUmS4oxSbqUGkMKTOKXOaQjmmJi&#10;GomFSt1pjdKCZbEDLUTLU7VGwobISIwKkApMZp6ipKJUGKkFMUYp9BQ6lApBS5phYaRxTDUh6VGa&#10;YxKaaCaTNAmLigUmaM0jNskBpSajBpc0DTH5oJxTaaTnrUSdi7ilqjdsUM4A4qBpOetYSqWKTHk5&#10;pjcKab5vFMaTtUKdyWIeaUVGXxQGzW0bMyehOCKnjIqstTRnBrZEpltak7VCp6VKDQbxENMNPNMN&#10;IbGmkBoPFIDVIhscKkA4qIc1KOlNiQ1hTDUh61Gw5poGgFAOKAKBSuQPFSKajXpT1NJlofS0UUFh&#10;RRRQAUUUUAFFJQaBi0UlJQAtFGaKBC0UnNJQOwtGaMUbaAsGaKMc0UwsFHNApaQ7CGilxmjFA1ET&#10;FKBS0UXKURMUuKUUoFK5XKJimmpMCmkUmXGJCwqnOuRV5hVWZcg1DNYxMO7Xmq0R+ar92vWs9OHx&#10;XFN2mayjeJp256VpQDpWZbHpWnCcCu2EtDg5dS2tPxmmKeKkHSqubxiIRTSKfikIqblqI0CnCgCn&#10;ClcqwAU4CgCnYouOwlFOoouFhuKMU7FFO47CYoxS0UXHYbimsKeaa1IViEimGnsM0w8UiQBp6mox&#10;zThQCJ1NSA1ApqRaZoh9BozRSGNINMNSGmGmJjDTTxTz0pjUEDSaaRTqbVENCUYzSkUoFFxWG4xS&#10;GnkU0ii4xppB1p2KNvNArCU4ClApyii5VhAKeAKULSgUrlWEAxQRSkUU+YY2mkVIRTSKSZNiMijF&#10;OpMVQrEu33pcYpaKkQlGKWgCkwCilxRikAlGKWigBMUYpcUYoAMUYpaUCgBtIRT6G6UAV3qB+RVl&#10;xmoWXOaZEkUJQTmqEy9a1JE4NUJ0PNKxzyRSRsHFWQMiq4Q7+atxjigkbs6UjLirQQbaa0eegqeo&#10;0QotDx5FTJGehqXy6CyksRzUmzFT7MUMlMpFY8U1hU7Rd6Y3AoJbKU1ZE6szED1ralXceKbHaBjk&#10;ikxctzKtrQk81qR2iqBxzVpLUIRgVZ2cdKye5tGBUWEY6U1oMtkCrqpTvLosaqJQMOKjZMVfdOKg&#10;ZKadmRJEMac1LsxzTVG01MBnFbxZyTWpJEMCrSc1Ai4qzGK0Q4jwtPHApUpWGaLmthp6VBJVjGRU&#10;EgpIhkWactMPFKDTILEbdqlFVlOTUytik0XFkwozSA5FLmpNVsKKTANAPNLSe40gKjGaYVzTs0Ck&#10;aKKZA0eahkj2kADk1cIqGZcpnuKhphylu30qNkDynPtWgkaJGFQYUU22bdaofapR900zpUVbQawy&#10;DjuKVTtUZpRyKZNxjHSgokyCM0UyF1bIHUU8UwCiiigBKKKKACiiigAFFFLQA1+lVj1qeWoTQSyN&#10;hmmEVIaYaCSM9aYakNMNIQwimNUhpjCmBEwqFhzVgionFNDRAw4qIrVg1Gw5plp2ZWdKauRVkjNM&#10;aMUrnTCd9GNByKXGOlMII6UpfApNGqilsDcGkJwKA2etG8c57UrPoXzJETtgZqAln6VMQ0rYA4qR&#10;Ith5rWFO3vS2OSeIdR8kERRQBOTkmpic05yOgpuKipVc9FsdlGjGmrvcaRxUOeSKsHpUDDBNYpam&#10;zYxqaBnP0pxpp5HWuqjA4sTNtWFjyMk9TxXI/EbXjo2lwWSIrSXGQQe1djFGWZfT1rxn4han/a/i&#10;4xL/AKqAbR9anGVbQZvllF1K6SRjWEe5w5UZY84rXfUGsJ0ERIYdMVDp8YU8jtWZeyt9pfd1zwa+&#10;cjUlKWjPuFSjFJSWnY9z8Ia8NVsFjdgZUHPNdLGWL+grwrwVrRs9XiJYhSwB5r3ITCRVlXo4r3sJ&#10;WdSnruj85zzALCYp+z+GWq8iwAO1OOAKhV+afuyK6Dx0gLe1NLUHrSEUXLsKDSE0YoIpLch7iqak&#10;BqMDmpFqhXHCnCminCkK44CjFApcUDuJimladS0DIHWq8qYFXHWoJRxihESRnSjIqlMmRWm6ZqrM&#10;mKdzJozRktVuHtUDDDVNGad7mZfjbFW42yKpR84q3GKDSJaQ8VIOh9xUMZA71OMUrG0XoN6KKoav&#10;B5luWHVRmtA9MU14xJGynuK58XRWJoTpSW6f/AOrDV/Y1o1PM5Jctz6VatpAsntUUkTW93Ijfdzx&#10;Qih2+U4xX5PNOnNp7o+4k4zV+hbHmSzsMYFXYI16OcVDBMEIZgHOO1LLOXOSmB6CuqDpRtVl7z7H&#10;JK70sWrpokUBSMmqfTkjNAgZwJGGyP8AvM1Z9/4m0TRlPmXAnlH8KtmrmquLq80YWCnTlL3aabZq&#10;RxvIcoDt9cVDd6jYaYha7uFGO1eeap4/v75mSxVraDoB3rm5HuLtzJczyOSe5rspZeo61GexQyWp&#10;OzrOy7Lc9A1L4jwx5j0yHdx99l71yF/r+raqT9ouyqH+BeKoKmOAeKUKa7kox+FHsUMBhsPrCOvf&#10;ciSJQxJGT6mnEYqTBNASne5181xmKaRUpU00rigLjNtLijNA3CghyGsMcUwZ6VIeetISAODVINxh&#10;OPrTH6U2WZV471SkuSTtFaRg2Q5RiWn4FUpcHnvTXklI4BNVZFuG+YqcVvCHmc1WogEvkPvHDetd&#10;BYtHf2vJG8frXMyLIykFTUthdvbSrk4ANazpqSv1OJ1bOzH6nZNbT+aBjdVIoY5Q46Gu1vrRNT05&#10;Zohyq5Ncg0TIXV+MetaxlpY8+rG7diOWITLuHWqaEwzL7Gr8KkfKep6VBcw5YjgMK0hKz5Tmqx9o&#10;ubqi2xBkWVOh61Vv05WRaLGX70Td+9WHjEkbRnr2q0+WRyTSkjOc/dfsaMgscUg/1ZQ9R0pFY5Xt&#10;g10I5nYYEIlIJwDU9jIApix82abMoyDUUP7u9XPRq03Rzv3WaLk21ykpOYyACKnkRDOChwrdqhuE&#10;L2xP93mnSDfbxzIeRUJhPXUhuomR+mKdYP8AvsetSvJ5tthx83Y1VhUxOrg96szNS2YRXZVujU3V&#10;rPzLdsdRzRcDBjl6Gr2PtEAI7jFF7COV0mUxXi57HFd5boLyPenEi9a4S4gayv8AcOhaus026eIp&#10;IpyrferZS0aMZxuj0rw9LmFMnPybWrpbRiMxN1XkVy3hSeO6jlhQcsOD711ajMZkxh4mCMPUetdk&#10;H7qPGqXUjcspfOt8H7wODUpUZrLtZ/s9wpyPLfpWuV5B7GpYRd0MIpAtPI5pKBjdtKBS0tAgApSo&#10;pRS0DQzaKQrUmKMUxkRWm4qYimlcCpZDRAwpMVKwpm000CQzaaMc1KFoKCi4iOnA0hHNPBwKCXoK&#10;KUUzvTgaQ0x4p2aYGpdwoKTHbjS7qZuFG8Ux3Hg560jdKaHpGakFxjACmUM1IPahiHBaeBimg4p9&#10;Ieg4U6mCnCmMfRTaMk00Ap5pjClzTSaAuMPFMJOaVmppNAmPBpc1GGo3UEEtKRmmKcilLYFSyBx4&#10;FQuwGaHkwKqSzAA1hUmorUfMOklxVdpuarTXQ9arG4GeteLiMYk2l0NY3NAy8UxpeapLNuPWpN4F&#10;ZQxSnswloTmT3p6SAVSMoHegTgd67aVaz1ZgzTSXJqxGeayopwT1rQikBxXpQqpkt2NCM8VOOlUo&#10;5BmraNkVsmbwY41G1SGo2oNJDG6U2nHOKbjFUjFjgakU1EKeOKLiQrGm0/FNp3LYUmKWlxSuTysU&#10;CnA4NNANPAoKjFjweKO9AGKXFFzTlG0ClxRii4+UQ0CnYpAOaA5QxRilxRilcfKxuKMU7FGKB8o3&#10;FLinYoxRcOUbijFOxRilcfKNop2KMUXHyDRS4pRS0XHyDSKMU7FJii5XIJilxS4oxSuUoCYoFOxS&#10;4ouUoDRS4NOxS0rlco3FIRTqMUrjsROKrSjrVphUMi5qWUkY92nBNZDcS1vXK5U1hzrtcfWuSvo7&#10;mttC7bHkVqQ1kWxxita3OSK3pu6OVrUvJ0qUVEhGKkFa3KSHUhoANBXmkUIKcKSlFUVYeKdTaUUh&#10;hzS4ozSUALRmkzijNAxc0UgopgBpjU80w0A9iJjUTdalY1E3NSZ2EB5p460ynrQIkBqRTUQNSjpQ&#10;zRD+1JnFGaaTQAE0maaTxQKBgaQ0vegigzYwigCn4pdvFAiPFGKeRRiqCwwikxUmKTFGg7DdtLtp&#10;wxSilcCPbTwtGMGlUUFWFxRjFOAoNAxhpMc049aaaYMQ0h6U6kpXIGHikpxFGKfMBLRS0GggTNGa&#10;MUUDFooxRigBaXFJS1IhOKKXikzQAUopM0Zpj0HdaD0pM0UBYjYVGympjTGGaBNFVkqpNFya0SOa&#10;gkXNDMZRMvyfm6VMsWBU/l89KeF4pIhRIlSlKAVKq80pFDQ7EQQCn7RShadilYfKREe1RsM1M3FN&#10;2g1SKIivFRSR9atFDTQhNImxTSDJ5FWo4VAqRUqVVxUvY0jEi8oUjLU5HFNIFZs2RCEApxHFDcUm&#10;/FTcCNxiq7HJqeWQVWL5p3MZsaEyamRaSPmpQuDW8TCQ5RVmMcVXXrVmOtgiiUClxmkHSlFTY0EI&#10;xUUgqYjNRydKES0VW4NNpzdaSmZMehwamUCoBUyHihjRMtKTTQeKCag0TF3Uu7ioiaTdxUtmkWSB&#10;uaUOKrmQA03zQDUXNIlvcKZJypHrUImzSmTcMZ5pNops2LHm0Wp4znNVrCRTbYHUHmrKOGpo3i7p&#10;Cng0detK3BpKooiihMczPng9BUoopaAEooooAKKKKACikooAKdTad2zQBHJUJqVjk1E1BLGGmNTz&#10;TT0pEjDTTTjTTTAYRTGqQ0xqBEZ6VG1Smo2HFAIgPWmsKkIpGBNMtERFIRTyKTHFCNEyIpTTHzU+&#10;KaRz7UtUaxm0QFM9KEi+bBqfHtRjkUrlOz3QsIVWxilmjC8ihRtbNTSDfFQ27bmUP3c1YoYzTTTy&#10;MEimGoaO7n0EJpjAEYpxphPNNILkQPOKeqYPtTQv7yp+ldsXZHBUd5ENxcLZ6fc3D8KEOK8CkQ3G&#10;pXVyeTJISPzr13x7fi00hLRG/eS9V9q8xhgCYGO+fxrxMyr2nyo+pyDDpRdR9SxaRhV+bg1X1SwD&#10;wl0+/Uk7OrqiDNWTu2gv1x0ryItxldn0Mk3ojmNLmaG9XPDKwr6L0Kf7Volu+e2DXgl9puH+1QDa&#10;M/NXtHgab7R4bi5+6K9rBSvN2PlOJqV8LGT3izpV5B9qcAacseGIqUJxXqPc+LXcjWlAzUnl8UBM&#10;VIEYHNBWptoxRtqiGQheKcBT9tGKCQApwFJinU2TcUUUlOAoKWoAUnenYA5prdKVyxkjYFVydwqR&#10;jUDtQZyZG9VZRUzE5qBzjNJszZSlXDURsQfaiY81GrEkUJonlNGI8CrcZ4FZ8T4FXYjkVfNYd7Fp&#10;DVlelVUPNWEPFNotMkFIaXqOKbzn2rOTUdzaEJVHaK1MTUrZnugy8k0tvpcitmTgGr13PbwjfI6L&#10;juTXJa745jtAVt081h0IPFfE4/D4OeKnUTcm3stj7XAUcVWpxpQWtjp5Ut7eMdVx1Y9K5XV/iBo+&#10;kl4oZftNwo4UDgGvPdT8SapqjuZLiREPRFPFc0iMrTuSScc5opYSLd2lFdl/me1/Y/sYqVZ3fY2N&#10;R+IOt69ftC8ywwngJHwAKiihXfvf52Pc81ytmSNXQDpmuuVtpxXfiKaptKKtoduUtezkkrWZPGO3&#10;Sp1Qmq8bc5qwr4FcMrnpuT2Y/b0HanYxQnzDNP2GpsS5keKULT/Lp4jqrGTmREU3HHSrPlZ6U3Zg&#10;4INVyk+0KTKM0oJPFLcbVJycYrKmvz5nlx8miMHLYHUUVdl+V0QctWZdXjbgkIz7ir9po9zfyAtk&#10;Ka6C28OWtrgyDc1bwppas5KuKtojkrXTb27kBKkA+tacfhuVW+b5jXXLFGigIoAHtSZAJ5rRq/U5&#10;HXdznV0d4h8yDFElkNuPLx+FbzODUR2kndjFLkSH7V3uczPZJg/Jisa5s1ycLg12k6RsDjFZM9qp&#10;JOOKiLlGWg3aSuyr4dvhvNpI2PTNRa9Y7bjcwAyeKrSQm2uFmj4YGuhv7X+1tIS5T/WRjJrqhJS0&#10;Rx11ZpnGNG4mHoKZdxj7/wCdXkBeNifvA4p/2ZZrVsct6UXakc8tjHWMOA8R5HWrcUihl3DnvVD5&#10;rS4POFzyDWgVWaMNGPm7j0reW9zlSjPXZlC6QR3RYD5TVZ/9ZxwK2GlgEKmeJnVeML1NVZxYXC7k&#10;3QnsvU1rCTOWpBIqEbsCopwRCHH3larJtCiK8cqsueQTzS3Ns6j5kwGHBreMjlqJl61/0iyOe6Go&#10;bLBtpIyeV7UaJciI7HG5M4IqU25W9d4eQ3RfSk9GG6Gx4aJl/iHb0qihIZhnkGr0aeRckHq33s1W&#10;nj2TtjvWi2MdbmmzieyUEfNjrVjSpNylD2qpZYazfP3gOKfZPsk9zQiZEWrWhdWfH3eal0ty1qo9&#10;KvSBbgbO5FUrVDallPSgqSvG52/hO/NpdoT0zXp0mPtEEy/6q4OG+teQ6H+8YMP4ea9b0pxd6QoH&#10;O1cr9a68PLmgeLi42ncQW74ktifmXLIa2NOuPPtQjH50GDWesxa0juMfvIxhveljlFpqIkX/AFM2&#10;M/Wt3qcsXqbIHSkpx65HTqKQcjPrUmglLRRQAop2KQCngUrlJCYoxxT8UYobKUSMijFPOKTIpXHy&#10;DCBTMVIRTSKLhyiACkIpQKOtCZDSIWGKbmpXAqPIqroiSE3Um6lxSFaRnZ3DdzShjTdtL0pXLUWK&#10;TSbjQTmmmi4+UduxSFqaTTaLj5RS1KrYqM0Z5pXFaxODmpAarKwqZTQhEwpw6VGpp+aoaYppM8UZ&#10;pGoE5CFqYzUppjChAmMLc00vzihuDUbGhsGx2+l31Ac0mTmpbJZYD0pcAVXBprvipcrGTlYfLLgd&#10;ay7m5wSM1Jcz4U1i3E+TXk4ytaIQdxZZ+uTVY3BPANVZ7j5sVCJia+QrzlKbszq2NJLtlNWPtm4e&#10;lZCS+p5oebHOazp1alN+6x2RpG64PNRNd89aoeeMGo2lGK3WKq3uPkTNe2vhuIyTW3bXG4DmuFW6&#10;MctbunXpIHNfQ5dinO0WcteHLqjroZTmtCFiR1rDtZd2K17duK+iSsgptlrPFLmminLQ2daV0MYU&#10;0ipiophFO5LgNApyikpy9aVxKA4jAqMipiMimEYp3NOTQao5p+KaBzUgHSlcagIB608ClxxSgU7l&#10;qAoFICDkAgkcH2rM8Q65b+H9ImvZz8yqdid2bsBXiGnePPE2j6rNqMz/AGq3uJN8tqT9wein6VVK&#10;jXrXdKDko72/rV+R0Ro01FOrNRvtfr/wPM+g8UlYPhjxhpPim0EtlMBIOHifh0PoRXQ4rNTT2InR&#10;lTdpIZijFPxSYp3J5BMUYp2KNtFx8g3FFOxRilcfKJRilxS0D5BuKMGnYoxSuPlG4oxTsGlxTuPl&#10;GbaXFOxRii4co3FNkdIo2kkdURRksxwB+NSYrmPiEM+BNUB/55j/ANCFEdWkTN8kXLsbP9q6d/0E&#10;LX/v8v8AjR/aunf8/wDa/wDf5f8AGvl1Y12L8vYdzS+Wvp+prs+qeZ5/159j6iGq6b/0ELX/AL/L&#10;/jVqKWOeMSRSLIh6MpyD+NfKflp/d/U17L8HtSMui3mmtj/RpN6DPOGz/h+tZ1cO4R5rm1DF+0mo&#10;tbnpWKCVVSzEBQMkmjmuL+KWqLYeDpbcOVlvGESgHBx1J/z61zxi5SSOypLkg5PodT/a2m/9BC1/&#10;7/L/AI0HVtN/6CFr/wB/l/xr5b8pAAMc/U0eWn939TXX9T8zzvr77H1C2q6d/wBBC1/7/L/jSvcQ&#10;G38/zo/JxnzNw2/nXy6UTHK/qa9JtlX/AIUjcjnAuOmf9taznheW2u7NIY5yvpsrno09/YsDi8tz&#10;/wBtV/xrHuZ7djxPCfpIP8a8IEaYHy/qaPLT0/U0Sy9S3kJZjJdD3i3uoFPzTxD6yD/GtW31CzUD&#10;N3bj6yr/AI185eWv939TR5a/3f1NEMAo/aMnjW3ex9MpqdgOt9bf9/V/xqRdV0//AJ/rX/v8v+Nf&#10;MXlr6fqaPLTuv6mtPqfmUsc+x9RwX1ncPshuoZXxnakgY4+gpsmpWEblHvbdWXgq0qgj9a8Q+F6I&#10;PHVuVGCIX7/7Jrm9bjX+39R4/wCXl+/vULDe9y3LeNfIpW/rT/M+kf7U0/8A5/7X/v8AL/jS/wBq&#10;6d/z/wBr/wB/l/xr5g8tfT9aTy19P1q/qn94n+0Jdj6i/tXTv+f+1/7/AC/40o1bTs/8f9r/AN/l&#10;/wAa+XfLX0/U0CNQc8/nR9T/ALwf2hLsfVqurjcrBge4OaXNfMNjrWp6a2+y1C4hPX5XOPyr1PwN&#10;8SW1W4i0rWdi3b8RXCjCyH0I7GsamGlBXWptRxsZu0lY9KNRXFzBaQma4mjhjXq8jBQPxNSE15X8&#10;fP8AkQLf/sIR/wDoL1zHcj0P/hI9D/6DFh/4Ep/jR/wkeif9Biw/8CU/xr4p/E/nR+J/OncvlPuG&#10;2vrS9j32tzDOh/ijkDD9Kmr4hstQvdNuBcWN3PbTDpJDIVP5ivcPhb8W7m/vYNA8RSq8suEtrs8F&#10;m7K/qT2NFxOJ7S9V55YreF5ZpEjjQZZ3bAA9STVhq4f4s/8AJM9Z/wBxP/Q1pkM6D+39G/6C1j/4&#10;EJ/jWlE6yIrowZGGQwOQRXxF26n86+tfhnk/DjQyST/o/f8A3jSCUbHWCqkmu6RbyNFNqllHIhwy&#10;POoIPuM1cr4p1UltYviSSTcSHkn+8aGOKufbKSJLGskbq6MMhlOQR9aU15N8BtfN94XudHlfMlhL&#10;mMHr5bc/+hZ/OvWqLBsMwTRjHJPFPrjfil4g/wCEe8BX86H9/cL9mi5wcvwSPoMmgDoP7e0fzPL/&#10;ALVsd+du37Qmc+mM1ojBAxXwyc45Jz9a+0/DjFvDOlMTkmzhOT/uCmNxsagpaTNGaLE8ohFGKcaM&#10;UCG4oxTscUhoHYbilxS4pRTGJigUvelxSuOwCkNFIaBDTTc0ppKYBmjNJmkzSsKw6kxSinU7Byjq&#10;Wkop2MgxRRmjNILhmiiimMUUE0lBqBBmkzSZppNADgaXNM3UbqLgPzS5pmaWi5QpPFIaO9JnmgTG&#10;NwajYZqZhURNMhoj20mKUmlJoI2G9KYacaYetAJjgacOlRg08HigYjCmZxTmNRk0CZKCDS4xUanm&#10;peopAhpNKGpp60gapNUPJqNnxTHcg1C8lZvQpMkaUd6pyXihiM1DPcdcVms7PLWLbE7mg1yW70sb&#10;k1WjQmrka7e1XEzkWU5AqYVXVqmRq6omLJQKmQ4FQBsVKjVpcSJ808VEDUi0GgZpj8inE80hHFBL&#10;ZVYUypZBzUZHNMxluKOalSolqRDzRYES54pGPFHWmkVLRdyNjimiTnFNlYiqjzbWrOSCMrMsyMKr&#10;vLjvURnJFRZLGsnFvY19poSm6K0xr4qCc1Gy5FV3TqOxpxpNmcqh0/huRp4JZGPBrXU7WA7Vj+FF&#10;AsZV7hq2SMGmo2R3UH+6TJ87hSEEGkB4pw+YU7m43FLR0pOtMBc0ZoooAKSlNJQAZozxRRQADk04&#10;8LSAUjUARHrTGp5phoJYykIpTRQKxGRTTT2FMI4oEMNNan01hSERGkNONNNMCNhzTDUjVHTRSGEU&#10;mKkxTWGKCkMxSEU/FGM0jRMbijFOwKDwKGjRDT0qSJxsKk81GThqdEAxPrSWuhnV0syvMMMfSoPW&#10;p5wQears+BxRa51R+G7GsTTQpapFXdUgQLW0I26GVSrfYZgKPrUqRgDJ+6OTTdgOCelV9avV07SJ&#10;ZuxGKudowujCEXKSijzTxnfm+1eRAcpGcKaxYR8tSXBM2+ViSXJIptrjGD2r5nHXnPmPvcuiqUeT&#10;qRy3C206qy5JGaU3ImYk4ArP1CYPcFlPC8CqL3EnODx6VhGndHb7bldmdDG6SoYgeDXo/wAOWX+y&#10;pYM8rmvHtPuW84KTXpvw9uxDfyRE8NXoYD3ayT7Hi8QwVTBOS7npSnJB9qlBqmZsMDTxKTXt2sfn&#10;N7ItbgelMJPrUakmlAJ60C5iQH3p4qMLUgOKBoCKSnZpDTCwgp1JS45pXJUdRQKcBigDApM1NzVR&#10;sDHAqJjmnseKhYgd6LjsRuaryMRUjv1qBzuNS2ZSiyFm5qJsk1M4xTAKWpmytJGTUYjxV8pntUEq&#10;YosxEadcVeiPFVEXoatR9K2RDLaNntViM+1VY2PQCrcSsx9KscRZS6RM6rnHauJ1rxhd27NBHF5f&#10;bcRXeqAp559qoahotjqcZWaEKT/EBzXk5jgq2J+CbS7dGfQZTmOHw0rYiHMv63PJrm/u75i0sxKn&#10;3rLuowyFQPxr0K8+HzF82lxtX0PWse48FasjYVAyjua+dlgMRQesD9Awmd5dNJQqJeWxwDwOpwBw&#10;aovGUEi92OK7qfw3qcbEG0Ygd8Vyl7Y3VrPcRzwFMHI4ralzvdWOrFYuhUp2hNX8mcraoY9ZAcV0&#10;fnqznkVmGHzLxCgwxOM1rDQbllDKea6azU2m+xx4Gp7KEkuruSJKDgA81ZRlxyeapvoeorHuRTkV&#10;DjUbUjzbdvyrldK+zO/61G+puRKB3q2iBgDWJbagwb95Ec/StS2vkd9uMGojTtuRUrp7F1YMrS+Q&#10;BUqMpxhutWREpFachz+20KqRjHSobrKRthe3BrRMYA6VA8bSqV296pxujN1rHKmylumO5iATWrpu&#10;gWtuVklIY9ea0Hhjt1BIrPvL/C4X6AUJ2ViNZamw1/BbjCAACqU2rGQ/uhknrXPTzMqFiTk0lpck&#10;Hg5JpuVlcxaVzfS6u37cVKDNIMHg1BbTlogMjNS+c+drMAo71cYt6kO4rpMq5zWZc3MqgjeB+NPv&#10;bqNM7p+PrXOX+pwqCEOTWnsJy+FEurGCvJmqmobThjmrK3KOOK4iO7kaYcnGa6C2dtgI5qKtN099&#10;y6VWNaPMizcqXJKjNaHhm5kimeCcfI3GDWRLLIMBetTW11IkqE9jUUpODuwrLngWNd0tLS6L24+V&#10;uTWdZ/MzKvWuvvistnHLtyGGCa5K6jNvcb4s4zziumSu7nDB3TQ+4gsZ0aC5jCXAGQ9Z8WlzxOBG&#10;C0Z7+ta15DHe2Sz7cyAdRVbR5mWRszGSPphuoqzBrlZTuLOVAxAyg65rKuLWTaXWFsfSuyvLScYk&#10;g23EA+8R/wAs/wDE1Np6KsZ+wSJK5+9HOvzH6Cl7RxM5LmVzzkK5B2hgSegrVSS5ktFMi5CHFa+q&#10;6Us0rMsTWVx/cx96obHRdQELH7wP8J6muiOIh1ZzSoy3Rj2M0K3pVxty3HpVy9jltrpbi3O7d3FU&#10;Liyu7e6LNDt2nhWq3cBkihkDEMeSOwrV2eqMIxlrcsEpcBGYbJM8mql+vlyg9asRyrPG6P8AeHII&#10;psyg2wEgyP71XG9jKW42ydShB6mpQpScEdKrQRtE2V+ZDV9SHBI6Y4pisSwy7WUn1qe5jy2/sRVB&#10;zmy8xeoNaFixurUk84FU9iVuX/D9wI7gIeh4r13w6223Tbyo614zYFUu8dDXrPhacm1Cjmt8M9LH&#10;mY6PU3nUQzshH7uQVHGVO+2k6g5Q1oTRLNEFH3x0NZ1zGdnnAfPH29a6bnnbGnp9z51vsb7y8VZx&#10;tOKyLabY8cq8B15rXU7uaTNI7BQTQTR1qbjFWpBUQqUUjRC0UYpaEaoMU3FOpDSBjTTDTzUbGgkQ&#10;mkJo6nikY4ouS0Rs2ab0ozzTsZ60XIcROq0UpXikA70+bQEhQKCOKeDQQKm5okQHrQc1KRTStK4+&#10;UhOc0hOKkK4phHFCIaIicmkJpWGKSqM5DlNTIeKgUc1MlUjO5MhqQVGtSimNCHpTSaeVzSFaAaGE&#10;0U7bSEUCSZEwzULDmpmGKjI5osirEJ60EACnsvOaaVOKhiYwkCoZW4qUqajaIms5HPIyrtjggViX&#10;BbnFdRLahgeKy7izxn5a8vFYZ1IuwoS5TmZVYsaYMitS6tiuMCqDRMuc181icLOjq9jqhJSQyNsk&#10;5p8h+Wo1jIc05vQ1xvc2sQmTrVaS4IqaRCDVZ4iTmt4RTZVhAxdxW1pzEEVlwxdK2dPjw44r2MJB&#10;QaZlUjzKx01g27FblucVh2abcVtQtjFfQwqOxEadi7k+tPU1CGpS+K1c00dSWhYzSEDFRK+afu4p&#10;cxfKBFCUmcmlU80+ZC5dSYdKawzTgeKaxx0p3LtoIBzTwMVGDTwaLgkSdqbLKkMTSOcKoyaQGuP8&#10;ZeIhYWJMZGSSsPfc46t9F/nWlOnOrUjSp/E9v68jT3YRdSfwrf8Ay9Wcj441Z9X1QWyt8kJ5QnhT&#10;6fWuaGmSSsQqsX7Dt+Bq5p5gZhJKZJZGOSDxk+9bocshSJI442H3QOv1r7KnD6nTVGj03b6vufJ4&#10;vMHVrOdXbol0XZHCz2Fzpd4l9p9wYLpQCHjPB/2SO/0r0jwd8VI7uSPTdfVba7JCpLn5JPoT0Psa&#10;xLzRMRvcRAvG0Z3ZPKtXIahYRSoVkWuTE5fRzBOcPdqLr39V1/M9XA5v7OKp1Peg+nVejPpqKSOa&#10;MPG4ZSOCDTsV4L4A8Ya9p2tw6GQ+oW7/AHCT80Y9z3H6170hZkUsu1iORnODXytSNSlUlRqq0o7n&#10;uzpw5I1abvGW3f5i0UUVNzKwUUYooHYKKMUtAWCiiinYaQUUUZoHYKMUZpM0ALXNeP43l8D6msaM&#10;7FBhVGSfmFdJuoJBqk+VpkVI80XHufKZjki2pJG8bYGQ64NFek/GJVXWdNZVAP2dug/2q82HevVp&#10;zc4qR4NWHJNx7CV2Pwy1NdN8ZQo5wl2hhP17friuO71NaXMllfQXURxJDIrqfoc05x5ouJMJOMlJ&#10;dD6orxb4v6n9o1+105cbbWLc3+82D/ICvX7S8jutNgvQw8uSISZ9ARmvm7xDqLat4hv74sWWWZtu&#10;eyg8fpiuHDRvO/Y9THVF7NJdTNpKM0tegeSAVnIVFZ2PRVGTXpdtb3A+C9zGbeUSGfITYckb15xW&#10;T8K1RvGfzqCRA+3I74/wzXt7AYxgY9K4sTWcZKNttTvwmH9pGUr90fLjRvGQskbowH3XGDTRzXon&#10;xcVRrOnEKAfIboP9qvPDziumnPngpHJVhyTcewqK8jbUjZ27BRk1J9juv+fW4/79mus+Hij+0r58&#10;ciFR/wCPV6bA3SuatjPZ1OSx0UcJ7SHPc8Fa2uEUl7acKOpMZAFRZzX0aUSaJ4mUFXUqQR2Ir55v&#10;LdrO+uLZvvRSsp/A4rWjX9rfSxnXoeytre51Xwv/AOR5g/64v/6Cawdct7ldb1GRraZU+0v8xQgd&#10;a3Phlx44t/8Ark//AKCa9f8AFe0eFNUYKpIt3PI9qmpV5Ku25pTo+0ouV9r/AJI+cj1560lC/dHp&#10;To/9fF/viunocZILS6IBFpOQe4jPNROjRSbZEZG/usMV9R20cYtYQEUAIuAB7VT1jQtN1uxktL22&#10;jdHBAYKAyn1B7GuJYzXVHofUJct0z5o5xQpZNrqxV0IZSDyCORVnUrJtM1W7sXJLW8rR5PfFVsV2&#10;3ujg2PpDwtqra14asb9/9ZJHiT/eHBP6Zrhfj3/yIFv/ANf8f/oL1rfCadpPCckJJIiuGA9gcGsj&#10;49/8iBb/APX/AB/+gvXj1I8s2ke/hpc1OLZ83AZYD1IFfQ2n/Ajwxd6Va3El5qQllhV2KyqBkjPA&#10;2188r99f94fzr7X0Qf8AEi0//r2j/wDQRUHRJnzT8R/hhN4ISG9trk3WnTOU3MuGjPYN2OfX61wN&#10;vcSWlzFcxMVkhcOjA8gjkGvqP4zxo/w0vi45WSMr9dwH9TXyufun6UDi7o+1tIvP7R0SwviMG4t4&#10;5SP95Qf61yvxZ/5JnrP+4n/oa1t+DA48EaJv+99ii/LaMfpWJ8Wv+SZ6z/uJ/wChrVGfU+Uz0r63&#10;+GP/ACTfQ/8Ar3/9mNfJB6V9bfDM4+G+h/8AXv8A+zGkiqmx1h6E18T6ic6peH1nf/0I19rOfkbt&#10;xXxPff8AIRuv+uz/AM6GKmdh8J/EH/CP+PbNnfbb3n+jSk9MN0P/AH0BX1cDXw2rFHVlOCpBBFfY&#10;vgrXR4k8H6bqhYGSWECXHZxw36ihDkb+a+d/j34gN54itNEjb93ZR+ZIB3d/X6AD8zX0Be3cVhYX&#10;F5McRQRtI59gMmvjHXNVm1zXL3VJyS91M0nPYE8D6DpQwitTPPSvtDwqd3hLR29bKH/0AV8XnpX2&#10;X4LfzPBOiN/05Rf+gihBI3MUoooFUSHSlpCaXNAAaQ0uaaSKADpQDTSaTdQA+l3VGXppelYCXOaQ&#10;0wPQTQApptGaQtTAXFKBTQ1OBoAcBS4poNLupMBc0tNBpaowFoopKQC0UlKDQMDTTSmmmgBDTSaU&#10;000mAZozTScUm72rNjSJQ1LmolJqQnFFyhSaQmmlqaWx3ppgOZuKhY0rvUMknFUZSHE980m6oA5N&#10;AJpmLZKX5pC1MGadtzQNIXNKDim4xSE8VL3HYczZpnWlHIp6rSuVYaARUgPFG2msCKOZFpWEc1EX&#10;pzZNRFaXMASPmq0jHtU5Wo/KzWEmJXKLRlzxSJbEvWklvg9KmS3GelK1zRK5UjtwO1SNFjpV4RD0&#10;pGizVRQ5QKSpipFGae8ZWljWt0zCUBQPWpFOKikfFIsnvVpkWsXAaN2KhV6dvBqxMfu5p2ahLYpw&#10;aqSIuNkqE06QnNNqkZsUGpEpijNSKKAQ/djikJ7UGkPNJou5BMM1RlXmtB1zUDx1LV9DOWpRKU9I&#10;6sCL2qVYx6Ucor9CoYs03yM9RV7y6NnPSrUUiWW/Dh8t5ovXmtxlrn7E/Zb8Pnhhg10RIxn1rCaP&#10;Twcuany9hoHalztNKBmhhUJHWO4NIV9KaODTwwNMBuKMYp2KCKAGUdKXFIQaACkpcGlC0AKBgVGx&#10;p5PGKYeaBMYelNanEU0jNAhhooIooENaozUrVGRQDGHrTTTyKaRQSRNTDUrCmEUwIyKaRUhFNxTH&#10;cZikIp+KQilfQq4zFGKXFLipGmNIpD0pWbuAahZzVWbNFKwjvnFMDlHyKDz2oCiqVMic1JWEmYuO&#10;BUSRE/eqY8cUoVj0BP0FbRikHtZWsN2habipxBM3SM09bG4c/dxVNpIVyCNNxAJ6nGK4f4gaizvH&#10;p6HG05IFelQ6UyBpZWwFUmvEvEl013r9zJnIRiBXBja6ULHrZLRdTE8z6GZNkwH2ql5pWNiKupko&#10;Qf4qqlMOyEceteRWhzQTPpqb9nJoyyA5Yk8mqMxKEjNXNTha22yA/K3eseWfcOKKcG9R1Kli7ayY&#10;lU9816F4RufK1WJicbsV5zp0TzSKcEYNdrpEn2bUbZT3Iq6clDERM8RH2uDmn2PZXcA+xqSNxVMS&#10;BoUOeoFKjY7178dUfmEk02jTjkp+81RjkxU4kzQSWVf1p+c81App4bFFhqRKDS5qLdS7qBqVyYDN&#10;OAxTEalLVDNYjicCmMaY74qPfUNmiQ9jUDt1FOZ+KgbJNK7B2QpGeajwM1JjtQIyaqMe5zuTZEF3&#10;Uvk1YWPGKcRirM2its/OopY+9WyvNMkUYpWGyiFwKkQ0rLSAc1UdzGSZYQkGrSSMcVVjOKsocYrU&#10;lMsoKl7VChJ61MORUs2i9BCcc8/hQCT0NFA4GKnUoYwJYE4I9DXn3j2yVZvM8sYcdhXoRTOcsawP&#10;FNibvS8qMsvSs6sVODVjswdZ0K0Z3PALxXtbksoxtauv064jurNJomye4Has3xRYpBd7sYSTA+hr&#10;ldP1e48PaqY3Ja2k4IPpXgxo3k4N6o++WLjyKp0Z6gsjbCcjb61XlvPOfaEV8cEkUyIxXtvHPFJ/&#10;o7jPB6UPNBANkXzkCsHdaPc357rmiVJljaTiIBh3Aqm/lxux+UN61Zmklkydm0etYd2wRiAck0cr&#10;3aHzyNOO/gjkAkOT9a6CylWRQVbcDzXnQWWViecCt7w5qsaXn2eR8k8YzQ4aApJ6XOwdeSRUQBQk&#10;k9auOgZTtqlcBkA9KmTsgcbmVq0zIhwa5WSdzIcmuh1IlwRWGIsvyKyi7s2cbRIRcvNGYutQPcw2&#10;SkBssetaf2OOOFtgIZu5rLl0ePlmkLE9a6IOKeuxztTWxTGuSeYdkhAHvSjxBLJkeafzpX0CMn5X&#10;KKfWk/sGIAJG/J7mvSjiaSWiPMqUMQ5XbIb3UWCfM2cj1qgsxmAAByelbS+H1adIpG3EitA6TDbF&#10;AiZZehxUzxcYr3RQwlST97YwLSBo5MSqQT0robKJ1PXij7M8sil1AI6mtGOIrgKvHrXn1a3M7no0&#10;sPyqyIHi3EtjFVmG0E1rtCAuBVG4hyGA61zczb1Ov2fu2Og0cm507yvvZ457Vz16rW13PbN0z8ta&#10;vhi4ZJJI+4HAp/i/T1QpeRn+HJHvXVB+6jyqkeSrbuZ1pavNp8joDgcYHaucnkazuN8Ywc811ehX&#10;U0Vu19GBJEgCTRd8HvimeK9IieNb/TV3W7/eUdjW/mcspXk0VdP1C0uY1Lz/AGdge/Qn6VdbS5Jd&#10;QjljniCk5M4fDfgK5B4Ht0XgfN+lQzSSqhWGV1f1zSSUnZ7BKLXvI9TuNGuLu38oqSpGFnIyc1zE&#10;kuraVeNBcW8jov3ZFXqKzPD/AI31XRwsMk/mxE8mTnFd1a+J21OBlMaHIzn1puEYM5WpPW5xWo3l&#10;lO6tLFJFMwxuPOatx6MLvSVPygL0Z+Ca17+6tUgMktpEXX7vy1WtNRt9TtmDzBSnbpitUk12MnKS&#10;epVs/A7zxmWS+WGNuOOprPutOewke0eJpogeHA6+9aQnBikMc0jKhyAT1pqeKLyMqsenK5X++uci&#10;rho9GZzd3ojmrdWt7l1h/eqeqEdKuLF+78xEbZ05HetmXxEpkD3GjKjHuq7RT47/AE+8kCybo/RF&#10;6VtzK2m5m1LsYEVu7Wkq4wvJwai0i7K3ohPTocVt39pDHdAR3S+U38IrLk0d477dC8aqeQd3JoUm&#10;tWSldmrND5V2HHc8V6L4Vd/LiDkAe1cJDZ3E9uMYZk712PhkTSQKGBVkrbDy/eHDjYvkPR4AFUkn&#10;ODUdzD8+4D5WUg0zTiWjdX+9Vpjvj9gcV3WPK5dDDiJila3fjH3a1rSUvAM/eBwao6rASsc8fDIR&#10;mnWl0rSqVPyt94UPYImoeaUdKYCA3saXODgmpKQ8VIDUQ7U8NUlpkooIpgel3imaKQ7mmkUhkppe&#10;pBzQpGKQgYppYmkyTQJO4hOBxTCSRTjR1qS7EQBBzS8084oyKYcow5o2mn4zSUXJUQAxUm3NNBpw&#10;bikVdCYppFPJBppNNBdEZWmlKl60pFOxDZVdaZtzVhxURFVYwkxoUVKBTQKkUYq7aEDkFTKKiWpF&#10;GaRaQ/FGBRyKDn1pFWGkU0ipKTGaLhYpzXVrExWW4hQjqGcAioBe2bn5buBvpIDXl/jQY8W331X/&#10;ANBFc1dXltYRLJdTCJXOFHUn8K92GUwlSjUlO10nsee8ZLncIxue9Da4BUgj1BoKHFeCWPiG180G&#10;01IxyDkfMUNdzoHji5hnjt9UcTW7EATH7ye5PcVhVymSi5UpKVvvNI4pc3LUi4+p6AUyaBFU4UNg&#10;joaeEryLHS6ZVeHIqjNbZzW0Y+KqzIFVmbgAZJpNJ6MzdJs5a5No139j+0wfagN3keYN+PXb1xUE&#10;liACSOB1rhSjNA3xGIbcNX4fJOLHPkkY/M16ldRK1nIy8gxkj8q83EYaM9GavD+zas/+HOZEUM8Q&#10;mt5Eljbo6MGB/EVXkjjjkRJJUR5DhAzAFj6D1qL4fQ7/AATZH/al/wDRjVB4qgC+I/DA/vXj/wDo&#10;BrxZ4Cm6zppdzqjH3nEL2WyspFW6vbeBmGVWWVUJHqMmoP7R0bHOq2H/AIEp/jXR3ug6dfSLJd2M&#10;Fw6jarSxhiB6c1xvhXQ9LurzxBFNplpIsOoMqbogdq4Hyj24/Wt8Pg6XJd30GlFxub1tDHKiyRMr&#10;owyrKcgj2NSQ6vosNyIm1awWUHBRrlAQfTGazPFS+TZ6Zotq/wBlS/ult3MQ2lYsEsF9M4A/Gugt&#10;vDOjx2Ishptt9n2gFDGOfc+/vXVGjGKuxKmt2dBb4wCOlJL4h0eynMF1q1jBMvWOW5RWH4E5rkPB&#10;kkmm6trXhzez29hKslsWbJSN1yEz7VT0jTtN1Hxx4pbULG3uSkkAQzRhtuVOcZ+lb86hdN6I05Ej&#10;0y01K0vYvNtLmG4j/vxOHH5im3up2tjF595dQ20WQN80gRc+mTXm3iS1s/Ck9n4i0WFLJ0uI4buG&#10;AbY54mODlRxuBIINWfiPPFdaJpsb7WifU7berdCpbkH2pKvFuNnowUFdHYr4w8PEgDXdMye32uP/&#10;ABrWF9EIjJvXy8bt2eMeua4Q6P4aVgBpGn8dP3C/4Vm+PbxG0SxRxJ/Zq30P25Ys/wDHuM5Bx2zt&#10;rnp46nOahHdgkm7I7yHxh4fnuRbx65przEgBFukJJ9MZraaVUQyO4VAMlicAD1rhbbT/AAvrmki3&#10;hs9Pms3T5REi/KD3GOhq5Y2V1o/gWbTbu9+2SQW0qLMVwSmDtB56gYH4V3RrxkuwOx2FrdwXduk9&#10;tNHNC4yskbBlYexHWmjULOS6ktEuoGuYlDPCJAXQepXqBXl/h7xK+g/DDQYLKIXGrXqeVZW2fvuS&#10;fmP+yvUmur8O+HF0fSLmK4uPtOo3xaS9uyOZJCP/AEEdAK2uNpLc6eK4jmXdHIrr6qcipw2RXPaD&#10;pKaJbSQxymQO+7JH+fX8sVsLLnvVNibV9C0DmsnVdAtNStTDLCssWciMnBQ+qN/Cfboa00cYp4ar&#10;jJqSlF2a2a3NIz0cWrp7p7M8d1bw3d6FI9zBuuLMHBfbhovZ17fXoar2moKWbks2elezT2qXAz9y&#10;TGA4HOPQ+o9jXB674J2yGfTgltcE58oHEMp/2T/AfY8elfQ4TOY1LU8Xo+kuj9e35eh42OyWNROp&#10;htf7vX5d1+JNonk3VnewSEZ8lnGfUCvNdXZYpcRLulZsAAZLE9q2otTuNLuJkuYnhnCNG8bjBGR6&#10;VreBvC7ajerqt8mQBmJT/CP731Pb2zXoVKiwEJ15a3tZd3/X4HnZZgZVqsactFG935G98OPCA0e0&#10;bUbxA19PySR90eg9hXf5piqFUKowB0FLXxzlKUnObvJ6t+Z9fUmpNKKslol2Q7NGabS0GY7NGaZk&#10;UUDHZozTKWmFx2aQmkoJoGmLmkzRmmk0XC47NGabmjNAXHZpc03NFAjyL4x/8hXTv+uJ/wDQq8zr&#10;0v4xf8hTTv8Arif/AEKvND0r1MP/AA0eHiP4svU3LDRDfeEtS1KNSZrOUE4/unj/ABrD+8DXqHwt&#10;tE1DQNds5PuT4Q/iGFeZz272tzNbSKVeJyjA9iKcJ3nKPYiUOWKl3/zPUNG8VJbfCK6xJ/pFvutg&#10;GPPznjH4E/lXlYzj68mnB3EbRBz5bEErngkdKadxGFGSTwKcKahdrqE6jnZPpobEekEeDZ9YkU5a&#10;6EMRx225JrHr1fxbp/8AZPwpsbIgB0eMuP8AaIYn+deUUqU+dN+YVIcjsdr8LP8Akch/1xb+Ve3s&#10;a8P+Fpx4xB/6Yt/KvbGauDGfxD08v/hv1/RHknxc51fTv+uDf+hV52eleh/Fv/kLad/1wb/0KvPK&#10;7cN/Ciefif40jrvAE8cV9eI8iqzRDG44zz2r0WG7hBGZo/8AvoV4WR8vGaAMSx8kjevf3rGtgva1&#10;Oe9jSli3ThyJH0RHJ0ryrxH4M1qfxHfT2dk01tNJ5iMrDvyf1r0u3f8AdoPYVfhk6YripVnTd0d9&#10;Skq0VfQ848A+Ftb0zxXDdXtg8NukTAuzDqQRXo3iw/8AFJap/wBe7/yrQifOKzvFZH/CJap/17P/&#10;ACq3UdSakwVFUqMorz/I+c1+6KfF/r4v98U1fuilBIYMOqnIr12eKz6itz/o8X+4P5VKzBVLMQAB&#10;kk9q8Si+LGuxxIn2azbaoG4q2T+tZ2t/ELXtctGs5JYraB+HWAEFh6EntXmrCVG9T1vr1NR0Wpk+&#10;JL1NQ8T6ncxEGKS4Yow7isygcKBikPAJ9q9GKsrHlN3dz2n4RIR4auX7NcED8AKzvj5/yIFv/wBh&#10;CP8A9Beuo+Hentp3guyV12vNmZh/vHj9MVy3x8OfAFv/ANf8f/oL15NZ3m2e9hY8tKKPm1fvr/vD&#10;+dfbGi8aDp/tbR/+giviatVPE+vR2y26axerCq7VQTsAB6dazOpq57b8d/FNomhw+H4J45LqaQST&#10;KjZMajpn65/SvBtOsJ9U1K2sLaNnmuJFjRQO5OKhy8848yQl3IBdzn8zX0b8K/h1pOiRR66b+DU7&#10;91xHJC2Y4ARyB6tzgk0bi+FHpOn2i6dpdpZIflt4UiH0VQP6VyHxZP8AxbTWf9xP/Q1rtWNcR8WP&#10;+Saax/uJ/wChrQZdT5WPSvrP4aH/AItzoY/6d/8A2Y18mnpX1f8ADb/knWh/9e/9TQi6r0OrlbbD&#10;IfRSf0r4quzm8nPrIx/Wvs68bZYXDekTH9K+L5jm4lPq5/nQxUjR1XSW0+z027HMV9CZUP0YqR+Y&#10;r2H9n/X8xal4flflSLqEH04VgP8Ax0/nWTqGgrqv7PekahFGDcaezyFgMkx+Y4YfqD+FcB4I19vD&#10;XjDTtTziJJQso9Ub5W/Qk0F7o93+N/iE6T4MXT4ZClxqMnljHXYvLf0H418/+G9Dl1/VGtIw2I4J&#10;J3IGcKgya6f4u+J4vEnjNxaTiaxs4xDEytlWPVmH4nH4V0/wl0b7J4H8UeIpUBMlpLBCSOQFQlvz&#10;O38qOotkeNyAB2A6AnFfYXgE58BaIf8Ap0T+VfHh719feASV8BaID1+ypQgm7HT5xRuqIvRup3M+&#10;Yl3Um6o91Gadx8w/dTSabnFNLUri5hxamFxUTSYqNpMUBcn8zmjzKqGSk833oYmy6HpQ9VBLTllo&#10;QlItM9M31EXzTS2DRcfMWQ1LvqsJMUolHrRcOYshqXf71WEmaXdRcOYtA08GogelPFUYpj80maKK&#10;B3ClApKM0DTFNNNLmmk1LQhDSUpNITRYExpFG2lHNOAqWi7jduKDTu9IRU2Y7kZpjHipGxUT9aLE&#10;tld2NRkk1OyZpFj5ovYh6kSqakCGpkjxUgSnzCUCuENSBKmCCjbii5agQlOOlRMhBq03AqJuTSuH&#10;KRqtSBaUClqGy4xF4qNxmnE00cmndF2QwpUbDFWSBUMgApMmyIgM1IkYpiDmrUS9Ki1xpCLF6ipV&#10;QelPVacBiixaQwpxTCMVYIGKhc4qkNleQZNQng1JK+DVdn5ouYSGTNjNRRyZqO4c1Xil5rWDOeTN&#10;RXqQNVJXJFTByRWyMpSJmanK3FVS+TilVsd61SdjFz1J5GqPdTHekVqLC5iwjVMpqsp4qZTgUxpk&#10;jGgc03NKtIu4jCmsuakIzSYpWEyPZTlSnBakVKoBmylCCpNopCAKQ7EEi5TI6ituymE9sMnkcGsd&#10;ztIPaprC48m6KHhWNROPu3NsNPkn5M3AMClpAaPWsD1RCM0zBFSY4pMUCEDetO3CmHrRSYEmaQnA&#10;JNMqC8DmLKmi4NllSCMigms+xmOTGx5q6TQncSdwJptLmkNMBKQiloNAiMikpxppoAQjiozUlMYU&#10;CYw02nEUhoEMYVGeKlNMIpiIzTTx1qXFNIoAZkelJUgBPQU9bV3+lIaK5x60wuBV9dNz95qsJp0K&#10;9eaeg7MwyzMcDJ+gpVtZ5Puxsa6JLWFOiCpQAOgxT5h8phRaRMwBfj2q3Ho6L99q088UlHOw5UVU&#10;sLdP4QTUwhiXogqSkNK7KEwo/hFHQ9KD2oyeaTAzvEF6LHQ7mdm24UgH3r52mZpJZpM8uxJPrXsP&#10;xOv/ACNFSzB5mNeRBNsYXvXl42d5qn8z6vIaPLSlUfUjjQE8momJMmzHBqztA5BqC5JClgMYNZx9&#10;+LZ6FRcrUiHUrMT6c69SmSK5K1gDv83Y13E0yw6U8rdSK4+1BluDtXgms6UrQY5wUppm7ZpHbwFy&#10;BgU/T7prrVoiOgarMNsjWTI/UjijRLFF1GNA3frWsIOTUkFSpy05Re1meqLc4giwegFW4Z9+KxEE&#10;qgRr6d607SJwozXtqWh+V1G+Zs0lapFkIpIUOKlMZNaxaMm2Pjl96sKwIqmF2mpBKBxQ7E8xa3UF&#10;sVEsgIpryDpRYakWRJxR5lVhKMUwy1DRqplpmBzUTPUJloDZrKRvCRIGpSaRRmpkQHtUltXGopNW&#10;Fjp6R4xUuzApolUkQFeKYVqyVphWqTJcSHZxUbpxzVkrioZDgU+YlxKcgxUQHNTSEAVFuBNClqZS&#10;irEsZ5qdCSarqe9So3NbJmD0ZcXoKmQ8VXQ5FTIaGaQY8HmgUnelFI0AmoZoxJGUYZBqZhmm9Bz0&#10;NS9jSL6Hlvi/SVw6MnLNlK8r13Ti0TZGJF6V9G65o41GzYkfvkB8sjsa8qvdFku4LpimLiBtjAjq&#10;PWvKxkHTaqQR9RlWJhUpOjN+Ry3gvUpH0+aykJIjBIFai6/aWuQ6ESdg1Y/h2ze01+XA+QZ3+1Ye&#10;vXv2rV5PsqFsHAxWcFGrVbWx6dRzw1BLqb2oeJ2kDYIUdgKwk1K5uXKx5UHqx7Ulv4evZlFxcAoD&#10;0Bq62mTgLEVCp6jqa1lVpRuo6nPGOJmk56DNN1CdRLFjcx4BIqfTrOWPUo5zkOW5qbyoYEWGMfve&#10;5FalnBIoViDknvXFXrX0R6eGw9rOW6O+t2H2ZM9SKp3MmFKinRlvskf0qpMSud1c8lc9CMLmVcrl&#10;zmqjRBTwKuTAtzTokVhhhzWCVpFzjdFaS1Yxiqn2Uk4Nbqx8YNO+xAnNbJGNkc41hIB8uT9aga2n&#10;VhtGSK6zyFVsGnrZx/eA5NVyoUmmcisN3JMrD5T0ziriWdyw+dmJB610otkHQDipkhUUrPuSlHcw&#10;4NML+oA65q+tqsSYAzWiYxgYprx8UnBLUpPUy5IgOcVnTxDcWrYmXgiqEy9axmjoiUtMYw6kuDjN&#10;dRqEBn0xpSAyAc5rlA3k3cch6A8132m2/wBs0WQ5zGwrbDttNHmZjHl5ZnnekP8AYdaZ4WzbynEi&#10;E8EVr3E7WzyRwgmEkvtPSuZ1JG03VZURsBXrcTVI4jF5qgxTDaT3rohJ8upwVoe8pIoXFpFdWLXi&#10;cRk5bH8JrDurRkQdPm6GurNlBpFy7TzE6ReYQkc4JrM1TTGtpDGJVaF2zA+eq0ndWaHB3TOUaB/L&#10;K7c4PWtHQ72azkJbcV6YJqVbOGJZHbUFLDpGo61Wubu1CRBlcOh/h6H610JuXunJKydzs0ikvrcu&#10;FDFh92saHTrOS4eFb0QXJPKGpdOuZJ9kttd7WAwVHFJqNtFf3O9FEdynHy8bqlLXUhtPYqXiX+ky&#10;FVhaaPH3lGasW3iKe4RUkdYlA6BeaqprOoaeHidiU7o3Q1NBc2t5IjzQJkn7sfGPc1rGMd7GVTYq&#10;3d7PPKd0u/b0XNPgXzA2RhyM1Ym0XT57otb3oicjoxwKig02+ildBIkgHVlORitJaaoyuW5YUltF&#10;XbuYf3etZslm6Izs7Ky9MHJxWvCHS3eJYjvA+9isWC7aO7ZJn3AnBFO90QtzS07U5ItirIQR613H&#10;hzVZTqCCVvkbArg3tkLiROBnPFdNpis8KtFkOvNEHyyOeurxPYLA7mcg59Kvph8juOtct4U1M3IK&#10;P95fWumcMhDp3PIr1E+ZXR4jUouzEkjDK4YcGsJYTbTOB0PSugzlhu6EVnahBlS6dRQ2P0LEUm+N&#10;fUCpN2ay9OuyzFTwelXy2M81EnYJWsT76UOaqmTpzSrJjms+ci5bUnvSk1W8/wB6Qzj1p+1Vg57F&#10;jdjvSM+OlVDcAd6YblfWolWS3DmbLwkoMlUTdKQeaYLj3qfbo1gXy+aUNxVET5qZZuOtPnubolLH&#10;NJnFQtJz1pjzgCqUi3sWhLigyVSWXNL5oHFWYss+bSiU1UMwpFm5qomXMXw+adzVZHFTK2eKdirk&#10;gp4FNUZp4GKBXInFRY5qw9R45rRGUhuKcopxWlAxQQgAxUiimgVIopGsUOxSUtBqTWw08UA5paAK&#10;VxpHjPjFt3iq/PdZAp/75B/kRUHhXwxpvibxK66pE00NtahkizgMxbHNQeKLof8ACxNZsmODI8bR&#10;5/vCNePxH8qfomtz6DfNdW6RszJsZX9M19YoTr4FQpv3rI8ZSWHxblPbX8TT8ffDvQNI0CTVtOha&#10;1nhdBsDZRwTggg9OtcTpYaKxMbkkI+Fz6HtXT69r2peJkSO6ZVto23iJBtTPYsT1xWCAJpYrKzBn&#10;ld8fIPvMeABTwOHqUIr2z1/QvF4mOIfLT1PbfCNwb3wtp8znLCPYT/ukr/St0KKz9B03+ydDs7Ek&#10;FoowHI6Fjyf1JrSAr5evKMqsnHa7PWp02oJPewbciuQ+JGpNpfgu+8jm7uwLS3UDlnkO0Y98En8K&#10;7LtXP694bi1zU9Ju7i5lWLTp/tCwL92SQD5SfpWLehoopNNnDJoHjJfB6+Gzpuhm1+yfZi5uXzjb&#10;jdjb17/WtDwTfS6h4HjguP8Aj+sQ9ncLu3EPHlefrgH8a7x1zXPad4ei0nV9VvYJ5PL1CUTPAQNq&#10;SYwWH1xXNUloJu6aZy/w0Ak8E2y4+aKWZHB7ESNx+tM8Yqq+KvCKbhua8chc8kBDk/qK0bnwRcQ6&#10;jdXeha7c6WLtzJPAqCSNnP8AEAfuk9/Wnx+ALU6nY6rdX93d6pbTea1zKwy4wRsCjhVyc4ArnUYu&#10;fOaLl5ua5uNb5HSuF8ERbtT8Ve2psP0r0sxVhaP4Xh0S51SeKWSQ6hcm4YP/AAkjoKqMPdaJVuVo&#10;4/xrAIdT8NXcjBIY9RVHY9F3AgE+2RXZ7MdBRq2iWur6fNY30XmW8oww6EehB7EVzTeENZjQW0fi&#10;y/FmBtCNGhkCem/qT74zScVZJ9BxaaSZV0AmXx14pu05hDQw7x03qg3D8KqaNLt8YeKGHeSD/wBB&#10;NdPp+kWmg6YljYx7YlyWZjlnY9WY9ya5i68OTDVry/s9XubRroqZUREYEqMD7wNeNjMRC84Sly3S&#10;SevRrsXdNsq+OJ/tGk22nqcz3d3Eka/Rsk/QAVD42KXWlWVtL80b30CuM4yC2DVy00G2s703sk09&#10;3eEY8+4bJUdwoAAUfQVDrmmpqloIWlkiKSLIrx9QynIrhpYinGpTipXUW236kqaTS7FUaDosE6SR&#10;2mGjYMp81zgg5HetZ9XhiuYLaVvmuNyoCOGwMkflXOvY36sM6xcnn/nlH/8AE1bu7SLULZYZ942M&#10;HR0ba6MOjAjoaqoozlF1Kjkvnp95N9Vd3Lk3h3TJWa4svM027wSs1m5TnqMqODzWv4c1651bwHJN&#10;evuuBDNG7gY37dy5/HFckNN1GbMU2t3LQtw4RFRiPTcBx9RXT6bZxQ6UNPgUxwCMxqF7A/15rphi&#10;HGKg58zuu+i+Y3K6s3c53wx4Qup/B9lrtpfStrkP72xDSHy44wT+6x6Nzn616d4d8SQ+INIivolM&#10;bHKSxN96KQcMp+hrL0GwGj6TbadC7PHAm0M3U02Lw2LbxG2r2V3LbLPzdWygeXM2MBvY+uOtemsV&#10;zt/gEpKV7nVrP71Kkxz1rPUMKsw5LAVrTqN7mVzThkziranNU4UxjFXEFdkTaJKtVL+92RSRW9ut&#10;3N08pnCr+JNQ6/qDaP4b1LUkUM9rbSSqp7kKSB+dee/DK8N9pM88kjPctOTKzHnOM/rkmtalqeGn&#10;iHrytK3e7OmhB1KsYdHfXtZGndWV5qBkXX9ARoInJtrmCbcIxnhGbhsfUYPbFdvpMcMdhH5PRhlu&#10;Mc+lOlvIDaNDgTuflZFbkfWuZ0vVpLfxRFpav+5mDgxkDKMAT/SumlRnWpOWqUbtJvRLrY4cRmKp&#10;4mNCyfNo5Jat9L9Pu67nZUlLiuI8X+PV0W4aw0+NJrxf9Y7/AHI/bA6muOc4wV5Hq4PA1sZV9lRV&#10;3+XmztsUhrx6fxL44igF/KbqK1PO42oCY9+MgfjXYeCvGT+IDJZXqIl7Gu8Mgwsi9M47EcVnDERl&#10;Lls0/M9DFZFXw9B11KM4rfld7G9r+sxaBpEmoSxmQIyqEU4LEnH/ANf8KoeF/Fcfic3Ris5IFg2g&#10;lnDZJzxx9K4Lx1q+tXNzJZ3sJg08zs1uCmC4XjOc8jn9an8ANr8F3bxWlrt0u5lMk07R5yAD0OfY&#10;Cs/bydblS0O+WS0aeVOvOUfaPVPm0t2XRvR6HrNJXCeL/Hsmk3rabpcaSXKcSyuCQhP8IA6n+XvX&#10;N3GvePLeH7ZObuK3A3EtbIFA9+Mj8auWIim0k3bscOHyDEVYRnOcYc2yk7N+i1PX6Q1xngfxjca/&#10;JNZX0ai5iTzBLGMK65xyOxqn448Yajomrw2envEB5IeTem7kk47+gqnXgoc/Qxhk2KljHgtOda76&#10;W3O9JpAa8om8c+JdQtEXTrWXEagS3MNsXLN3PQhR7c0mhfEPUre+jj1WUXFq7BXcoFdO2eMDHtip&#10;+tQulqdf+reMdOU04tx3ind/15XPVy6qQCwBPQE9admq728M00U7LuaPlD6VPmug8F8tlYdmjNIA&#10;aXbTEeRfGE/8TPTv+uJ/9CrzavSfjCMappw/6Yn/ANCrzavUofw0eFif4sj1f4O8WWqf9dE/rXK/&#10;EnTP7O8YzyKAIrtRMMep4P6g11PweP8AoWq/9dE/rVj4s6WLjR7fUkTMltJsYj+63r+P8651PlxD&#10;8zocObCp9v8AM8gPtW34S0wav4qsLRxmLf5kn+6OTWLnpXpfwj0wtc32qNjaqiFPqcE/y/WumtLk&#10;ptnLRhzzUTe+KX/Inn/run8jXi1e1fFQf8Ucf+u6/wAjXilZYT+Ga4z+Kzs/hhx4v/7Yt/KvZy+K&#10;8Y+F/Pi//ti38q9mYAZrkxv8Q7Mv/hv1/RHlPxZO7VdOP/TFv/Qq88PQGvQfiv8A8hTTv+uLf+hV&#10;5/npXdhv4UTgxP8AGkIWCj5iAPehZE82L5l5cd/eur8Dada6hqF2buCOZY4gUWQZAOeuK7T+w9JD&#10;D/iW2nHI/dL/AIVhiMdCjPkkjWjg51Yc6ZqwudqjOOK0IHPHNZCyYevO/EXiXVk8Q3cVrfywwRNs&#10;VE4Axwa4KFN1nod9aqqCV0e1wtVLxQf+KT1T/r3f+VeZ+A9e1a+8VRQXeoTTQmNiUY8Hg16R4lbP&#10;hXUx/wBO7/yreVN05qLIVZVKMml3/I+fF+6KAaF6ClUbpEX+8wFeszx2AGc+lHHpXq0Xwl09ooy2&#10;pXO4qCcIMZqRPhJpYb5tQuiPYAVz/WaZ0fVar6fkeSE459PWun8G+ELvxNqKSujR6bGwMsrDAfB+&#10;6vqf5V6Vp3wz8OWMgkkilu2ByBO+VH4DGfxrr4YY4IlihjWONRhUQYAHsKyqYq6tA6KOCd7zJIkW&#10;KNI41CogCqo6ADtXmPx7/wCRAt/+v+P/ANBevUAMV5f8ev8AkQIP+v8Aj/8AQXriZ6sbXPm0DJA9&#10;Tiva7P4BC70y3uf7eKyTRLJtEOQCRnGc14qv31/3h/OvtPRj/wASLT/+vaP/ANBFJFydj5f8Z/DL&#10;W/BsIu7gxXNgW2/aIScKewYHkVleEvGGp+D9VS7sJm8ncPPtyfklXuCPX3r6n8XWUOo+EdWtp0Do&#10;1rI2CO4GQfzAr45I2kj0oCLutT7U0vU7fWNJtdRtmDQXMSyL7ZHQ+46VyfxY/wCSa6x/uJ/6GtZ/&#10;wWvWufh3BG3Jt55Ixz2zu/8AZqu/Fds/DbWP9xP/AENaDLaR8snpX1h8Nv8AknWh/wDXv/7Ma+Tz&#10;0r6u+G5x8O9E/wCvf+poRdXY39WfZo18xONtvIc/8BNfGrnMjn3NfYHiRwvhbVz6WUx/8cNfHxOS&#10;T6mhipdT6c+F9rDqHwisLK5XdDPFNG6+oLsDXzlrukzaFrt7plx/rLaVkJxjI7H8RivpT4RD/i2O&#10;kfST/wBGNXnvx48O/Z9RstfhTCXA8ifA/jAyCfqOP+A0BF+80eQQQPczxW8SlpJXCKAOpJwK+qpd&#10;FTw58JbzS4wA0GlyiQju5Qlj+ZNeLfBrw6Na8aLeTIGttOXzmyOC54Qfnz+Fe/8Ai7nwZrY/6cZv&#10;/QDQkE3rY+Ox0r60+HE5uPh5osh6iDbx7MR/SvksdBX1R8J33fDPR89lkH/kRqEOpsdpnFG6kJ4p&#10;hbFBkSbqN1QlxSGQCmFyYtTC1QtLTTJSJbFkbmq7yYokkqq7Ek0NjuS+ZR5lVCxzShz3pJiLgk96&#10;eJOKroR6VIOapCuTiQ07cTUa9KcDTsMCxpA3PJpCaYSaVhakwfFP8yqozTxnFAI1VqRTUYp4q7mM&#10;WPopBS0WLuFGcUZopWC4E03rS0lFguGKQ06gDIpBcbS0uKXFBSGmkNP20EVBaIiM0xo81PtoC0Cs&#10;QCOjy8VPto21LLUSNUp4WnhaXbUl2Q0LSEVIajY0ARSVAxqdyMVVdwKTZJKhobrUSSc05npAhWNI&#10;p5qMvUZlwaSKLZIqCRhmo/PBFQSTAd6bZDZYVxmrMTdKy1lz0q5FIAOtTew4yVjQDUFx61V88YPN&#10;MM4Hei6KUkXd4qCWQDNVjdAdTVaa6z3pcwXJJpuaqPPiopp8jrVVpieBWkYts5a1RJE8j+ZUaoQa&#10;hEjA9KmRy3OK6VBrY4XXLKZHU08zbeKhBJ9qesea0jTa1Zk6ggkJNWFPFMEWO1PC4Fa9CLjHahH5&#10;okHFVyxDdapK4cxeVuKlRqqRvkAVYDYWpasNSLAOakU1WRs1YTmpaNoskApdoopwFBoAAp9IBTsV&#10;LBIYaY5qQio3WhMbIX5AppG4ZH3lp56ECmrwf50PaxKNrT7oXEIU/eXrVwGubhna2uFcfdJ5roY5&#10;FlUOhyDWElZnq0KnNHXckoxQKKk3GMKSnkcU3FAhM802QBkIp2KMYpWCxkRkxXansTzWt1OR0qnP&#10;avJkrxg1aiP7tVJ+YDmkiELjBNFLijFUUNpDTjSGgBhFNI4p5FJigQ0CmMKfikIOKBERFNIqXaTR&#10;5ZNAiEimlc1ZEJNPWCgLMpBCx4qVLVmq6kKr2qTHpQNRK8dsqc4qbbmn7aOKC7CBcU7FFJQAtJRR&#10;QAlJS0lABmkNLRQAlJnOPrSmoLudbeylnc4CKTR5jSb0R5P8Rr/7ZriW6/dj/nXGuMEkVf1C4a+1&#10;a7umOcsdtUXGTXhVqnPVlJH3mDpexoRh5EJGBUcw3RnPpUzDioGy2R2p0nZ2LrK8WMeL7XpjxA81&#10;mWNl9mfay8iromaCJgtQJcM4yetS5WbQQS5Uy80wVCoplhcG3v45cfxVCG4z1qSBGlnjUDBLDFbQ&#10;k42CUOdO56zaxrLBHNj7wq/DgcVV06PbpsS/xBRVmNSXr1IyukfmdWnHnaXRs0YVBFSEYptuMYFW&#10;tgIrdSMnTRVZMiq7qQc1oeXVaZcZq1KxzzporGYLxQZN1VpwQ3FM84ovWqc0YKDLgbimFuetQpIS&#10;KY8uDWbkacrJg/PWp1YGqCPk1Zib5qxlI3pRL8IyRV+NBxVKAVfQ8VmmdkYkyjApTSKc04mr1K5R&#10;h4qJjinu3FV3fBp8xLiKzcVUlcmnyS8Gqc0vNHMjCSEdiajzihSWpCOauOpzt6Eik8VMjc1ADgUq&#10;tk10R1RyVGaMbZqdD61RjJxVpG+UGm9hwehZHNLUaNUnWpOhO4HpTXG5QPQ07tSZxUlIQ5JI9Olc&#10;x4g0vYRew/KCT5oA610+M49qSaJLmF4ZFBVhgipqw548p00Kns5qSPGLXRYrvxYLeGVVjnGW+ldw&#10;vwr0K0Q/ZoR5zfMZCcmqjeHlsfFNvPGNiqcV6IGBVc9xXk/U03JSWjPpZ4ycnGpTeqPFPEHhPUdP&#10;nZ1QvAOmK5l9OubpiGyiivo54I7pGjnXKmuQ13wgq5mtV98CuWeGnS+HWJ6lDMoVrQqq0u55dZaE&#10;sJEjct71pi1UkZHIrUaBo32yJtbOKcYFQjI5NRpKPY7k2nrsLEuYgp6AcVn3K7s5rVjwMis26OGb&#10;FNwtHRm8G7mRKuWp6DGKbLwc0qv8ornS1OhluJgcA1dQggVmxkFuvTrWhbjI3HpWqMZokaJHbcet&#10;L5YFKAGPTipsqF6VRm1YgKDtT1SngKeg5pwGKfKIaVAXio3+7U1QyHmpaGihKpz7VRnQnJrTlXNU&#10;JiASK556HRAx7hRgnvXoXgyRLjRjHnnoRXnl0SN1dv8AD1C8LjPeqwrtM5Mzhehc4fx5Z/ZdbcqP&#10;vDNZEjh9MRzyysK7j4k6btvI5B3UiuDgBfSZvVDWyfTszgjaVJNG7ZanDc6c9ner+5x8uf4T2NVf&#10;sj24/s65feqpm3l7c9qghVLqPzFGEMYBHvVjSLuO5jksrxvlVsxydwaSk9URGFlddTnL21aznbep&#10;BB496pyNmMsVB9q7HVbJ7qJYpwu9RiN17/WuVNnK80kIUh0BJ+ldVKfc5Kq7D9OnWMqQSjZrT1C4&#10;3TW7ByhB+8O9YlrzJtPODWlqQL6eDjlCK6bRbscTbjqb1zbRahYAgKzJ1cVzr2lxZPlPuk5Legp1&#10;leS2/wBxjg87e1ack6XEYEfJb/WL61zz5qb02NHacbmdcrBd7Gd9sg6Ad6Irm6t7koHIXb8uDxU9&#10;7bxRwhkU7j1HpVW3vESWMyJlMYrojZqxztWNqz1i6D7JSGX0x1qpfXFm1xie3CZPGzikUhLgAjgj&#10;IpmqReYUlC8qaaUWrIho0rSW0lTapwBXVeHxC0oRMmvPLN9k3Q/NXbeFZg13GM4zxV0/jszGu/db&#10;OstxJpeqpLu/dt1rvYJlubdZEOQetczLYxTW43Nl+1P8P3clrdvZzthOxNd0WoM8mTU4c50zAMhY&#10;HgVDOm6IMvIPWn5ILKwwpqushVGXPFOWiMn3Rh3KvZXm9fuk1pR3SzRAg81Heos0ZB+9WZFJ9mbY&#10;T1rkq1G4troNQujTafD4pjXW3vVCaVsg5696iMhIrwK+NlHYPZGgbw+tRPenP3qpgZBqCQ471yrG&#10;1H1B00aBvM96je+VR1rOMm0daoTzc9aqeMqKPu6hyLoao1XD43cVOmoBz96uUluNrZBp0F2TzmuZ&#10;Y6utWaRWh2cd4rcZq0lxkDmuQivSG61pwX2VHNelRzC5psb5nOOtQtKT3qkLrK9aie4x3r0aeJ5k&#10;PcvG42d6b9sHc1mvPuNMVyzYrrp1rsiSNcXG7pUkbMW5qnbAmtGKPJAxXRGRz8jJ42wKtRmo44sC&#10;pVXbWidws0WEPrUg5qurEVKrZFWtRJjmFMxUhphNNCbDNKKTtThTJSFFSCmKKeKls1ih1JRmkzUs&#10;2SCikzzThUlpHzV8R5CvxF1cqSCsiEEdjsWtsTbLC3L26PO0Ss8gHzEkVifEhC3xH1cD+KSMf+OL&#10;XpHg2zQ+I4Q6BhHAcZHQgDmvdnWlSoRcX0/Q8bMIKpWp0+7PO7hHvztSeUsORC54P0xXUfDBLVfF&#10;WLgDzfJbyM9n7/jjNdL418HxK51axj25bM8ajof74/rXIvZ3FtNHqdplbiFg7bR3H8Q/rW2HxSxN&#10;KVKTs5Kyfn5mEqn1OuoT2R7kKdisjw9rcOvaVHdx4Eg+WVM/dbv+Fa+a+enCVOThNao+jjKM4qUd&#10;mHNZXiPXLPw5otxqt8JDbwAFhGu5jk44H41rDmuH+Lwx8M9W/wB1f/QhUFKN2Yv/AAuzwu0fmG31&#10;RY/75tvl/PNdhpGtad4h05b/AEu5S4t2JG5eCCOoIPINcb4H8R+FrH4b6dDqmo6erJbkSxSEFsc5&#10;BXr+FZfwNt5hZa3dRo6adNdf6OG4BwO34YFYVErXFKmrNo2NQ+LXhzTNVudOmh1B57dyj+XACMj0&#10;5rU8MeP9I8V6hLY6fBfJLFCZiZ4NoKggcHPXkV5poXiXR/DHxW8UXOsuVglLRp+735bep/pXrPhX&#10;xf4d8VT3KaI26S3VTJmLZwc4/lR7NdEU4JLYZ4d8ZaX4k1O/060S5iu7Fts0dxHsPUjjn1FXvE3i&#10;DT/CuivqmpGTyEZUxGu5mJPAArzq7T/hEfj9b3BxHZ63FtJPILHg/wDjwH51P8YmfWdc8M+E4MM1&#10;3ciWVR1C5xn8ix/CtFFIPZq6Op1fxjpmk+F7fxBdw3aWlwFKJ5X7z5umRnj86qaz4w0vSNDsdXnj&#10;untr3b5XlRbm5XcMjPHFZfxst0tvh1HDGMJHPEij2HArp/C1ukvgvRd6Kw+xRHDDP8AqJRViHFJX&#10;ODm+LHhuRtgh1EOf4Tb8/wA6n0/xHY65Z3F1arcJFA2HM0ew+vFY2qwoPj1bRhF2eSvy7Rj7ld9d&#10;2cRVk8tQp6gDFeLmVCjZSlF/eOSiraGFG6zRLKhyrAEH2qCZMnNaP2dIUCIoAHaqswAzXzDlDnfJ&#10;t0uZyit0ZNwoBziq4q1cDOahSPPauqL0ISsSwR7yMV0NhAVAyKx7OPDjNdPaRZUGtcMuaoFi5bwc&#10;itFIOOlQ2q56+taqINor6OhTjyjKnkcdKdFEQw4q6I6esY/GuuNNWKUR0S8CrSioo1wanUVtFWRr&#10;FWK+qadHq2j3mnyHal1C8JOM43DGa+X7HWte+GfiO9tJLdDMDtkilztbB4YY7EdD719WCuK+Jlj4&#10;Yl0IXHiCw+0zA+XbeW+yUt1wG7Duc5HtWiqKEXzbPe+x1UYTnNQgrt7W3uedad8RovF1ybW+i/s8&#10;om77RA/zHH8ODxjmut8C6AbvxH/bkd5LPZWyuiNKuN8hGDg9wAT+NeS+GdH0/TdajvdVtJL2xQ/P&#10;CkhUrnoSe/0OM19Raa1m+mWz6eqLZtGphCLgbSOMCrpZlKUXToytG1rL/g6/idGPyaeDaqV6VpP7&#10;X/DdSPVLsafpV1eYz5MTOB6kDivBtJuLo60l8tkdQuFYzNGQSC39449zXvGtWLajol7ZocPNCyr9&#10;ccV4p4Z1yTwjrsk1xaM7eWYZYmO1l5B4/EV52J+ON9EfR8O64TEKlFSqO2jdrr+rnUXHjTxLc20t&#10;u/hz5JEKH92/QjFUPh5o9/D4rW4ntJ4Y4oHy0iEAk4GKs6n8S9R1GSK20S0aCRj3Akdj6AYrvPDU&#10;Wsrpgk1u4El1KdwQIFEY9OO9Omo1Jp3bsRjatbBYOVKVKFP2nRNuXru1+J5n8TL37T4o8hWyttCq&#10;Y/2jkn+Yr0/RLZNI8N2UEjIiwW6l26AcZJ/nXi+u3ay+MLy4vIyyi7zJHnBKqcY/IV6HretTeIPh&#10;veX9rayQI52lS24mMNgnjtU0ZrmnLqb5rgpvD4PD7Q0Tem7t/wAFnOX/AIm8Prq5l0nw4l5ceaXW&#10;eRmy75zuC8k+vOKZr/ibxVe6RIt7p62VjKRGzCIqWzztyxPp2FUPBfiPTvDt3dXF7bSTPIirE0YU&#10;leuepHXj8qf4y8S3uvC1aWzezsMs1uJBzIehbPfHt61k6l6bfNr2R6MMAqWOhSVFckbe/Jtt2V/d&#10;Te/otNzofhVZfJqN8QMkrCp78cn+Yrl/EjnWvHVxCjY8y5W2U+mCF/nmu/8AAxh0/wAALeZUBvNm&#10;kI9QSP5KK8ntr2aHUo9QVd00couCCCRkNu59s1VW0acIfMxy/mrY7GYlOzXupvvsvyR77ZWUGn2U&#10;VrbRhIo1CqAK8T8UiO98X38dqoxJceWoUdW4U/rmul1H4oz3Fg0VlYi3ndcGVpN233UY6/Wo/AXh&#10;ae5v01i9jZLeI7oQ45kf+99B/OrqSVdqENjhy7DVcmpVcXjNJNWirptv5f1uen28Pk20UWfuIF59&#10;hUwWm5pwNd58YOApwHNArA8cXU9l4N1G4tZnhmRBtdDgj5h0NJXbsE5ckXLsef8AxkwNW0318g/+&#10;hV5pjFTXN9d6gyy3t1NcSBcBpXLED8ahxgV69KLhFRZ4FWfPNy7nq/wdGbHVD281P612/iLTV1bQ&#10;L2xP/LWM7cf3hyP1Ar55tdSvtOD/AGK8nttw+bynK5+uK928FXVxeeD9PnupnmmZCWkc5J+Y9TXH&#10;iKbjL2lzvwlRTh7FrufPzN5e5cNuQ7T8p6ive/AumjSfCVnG0eyWUedJ7lun6Yrca1tjndBFk9fk&#10;HNU9dmeDQNRlhcpJHbSMrKcFSFOCKirX9qlG1i6OH9i3Nu5z3xRfPg8jP/Ldf5GvF8VbutU1G/RU&#10;vL+4uEByFkkLAH1qqRXbQpunGx59er7Sbkdj8MRjxaxzjEDH617DI5r5xt7i4tJhNazyQSr0eNtp&#10;/OvR4dX1B/hfNeG9mN0r4E2/5sbxxmubFUXKSlffQ6cJiFTi1bzKXxTOdS0718pv51wJBPXiprm9&#10;ur+QSXlzLO4GA0jFiBUOOvNddKDhBRZyVZ883Ludp8OT/p1+O/kj/wBCrt5flJNeNWt3c2MpltLi&#10;WCTGC0bFSRVs+INaPXVbv/v6a4cVgZV58ydjsw2NVGHJy3PVQ4By3AHJrx+8uDd31zcHrJKzfrVi&#10;TXNXljaN9Tu2RhgjzTgj0qh6VrhMK6Cd3e5jicR7ZqytY6r4df8AI4Rf9cn/AJGvVfEQLeGNTA6/&#10;Z3/lXlXw8O3xbH/1xf8Akaz9c1nVJtT1C1fUrpoPPZfLMh24z0x6U6lN1K1+1gp1eSk1be/5IxVO&#10;VB9RTo/9fF/vim9PpS119DlZ9Lx8Qp/uinBq8F0PX9ZGs6fCdUujEZkUoZSQV9Mele845ry6tJ03&#10;qezQrKqttiRXqRXqvwO9ODYrE3uWQ1eX/Hk58Awf9f8AH/6C9ekB68z+OrbvAUA/6f4//QXoKjuf&#10;Oi/fX/eH86+0dHONDsP+vaP/ANBFfFoOGB9CDXuNl8erK1062gfRJmkiiVDtlAGQMccUGs03sere&#10;J7uO08LarNKwVFtJOT6lSB+pFfHBO4k+vNd/42+Kup+LrM6fFbrY2BbLorbmkx03H09q4DnsOe1D&#10;CCaWp9HfA9Gj8AMxHD3bkfko/pWr8VTn4b6x/uJ/6GtXvh/o76H4G0uzkGJfLMrj0Lktj8M4qj8V&#10;P+Sb6x/uL/6GtBlf3j5bPSvqv4cH/i3uif8AXv8A1NfKh6V9U/DpsfD7Rf8Ar3/qaEaVdjU8VNt8&#10;Ia0f+nGb/wBANfIY6CvrbxdIB4L1sk/8uUo/8cNfJC/dH0oYUtj6l+EnHwy0j6Sf+jGrV8caAvib&#10;wjf6btBmaMvAcciReRj69PxrK+E3Hwz0f/dk/wDRjV2ZFBm/iOF+Evht/Dvg2NrmEx3t65mlDDDK&#10;Oiqfw5/Guk8VnPhDWh/04zf+gGtQg+tZPicZ8Kax/wBeM3/oBpivqfIFfUPwmbHw00jntJ/6Mavl&#10;6vpz4THf8NdKxjjzAf8Av41JGlX4Tty9NznvRsJpwQ0zC5GabzU/l0eXQIrEUhU1ZMdNKgGgCqyE&#10;iojHV4jio2UGpZSKJj5pCmKtslMK+1CTHYjQY7VMooVcHpUyqKpBYRUzUnl8VIq08LTCxWMXtR5N&#10;W9gpQgpXApiKl8qre0elJjHagOUlpwpMUtWcguaWm07FMpMKXGaQUtA7iEUUpoAqWAmKUClApw4p&#10;PY1ihMUoFLSiobNEhuPajFOoqbl8o3FGKU0maLhYMUlBYUgapuUh4FKaZuxSNJx1oHcRnxUTyCop&#10;pgM1Se5680XIcki00maqzN6GoRcA55qKabI4qGzNyJVl2nk1J54NZhkJNOWQmlcnmL7S5HWqk0+3&#10;JzTGkNZN/dMoIFBMqlkXH1EA43VA19uPWucknlaTOaeszg1oqbe6MJVrHTw3Q4Oatrd8da5qG4bA&#10;q5FMT1NP2JKrmz9rPrSG5OOtZm7PemNK2etZyptG0aqZfkusDlqrNeBjgGqE0zbTzVMTEt1rNLXU&#10;6U043NvzNw60q5A4qpbNuxk1fUcjFd9KCPPrasQRuzc1dghI7UsMecVeiiro6HG46jPs+R0pwhx2&#10;q2q8Upj9qVyuUqhPakZParewY96aVwMUXFylCROKpuvNazxgjmqMkeDVpmUlbYhTKmrIbIquVNKD&#10;SvccLl2OrMZqlE3Aq1Geal6mqLK81IBio0PepQealm17igU7HFAHSnY4qWaxjoRkUwj8qmI5xTCK&#10;VynErOKi71ZcVFt5p3I5dRjD5TmrOnXZtnELn5T0NQY3HFJImUPZh0qbX3NYycXdHSAgjIPBp1Yu&#10;l6hkeRMfmHQ1sjp1rI9GE1JC0mKKWgsSkxTqTFAiOUEKcHrVO3LJMVJ4rQIyuKiSEByxoFYeQc00&#10;ipSKMCgZFik21LgUYoCxFto21LijFAWItlGypcUYoFYj2Cl21JiigdhoWlAxS0UDDFFFFAAaKKKB&#10;CUUppKACkNLRQAhpKWkoAKKKTnPI5oAXrXFfELWRaaYLOGQeZJwQPSuo1TUYNKsZLmZwoUZAJ614&#10;brOsy61qkly3EZPyiuTF1lCFr6s9TK8I69VS6IrbQqDPJ6n61XPJNSJIpDZqMncc15Eddz7G922M&#10;xmoWU84NT9M1Xk4bNawWpnN3TKcxIJXb1qrs2kgd6vXR4U4oWNeDjOR6U6koxaFh480CvbwuHy/S&#10;un8O6WbrU1cr+7AzmqWn6bLeSqvlsFz1Irv9Msk0+2CR4LHrWuHouo+Y8zOcwp4Sk6cH70lb0NaF&#10;AqDb0A6VYijzzjrVeEkEfrWjEAx4GK9WfSx8OpNjogRVkNihYgFprjC9aFcppCNJiq0r5pk0m0da&#10;rebmqMZJMJdpBqix+fmrTuDVORgGqLmXKiXeAtV3my1Nkk9KqM53VQrI0Yn5q9EehrIgk55q8k4G&#10;KzlY0jZGxE9XEbpWRFN8oq7FNwOaxcrHTFroaStTifeqazD15pfO461Ptbl3JJHA71SllAommGao&#10;zzgd6zlWJkx8s2Krs+41SnuwueajhuwzDmlCtd2OWo9LmpGcCpCvFV4pQwzU4YkV6cNjhc7jWbtR&#10;H1pChzT0XFdMEc73LKNxip0aqe7FSq9VYadi+r5xUytkVQSSrSPkVLR0QkTikIzTVNOzUGyAcU5e&#10;DmkXmnVLKRS1G0FyizLxIpzVu3bfDGx7DmjH7wg9Kao2EgcD0rGtFWR6eDlrystBt7Y7UqsSSrci&#10;o1YEU4NWSenL0O3lsZGraFBdqXhUbxzXDXtncWt4InQsScDHavUSQOnXuKo3NpBcyKzoNwPWuSvh&#10;3K3IejhMfOl7stUYNj4PE9ss0srBmH3ayNZ8ITR7mtn4FejRjEQHoMCqF2Dg4rSeGpqA6OZYj2l7&#10;6HiF9aXdtKVmhYKO4FUDOM4UkY616zqkcM0ZWSMfXFeeaxoqKzfZj8x7CvJnT5dj6XDYpVV76szO&#10;hvo1O3Pzd62LS+idQuRmuXaymtyd6MD64pEkkgYMpOBWXO7nRKjzLc7lGUVLhWFY2m3yzRDeea10&#10;KkcVtCVzklFxeocDinYp2xQuTQwAGRWr0IG4qu9Wgfkziq7JnmsmyolaTgZNZ84Gd3atOYDaazbg&#10;4Ugdq56jVjphuY92Qecde1dj8Pw8Mz5+6RnFcfcr5k0WP73NdX4TmYau0Sn5UGDU0XZpmGYK9Jo0&#10;/H0CzRq56dq8utoApuYG43Ka9d8aW/n6QzJ95ADXlYj8zWUjBxkc1vK6mzyMK70mitpZ8uyI9Miq&#10;anypC4GOa147YW5ni7hjWZOpVX4HBojK8mddKF4li2u3jdg+Xt3Gwf7LHvU6WPlxXkykSMibFcc5&#10;FYMN49s5JG5G42ntWzZXT2emSGI+ZbycHPUGuizi0zzZq10cvbxnzip4bNbE8bSWbDtinyacL0/a&#10;rI5ZR8yU62UzQyK/8PLL3rrjK7uccomTbPslCHqVwKkjle3ZiDiTOQKryuI72J+gDYqxdgCTfn7w&#10;61VSzs+5lB6m1bTR6nA2QqzY6etZFxaupIxhkOcetMtJzDMJV+8vFa8hS7QSfxnrUK6ZUkpLQrxS&#10;CaJXYYYDFF3K6Be4qRIQyOY+gpk6b4OeuK0T1uYTTQimMsJcdq6DRkMcsc6PxnpXL2z4Qxt0Pet/&#10;R3KR4zkVUv5jGavBpnqkExeKB88Gp9TiZSlzH254rE0i8Dworn5R0rpSyy2xTrXoc11c8W3s5F6y&#10;vhc28bZyw4IqV8MWxXPWRktL4ryVPatQ3PznB4rKdSyJnTafkMm5yQeRWZcDe2fSrF3MYiCOcmqU&#10;rkndnrXk1sSlM0g9NRwk3AqaBwaredsfjvUolVunFcWKopu5tZWHSPtHFVHJJ5qZ3XOM1WMreYQR&#10;kCuKNPWxDIpx8vXmsyc5x1rVmmXoVrK1CQKhKjiuiFJLUzk30KM0hJwBn3p8AIxms5roM1TwzHgA&#10;9a4qkN7FxNhSoxVgNheDWdFlgMmr8RUACsoxlsX0L9vKWTFJJKw4psTBDxTLlh+Ferh+ZIaHo5ar&#10;tvESwNULdg2MVs2iZAr1aVwtd2L1tFx0rQjUD61BAvy1MgO7muqMrblciLkYyKk2U2IYqcCuhSE6&#10;aIWTHSlXK9al200ritIM5507CFhTSaa/BpgfnmrOeSsyZMkU8VEr4qQc02WkOBpwNR04GobNYok6&#10;0YoGaXFK5rYSlFGKXFItI+fPHtoZPincpsIEs0GMjg/Kten+GrQxa40gU7fLYE46dK665sbS82fa&#10;baGbY25PMQNtPqM9KmVFQYRQo9AMV2VcVz04wtsrHn1sDKpiYVubSPQY6q6lWAKkYIPeuOu9EFhd&#10;ny1zCxyhx09q7JuaaeRXJCbgy8wwEcZTUW7NbM4S0tZND1T+0LBSYpOLm2H8a/3l9x1xXeQypNCk&#10;sbbkcAqR3FN2IeqqfwqRFVBhVAHoBitK9d1rOW66hl+Eq4WPs5z5l00JBxXD/F7/AJJlq/8Aur/6&#10;EK7cVV1HTrPVrCWxv7dLi2lGHjccNWB6KdmeJaf8ONM1/wCDsN7ZWKLrbQeckwJ3OynlfxGR9cV1&#10;vws8VWmueFrayZoYdSsl8ma3XCsQvAfb6H+ea7yysLTTLKKysYEgtohhI0GAorKs/DGiabq8+qWe&#10;mwQXswIklQYJycnjoPwrOTByutTyPwvqGh6f8XvFEmuz2cMDb1ja6wFLb14Ge+M169oOt+F9QupL&#10;fQrzTpZwm90tWXdtBxk47ZI/Oqtz4F8LX93LdXWh2cs8rbpHZOWPrV/R/CmgaDcvc6VpVtaTunls&#10;8S4JXIOPzAqk7g2mcT8b9MkPh2w1+1+W60q6WQOByFJH9QprH8E3y/ED4v3fiVYiLPTrNEiWTqrE&#10;Y/nvP417He2NrqdlNZXsCT20y7ZI3GQw9DVXRvDmj+HklTSNOgs1lIMgiXG4gYGaopPSxwHx2GPA&#10;H/bzH/Wuo8Iqf+EL0TjrYw/+gCtrWNG07XLM2mp2cV1blg3lyDIyO9OjtorW3it4IxHDEgSNF6Ko&#10;GAB+FSyJaqx4nqw/4yDth/0xX/0CvSLmPJNXLnw/pUmrjV2sIDqCjAuCvzgYx1qG6WvJzFc0EiG7&#10;2MCdME1m3A5rWuhhjWXMOTXx8o8tRoT2Mqcc01RtxirM6ZPSq3fFdEXdGVzRtgMqcV0diw2iuYhb&#10;aoJrUsr3DAVvg6ypz1KOptxzWlGcgCsi0l3AGtWA5Ir6qg1JJoFuW1XinqtNBwKeprtNUSquKeOK&#10;YpBFOBoNEPrzD426Xf3OgWGqWKvIthMzTIvOEYY3Y9sfrXp9HBGCMiiSUlZm9GtKjUVSO6Pk2y10&#10;zYgVJTJIQvlx5O89hgdTX014OsLnTPCmn2t2Cs6xbnQ9UJ52/hnFWbbw/otldm7tdIsILk9Zo7dF&#10;c/iBmtLNYUsNClJyR6uZZ3Xx1KNKpsnf1ZFdzG3s5phtBjQv83TgZ5rAuhY3k1umsaPDJLJGrySq&#10;gYQlmCqrE88nPT0ronVJEZHUMjDBBGQRTGghfO6JDwByo7dPyya6DxoycXdGJbTaLpQJtdPWIBNx&#10;kihAGNpbr16D9R61dg1u1ntbedSSJ13IAOW5C8Z9yOtXfs0HTyY8Yx90dMY/oPypBa26kFYIwQxY&#10;YUcEnJP5kmgHJt3Zm3UGkXkkctxpkU8kjKm9oFYgnpn+f0pRew2d3Pp0NmkdtbQJK7AbUAZiCOmB&#10;gAk/hVs6bbnUEvSD5sa7UGcBeCOn0J/OrHlRjfhF+f73H3vrQPmdrHN3MPhfTVkvZ9Mt4inzZMAG&#10;flLDA9SFPHWrU9/oV9eW9rNBFcSFAyb4NwRSCQckcAhSfyrVNlatGqG2iKLnClBgZGD+hIppsLQs&#10;W+yw7imwnYPu4xj6Y4pWQSnJu7bOX8WXlvZ+AZ2tIBax3KrGkXlhCN554HTjJrnfhbZCW41K7dFK&#10;BFgGRnOeWH6LXo2oaXZapAsN9bR3ESNuVJBkA4xn9TTLHTLLS4WisbWK3jZtxWNcAn1rN071VO+x&#10;6dPMo08ung4x96Tu35aafgVk8O6NFN5qaZaq+cgiIcVo4wAAOBTqQmtkrHkylKXxO4gqRaZT1piH&#10;ZrmviCf+KG1T/rmP/QhXSE1BdW8F5bvb3MSSwuMOjjII9xTjo0xVI88HHufLqn5F57ClyPWvohvB&#10;3hxjn+x7X8FxTT4N8OD/AJhFt/3ya7frkex5bwFTuv6+R88MRtPPavdvAkgHgjTcf3D/AOhGrUnh&#10;Pw8nI0i1/wC+c1OiQWVutvbRJDCgwqIMAfhXNicTGceWxth8NKlLmky28tZmvSk+HdTHrayf+gmn&#10;m6ANMknjmjaORQyOCrKwyCD1FckaiTTOuSvFo8AB46ilyPWvaX0HROo0y1/74qE6Jo27A022/wC/&#10;Yr0ljodmeW8HPuv6+R44SPWu9gZR8Jp17b8/+PiumGh6OeP7Ntf+/YrSh0+1NobT7ND9mPWLYNvX&#10;PT61lUxsZWstmXDCzV9d0eEgjaOR0pcj1r3VPCmiEc6Xbf8AfFP/AOET0P8A6Bdt/wB8VbzCHZjW&#10;X1X1X9fI8HyPUUcete7P4T0UDjS7b/viqVx4c0iP7um2w/7ZipeZ010ZX9m1e6/r5Hi2R60ZHqDX&#10;rTaLpgP/ACD7b/v0Kmi0HS2xnTrY/wDbMURzOnLoyZZdVju1/XyOH+HnPixOefKb+RrD1fH9u6hy&#10;P+Ph/wCde1ado2nWc3nW1jBFLjG9EAOKsnwtolxI0sul2zO5yzbOp9atYpc7lbcHg58vLdX/AOG/&#10;yPAMj1oyPWvoIeDvDxH/ACCbb/vmnDwd4e/6BFt/3zWn1uPYn6jU7r+vkeFaGV/4SHTs/wDPwn86&#10;+idpzVCDwpoNtMk0OlWyyIcq2zOD6itYqMVzV6qqNNHVhqEqV+bqQ4pCDUhAFMJArE6BgBrzj42w&#10;yzeBYhFE8hW9jZtq5wNrcmvStwo3L3GaQKVnc+L/ALNP/wA8ZP8Avk0C1uGIAglJPQBDX2dlP7q/&#10;lSYU/wAI/Kixr7byPkK18Ma9eyCO20e9kY9MQnH516r4C+EM1rfQat4j2AxMHis1O75h0Ln29K9m&#10;YY6DFRNkUWIlVbLBkAHFcb8UN0vw71dUUu3lqcKM/wAYrpWYgVA8+OKdjLns7nyIbafH+pk/75Nf&#10;T/gJZIPAmjRyIyOLcZVhgjkmtczqewpVlBosXOtzKxneMQ8vg3V0jQsxtXwqjJPFfLItp9o/cydP&#10;7pr68Vs1PGF9B+VFhwq8qOc+F8clv8OtIjljeNwjkq4weZGIrsQ2ajRc1MFoFe7uIDWd4hiaXw1q&#10;scal3ezmVVUZJJQ4ArTwBSE0Bc+LTa3AYgwSAg4IKmvpL4OLInw9tlkjdCJXwGGMjiu8IX+6PyoD&#10;DtxRYqdS6sPFLTA1G45ppGaZLmlABFRZJpdxFDRQ8gUxxz0pdxNIaQIYwzUbLU+KaVyOKRSICtNC&#10;c1OeOtNHJqihgSpFWjinikkSkSKKeBxTQKfincAApwAplOGKkBcCk20tLkUyri0tMDClBzVnCOzR&#10;mkoFFwFzS5pKKY7js0CkFLSZSY4UA80gNGcVDN4tD6XvUe6jdWdzVEpNJxUZakLVDYxzGml6Qnio&#10;yaNRNji1NMmKYfWoXeizIc7ErT471C9zxVeZjxiqjyNTsyHVSJJ7jrk1nSzkHrTpWY1WaIsaXKzJ&#10;1UyRJix4qwqlxUUMGCK0oYuOlQ4lR1KggJFKsRWtIRVG8NCRbWhQdeDWRfQ5rdljwaz7qLParhG7&#10;OWte2hzkkGD0pEgJNaTwEnpk1JDasSOK9CmklqedKTKkVsw7VOIitakdpgDNEln3xV6Mm7KCjikd&#10;Sc4FWfJKnpTvLwKymkzeEjHnjO01VgjJY59a2LiLINZykJKa45wsz0qcrwsaFtFgCtKCPJqjauDi&#10;taADiuqnsYVCzDH0q7EmKhhA4q5GABWhzD1TijbUi8ikqEaJEeznNIyipwMio2TmmmJorunFVXj5&#10;q+VqF0qrmcombJGRVcg5rRkTsOlVXj5pNk8o2IkYq5Ec1VRcGrMfFCY0XU6VKvWoEPFTx0maQvcm&#10;AyKXoKBwKUmpZ2RWgw02nE0xjg1NymhrioxSyPgVGGytJMiwoGDmkc5HvSBuuahkcls0NjUbjJCC&#10;ePlcd61tM1MP+4mOGHAPrWLIc8459ag3MjKRnIPBqGuppC8JXO3HH0pRWNZasu5YZzg44Y1rg8Z6&#10;g0j0ZQcdx1FFFBIUUUUAFFFFABRRRQAUUUUAFFFFABRRRQIKKKKACiiigApKWkNACUtFFABQaKM0&#10;AJSUuaT68fWgAqrf39vpdq9zdShUAzyaztb8UafosDGWZWlA4UGvHvEHibUPE10S5K2gOFj/AK1z&#10;1sTCmt7vsd+Dy+riXtaPcseKvFE/iG+YIxW0U4Vc9awfLZQD+lPEWxMAYxTYw245rx5y53zS3PsK&#10;FGNGChDRIlRVHUYFNbtxwKkAJFRScU42NGuowjBzUEnJqcniq7LucDtVpkPYVIkkuYldvlyOK9Nt&#10;vDGntDFMIxnaCBivMMiKeJuoDV7Vp5M2lWroBgoK9DD009WfM5zVrQ5eR2RT+wxQx7YowPwqoU8p&#10;smtp4XPeqM1ue9daSWiZ8vNt7u4yCZTWjFKBWN5ZQ8VOsuF60NGakzcW4G3rUcku4GsuO64xnmpR&#10;OD3oL5x0jVVkfaKdJcDkVRmmoIlIk8wnNQStmoGnPPNV2nJPWhxMucsO+MUwjNMU7qkUGmkDqJIc&#10;hwasRtzyaiVCcVKsZzVexb1Zzzq63LaTYIFWkm4qmkPc1Oq4FclWkzWGJRP9oNAuz61VYkHpUDsR&#10;Xm1lKC0OpYhNFuW5z3qhPc4HWo2kOapXRYgkVyc1Tlu0S6yIri6BzzUdrMS45qi5LMQasWqkMPTN&#10;FFz50c9WasdPanKitBOlZlkQAOa1EwRX08NYo4E9RSKVOM5pwX2pr8DiumL0KGseaQyYHBprZqB2&#10;IBqiWy7FJk9avxPwKxIZOa0oXyBzUyRrBmir8U7PFVlNTDkCoOmLJo+RTh1pinFPFI1QpGeRTOua&#10;f0/GkK8Hb1qZK8TenPl1GxnjFS9agDbRz1qWOTiuRqzZ7l+aPMhzAEHnBqNR81K5xzTBIBQ3ZjSd&#10;i6JVRelZ17MACwp7TDpmsTVb5Y4WGeazqVFGJrh6DlNJGFrt/hGCEFs8CuVM8hlGRzmrt23nSl3f&#10;Az1qFbvTk4MisR3rxp1W2fWUaPs4KNh95NFJaeW0QyR1xXMXEAAYBcCukE1ldkiOZSfTNZ+qCG2t&#10;yd6lj71jUcmdNFqGljI05ism30NdXaNlMd65fT0Lkv0z0roLUlFzWkNNWYV5xbsaag/xU5lBWoYp&#10;ckBu9TBlwTmtObWxhFjAQAVNQtUxVTzmo2A65qJM1iVpRmqNzHlcjk1oSng1RmJxXNUOiLMp48zx&#10;hepNa/hpiNfndTgMBx71nYBuV9uas+H3Ka7Kw6ZpU20c+KfNBnoOrqZtIm9Shrx6dDHqdvKn3s4P&#10;517GD9osmQ91xXlmq2LWlzHIRwkpFdFWXvpo8jC6OUR2oRBr5yq4DAGsK+iYB/TvXW3iqxhlIxvS&#10;uf1WIxpIO1ZQl7530ldHLXA4BB61YhndI/s5b5WqF1G1eSTmjGZEPoa9LdWPNmr3Zp6BqLWd+YpY&#10;wSBkgdCK6G502zv0+0ad8kpP72MelcrYAfaJpZeGUYU1q6dJJBAZkl/eMeWB6VcXrocVRaHO36AX&#10;UkTKRsfjNTTxmS2iZFJAHOK1tWtIdWeWSJhFebdxTsfp71lRPPHZm3bKSIeQfStpP3EZQWpXAY8h&#10;cAVb88wqkq8juKgWXzRsIxmnomY2j7iiNmhTVndG1YlZMsnKkZb2qO7iKW7SAZC9R3rN0q8e2uVX&#10;tu+YV0jxLcJIU7jpSfuuwn7xzcaboywPXt6VraHcbN0bcp696rXcSxNDsHBUhqbp5Mb+2aty0OaS&#10;djvtIkCuo6r2FdfbzB1U9HXoK850y4aOUc8Y4rrbe6yI3LYY9K7IO8Tya8Peub0z+ayPGMSA/N9K&#10;nnhZYBKg4IqjFMXJZR84HNa9ndLcW/k7fmA6VzVFJuxpRgpLlkc1NcP84ftUSzluDV3U4ArspGGP&#10;asd/MicBu1eHWg1e5ny2ViyzD8ab5mFqLzMgsORSbgQEPHpW1OcatPXoTFg8hHIOartfPG3Iqtdy&#10;vbOAScGq0zFgGBzxXmym4SswsabajEYzkDNYOoamXyirxVe5lkTJA4qqqtOCcc1qptrXYzS6sYjb&#10;mOetWoiQwGKrx20kb5NasFpvTf3FUld6FppMswN8ozVhZCnOahjjKLTXYr9K66eHT1aLuaUNxuIF&#10;OupPkxWbbyjzBg1ck/eYFd9KjFC5i3YMCAK6CyNcvbEo2AK6CxmGBk10qnysd/eN+HAFWFXJ4qjD&#10;JnFaEIz3ppG0GnuWY+AKk3UwBQKUkCtEaaEmeKYTULS7aVZd1aRlqYzSFkIqqW+arD/dqoxw1bnF&#10;UjqTK+TirCtxVENhganV802EUWAc09aiQ8c1KtSzaKJhzS0i0uKnc1SCilAoxRsMKKMUEUbjGNTa&#10;e1MqRgKeKaKeKAFzikY0EUykAjHiq7nFWGHFVpF5rGbEwR+asqaqouKsp0p02CJwacDUYIpQc9K1&#10;KFNRSdKeeKY5yKGJlOYfKayrocGteVciqE8ec8V5uLjzRaRmc3dIWk4FU5LY7cgV0EttuPSomtMj&#10;mvlq2EnKV0No5S4hZe1UTExfNdXc2QKHisqS32N0rKcJUiHAoBGAx2qWFGVwRU5SrEUQOKiF5MfL&#10;oadjPjaCa6G2k3AVzUMZBGK2bVyAK+owU7JInqbinKipFNVoWLLirKivYUjZEimpAaiUVIKaZaJB&#10;0qC7W6aLFo8ayerjIqYGlzVXKMSOHxKJfnurIp6BT/hW2m8IPMKl8clRgUuaaTRcB2QKAabmgGlc&#10;B1FNzQKYDs0ZpKKAFooooAaaYRTzSUiRmKTFPIyaQiqAQU7FIBSigQhrG8VajPpPhTVb+2B8+C1k&#10;ePAzhgOD+HWtpulVru3iu7WW2uI1khmQpIjdGUjBB/CmO580/C/xZrMfxBtUkvZp49Sl2XKSMWDE&#10;87vqK+gfFF3fWXhu/udMKfbIo90e8ZHBGePpmud8OfC/QPC2ty6raedLMc+SsxBEIP8Ad469sntX&#10;R6rCb7Tri1EmwyoV3elZyaQSkr6GFc+JzFrpaWeNdL+wq4Xb83nl8Yz9MVLJq6TIhihklbcFmWMg&#10;mI4788/hWKPBxSCZZ7xbktKJArqQCo/hPPStFormPY9vDbxPKFWUZ4jAB6Y+8ecdqwqVaXcCtBqk&#10;0vmiSxuElVyI12/60Z+8PQfWkfVlJjaOGZ42Yo8ip8sZ/wBo/wCGadfQ3Lm1aGfiIESI3HmD69qg&#10;jEkGmS2jFF3y7xsBwo7D3+tR7XDt3uJruTrqPnSIIwWjbIMg6KR2Pf8ASq51BnnRAuxvMZXVsE4C&#10;k5BHH92q0UMkMZigkUbmLNIy5IPHQfh60scLG5ExjhhG9mMceWySMZJPemqtKzfMS0jnfiZrd7pn&#10;h6GKzlaJrqQo8inDBQM4B7Zp3wU1i9vbXUbC5leWG2KNCXOdm7ORn/Peup1HQLHxJpb2F8jGNiCG&#10;XhkI7g1d8KeFNN8J2L29gHZpSGllkOWcjpn2GTVwqRcbFRa5bFvWdTWzv9Pgl1IWMM+8l9oJdhtw&#10;uSCB1P5U5fENvaSzxXcwZo3zlRjEXGGPrz6VJqFvem9tLuzgt5zEHRo5m2kBtvKnBwRt/Wq7eHph&#10;q8mpMlpcSTgIVlBxEO5H976cfWrTjbUtX6EmqeIbi2sJp7PS57lV2GKQEbJFJGSOcjqe1NGqx3cc&#10;khtriBFlMSGVcGRh/dHpx1p7abqQ0mbTY5bdYo41SCRwSz4OTu9B24qW5tJTawqJF8yJ/MPHDHnj&#10;2HNZy9nbU0TlcxJ74xRwyyW0qI7bZN2P3XYZ5559M1d0uY3NsspIO5mwQMcBiB+mKz7y0vLxUE8d&#10;qzllYZLYgI64x94/XFael2xtLSKFnDsucsBjOST/AFqIyp20epnUb6nz/qnjTXG8aSaol3LFNBOU&#10;iiB+VEDY249PWvqW0kMsEchUqWUNg9uK8/n+F3h7UPEv9tTJLuZ/MktgQI3b1Ixn3Ir0SFeK7ItM&#10;iUk7WOTsvEkomVotXt9Rhwr3O2If6PyMgEfiMHnit6/8T2NltSOOe5ndVMcUMZJbd0+lK+hqfDv9&#10;lQGOI7FUuEwCRjJwPXFZtl4d1R9XW7vZbaOKDYkSwglnVe59M1QEcnjQzQxGDTbuO4kulhjglUBp&#10;ucNg5wMepq7N4qtEmt7eK3uZ7yclRbIgDIw5IbPA6Hv2qC/8Naj9os7uzuIHmtLhpwkgIDgknbnn&#10;B96fb+GLmPxBbavJcRb9zvcRqpxuKkYU+nPegCdteQtaEWd0Yrj5TIEyIXzja/cHP4cVoN1rnrk3&#10;+naxaaXbNbyRXUrTzgqd+C+SR2wBXTFKZEkQ5NJnFSlKYVxRYzG0A0jUi9adgJWPSomNS4yBSFBR&#10;YCq6kjNUpY8mtJ14NVZFpksz2XHSmqcGrToKi8ukZ9SWOTAxVmN+aqKmMVZRORTLReSTAqUPVVVP&#10;pUqg1BoifdTS1J0ppPNAwPNGKAacOaAAClxQBS0xWAClpRRmgYCl60maN1IY7FNIpQaKGUmRMM00&#10;cVIaYeaLjuMzTw1NNNouK5YD+9LuNQBsDinKxJ5phcmByKeDUG7FODZouFybNLuFQhuaXNIdxFYm&#10;pVNVUYmrCggVZ56kSg0opoNOFBVw6UUtL2phcB0oNANIaTRSYuaXNNpucVLRopjs00vimlqYWzWT&#10;iaqoSBqXOajDU4NU2K5hxNMY04HIppWrUSXIYTUDgmpytMK1XKYyZWZPWoGiyaulCTTTHmmZtXM4&#10;2+WxSm1x2q95fNSCHIoIUXcpRQYxV2OLAp6RAVYVBWconVTTSIfL5pGjyKslaQjis7G/LoZs0BJq&#10;tJbArWq61XkXmqhuYVIXRj/ZBu6VPHbKvarRi5p6R11Rehwypq+pEsNPMQI6VbSMY6UOmBwKrm0D&#10;kVjLkthjOKpSRlSa2nXNVZYcg8UubuLk7GJKM5FZM67ZM10E9vgk1jXaYY1lLVnTRdtCS0bpW1A4&#10;AArBtDgity3wVFXTdyKxpwtV6Igis2Gr0ZrVnLdloGn4qJWzUoPFI3TFHFI3NKabSCwwionFTN1q&#10;JwcUwcStJxVZ6suCRUJTJ5pMSiQjg1MnamFMGnp1FJSDlLUdWE4qshqwp6VTZUVqTg0tMBpSazbO&#10;iLEbionanO1VpH61Ny7iO+TTBJwahd+aZv5pNitcsB6jY5qMPg0Bs55qHIuMbC4zUfK5bqAKkBqN&#10;zgj61PMOS0sMaI3Vg4BxKvINanhzWWuB9jueJk6Z7is+zbbclT9006eyIuhNB8rjoRUSvGemx7OF&#10;nGth3TlutjsaKo6dctPDhxh14q6K2OSS5XYWiiigQUUUUAFFFFABRRRQAUUUUAFFGKKBBRRSc0AK&#10;TSZFHPtScd6BhuAoyaMCmtJHGMu6qPUnFAeg7PrSDJrD1TxloWkoTcX8W4fwg5NcXqXxm06PcthC&#10;ZT2YispVacd2bU8PVn8MT1E8Dk4FVbjUbO0BM1zGgHqa8Nvvibreo7gkohQ9ABWP/aN7fMXuryR8&#10;9ea55YxfZR6FPKastZOx7Vf+PNItFIjlErj0rkNU8e32obktP3MZ4yRzXC+bEn3SSfela7ZgMdq5&#10;amKqtdj0qGW0YPa78y7dE3D77hvMf1JphlRFACj8Kp/aAwwAc+pqVFym7qa5PzPXpxSVkiUOZD0q&#10;VYlP1oiAIHHNTqmGBosa7ETRBVyKrOuSavuMiqUvBpczQ7FVzziouCeeKnmAC5qqx3LVwlcymIWB&#10;BHZWBzXtHhpvM8PW5/ujFeKMhWNvcV7L4JfzPDURPpXp4bVNM+Zz6N6cWarp3qtLHmtB1+WqFw20&#10;V2HykkUJY+TVaVSqGpZp8NUZbzFp3M2zPacxtyaPt4HeluYCaqG2boapRuY8+pZ+1Fxmo5JSRSpC&#10;VGMVKLcsKHGzDmuZ5LMakjgZiK0I7Ik9KuRWJHapuPkZnx2+0D1qdYc1ppZj0p/2ULVpq5nKmygk&#10;NWI4BnpVgQVYjh6cVupaHPyO5AsHtTjD6CryxcUpjArOSTH7Nma0BxVaa3ODWwUGKryxgqa5J0Yy&#10;FZowGj59qZJCGXGK0ZYsE8VXYDOMVjChFOzRLlIyW0/JJApq2xR8VtLg8AUG3BOSK2+rxvojNOTe&#10;pHaIRitm3jJxVWCELjArThHSuiCSRrCmAi4qGSPrV8JUTpWqlY25DNcY7VVlBHatN4wKryoDVXMp&#10;U2UYzg1owPxWeybSasW78gZqWxwi0a0ZzirCVUhbpVtOgqToiiUVIKYtPHNBsh1IKUUKNuRRbQpL&#10;QhuE6EUxSRVlgHUg9qqMpGa5q8GldHq4GtdezkSM+eKru+DTu1RBdzjNckm9j1IpIeIJpUYpjpXL&#10;6vb3Ssd8Zx6121uu1RimXtsl7bNGwAJqKlD2kdHqXQxbpVNtDyjUdNnnh+QgKevNYcuj29rEdmZC&#10;evNd/qHh68iR/LYlfSubitTFvjdSXz3rzXQcZWkfQ08feN0zi/Lmt5G8ldmabFZzXNwGuGY4Pc10&#10;13bBScrzUQjVeNv41p7FLYdbGOTXKMhh8oKE6Cru84wOtRqinHYVMqgAle1Nqxzqd3dnUaHpVtqV&#10;p87YcVbuPDyRYCHisDw9fta3xyfkJrt3mMihiQQRWkVGS13OWtOtTqb6M467szbE9cVnvJk4xiup&#10;1NQUJAFcvKDuNctVOLsd9Cq5R1InHGaozNg4q631qnMPmrmmjqjIqKmbk/Tin6ApOuNF/EeT9KdE&#10;pNyc/wB2n+HSsWryzSdMEZpQSukzKtL3Wd2reWVUNnI4xXK+KbHbDlgcs+6t+zkJERIyA2M1X8XK&#10;Htl55PSt5wvBvqjyIXhVXmc3eA/YbUbMsBWHqh8y3kBHOK6l4xHZwFzk7a56+QkT5HuK5Ze7UR6V&#10;F2i0cTtzOPpinvHh1qUoC7t3Bp7qX2EA16fMccoaMdJCY4i3ZhVjTbdpLFzvwAamvbRzaRydAF5F&#10;V7LcLTGcBmwKdOTOOpFEOsxPEYp4yQ6rgkVPpksGu2rWtziK7UZEnrTNUffKkanKgcmszTRt1LYj&#10;Yy2CTXV8UTltZiXFtLZz/vVIw2AfWnxMUulY9GrcuJQ1xPZaiuYkI2SAfdFU7vSnjhili/eR5+8v&#10;Ye9TCaLcdTOZdupADjceK2obmW1uFZs7e49qy5ot1/FIDuHHIrVuYyITIwPpmrm7nNflZauIPtUY&#10;lhGR1NULeMgOMYYHoe1XdNuAzxQb8bzgVYntYkklkAO8nkVDlyqzJbUtjSsLRJbFZYnywHzCtzT9&#10;Mv7q3V8KAv3dxxXN2F0bJkMaAoeWFan2ydvnin+RznaD0rppRl7PVnm1Y2lqdDbyT20gjldGP+ya&#10;0ra5e2u1l/hPXFc0kZnhDByHFWLDUDE7QStuUDgmqbvGxztnZ6hBFf2nnxj5wMmuWZVlLJIMHOK3&#10;tOuR5WAcg9qo39sokY42knIrjrYdTVzadpRUzAmhkt22LyppMl1OeGStNoHI+YZ9KryWpU/XrXn0&#10;IOlOz2OXZlK8gW6gUj7wrHYtHIUbpXQ+UURtvNZ724lB+X5vWlicMpPmiW9jPdEkXGOtILLbgIOT&#10;ViKNlkKEVvWdghQMetYU6Eib3Riw6a0gG5cVoQ6cUXAHFbsVkgHIqzHbKO1erSw9hpHOvYnbnFZ9&#10;1auq5ArsXhXHSqF1ahoyMVvyMGjj7eJvO4rcigwozRHZbJM471pLBkDFdVGEbEWKJgK8g1JbyGNq&#10;tNbsW9qQ2nNatIC7b3uMVsQXgIHNc8luU6VZhdkIqbDU2mdItxx1pxlyKzIpcgc1ZR8jmjlZtGpd&#10;D2fJpUfBqNpFA96rSTkdKpLW4pSLzzHBGapPN8/WohMTULsd2a3i9NTmm7l0S8irUT5rKifLVoQ5&#10;qriiX4zmp0PNVo81YQVDN0TgZp1IvSnUXNBKWjNGaVxhRRml7UILDGHFMNSkU0ikMaKcKMUlA7C0&#10;YzQTQDQFhGFV5Fq0TUT1m0gRCBipVPFRscUwPWbBomLYNOVs1VZ8GnLJTjMm5bLZprdKjVs05iMV&#10;o3dDGOuRVd4wTVkv8tM4Nc0lrqK2pUa3BqJ4cCrzVC44rnlCKKsZU8OQeKyLm25ziuhkXOaz54wR&#10;Xj4ukmroRz7x89KsW8JxzVloQT0p6IV7VwUaTTuSxYkIOK04FxjiqsMZNaUCcCvoMNT0FYuwcKKs&#10;g1DGMCpBXqxeliiVTTs1EpqQc1aLRIDRmmgU4CmO44UUoFLiiwxuKBS0UWAKKKKYBRS0UXFcKTNB&#10;pKLCA9aSl5oxTAQikxTsYoxQAgFLilxS0CGHpUTnipmFQvmhuwPQrSkgGs64fbmr83esy6PymuPE&#10;S925DKM02M5qsZhg81Bezbc4NZz3W0ZzXy1fFSjJopOxennA6Vnz3ANVpbwE9eaqvLu5rn+sVGJy&#10;uXklGalWX56zImLEc1ejO0e/arWLcdxJq5uWT5ArXi6c1zVrcmNhu4ret7pWUV62FxkZWVylYvq2&#10;OlSbyRUCSKaf5q12usu5rEeWOKqzt8ppZJwO9U5rgHNc1TEJFplWU/PVm3PAqhNKMZqS1nycZrHD&#10;1vfMa70N235rRh5FZds44rRhbNfQ0tUc6ky2tS4qJWqYHIrZI2TDHFNIpSaQ0xjGUZzgZ9aZtqU8&#10;ioycUEsjK01kzUhNITTIsQmLNJ5eKmzQeaAsRgU1s4wBUoHNKVz0oCxVKk5qvIlXStQSJTJaKTIK&#10;j2irTJUW3mkZ2GBamjJBpFGKkXFMdixHUoAqBDUoOKlmiHEUwinbhSE5pDGZpd2KQikIzTsA7zKA&#10;/NMxS7adhXJN/vQWzUWKOadguS7jSio804NipC5KM0E0wPS5yKEhoGNRlqe3SoSeaLFXFLU0mmk0&#10;mc0WFcUPTg9Q55pQadiWywHzTgwFQA0oaq5QuWA9LmoQ1O3UrBzBH0q0hyKrIDxxVlBgVSRxIeKe&#10;KaKeBRYoM0tGKMU7AIKWlpDSHcaTUbGnmo2osS2xhPem7uaGpneocQjMlBp4FQqamWlY2Uh4FLig&#10;Dmnihou9yPbSFalPNNI96BERWmlalIpMUBYi2VIi0uKUCgIrUULzUgXFItPHSoZ0REKg00jAqSmN&#10;WbNUQuKhIzUz1A1C3M5rQZs5p4jxTec1KvNbxOSUdRygU4jIpAPSnAcVQcpXdOahdODV4rUTLntS&#10;bFymXLHuFYV/blSTXSyp1xWddwbhWcnroWlZ6HPQjDYrYtmwBWc8XlyH61cgY8VVNmVY1Ym6VciY&#10;nFZ8JOBWhCOldF0ciTuW0FTKOKjUcVMOlS2dEY6CYopTSE1PMaco00xsUpPNRsTRcViNgOahPWpW&#10;OM1GeaAImoUU5hQKSTEyVDU69qrrU6ngVQiUECjdUeaTNS0aJiu2AaqynJqZzxVWQ1PKDkVnJzTQ&#10;ec05xk0iioaNISBmp8fOaay09Bg1z9TpjsP7VWmJ7VOx4qGUcE1cUyGRxyneG9K1klJiWReSKyUX&#10;A6da0LM/JtbpWjXU2wVXkq2ezNS3uAwDJwe9akciyDIPPesu1iCKWxyaYlwYLj1BNJNJnozpqbdj&#10;bopkbrIgZehp1UcgtFAooAKKKKACiiigAooooAKKZJKkS5d1UD1OKxNR8Y6Lpikz3keR2DAmpckt&#10;2NRb2RvUleV6x8aLK2JTT7UzN2ZjxXC6v8VvEOpsVh226Hsh5rKWIgttTpp4KtUeiPoa41CztFzP&#10;cxJ/vMK5nUfiHoljuVJhM47Ka8FW/wBR1F83Vy8hPqxqz5ax4AjBPc1yVMdK3uo9nDZHF61ZfJHp&#10;F98UbqfK2VuiDsTXIap4k1q/LeZdlQ3ZTWbC59Klcbu1efOvVqPVnu0Muw1Ne7FGLcW7SkvK5kY+&#10;tV0t8H5Vwa15I8moigDA0lzdzolSilZFRoTtHrU0MpjQqRmpSMtntSHr8oyTT6mEoRAS+YeBipA+&#10;TtqMq3YYNPUBRz1qkCikTRR5FW4WxxVSKQg4qxG+CRiq5TVF6LrVociqMT7etWVfd7VNrCY4tkVV&#10;mHNW3XEZOKozFivBrNhcqyEnIbpVdhhsjpU0uQNp6ioSeKqJEtSNpN2eOBXr3w/mEvhlQvVWINeQ&#10;MDtYdiK9Z+GyhdAf3Oa9LBtuR87nySoJ+Z1UgwMVn3K/Ka0XFUZ1JzXez4+eqOfugQ3FMhLE4q9P&#10;BuqOK2IaqgrnJIaIgTzS+QvpVvycdKUR81tYwtdlVbbParMdtx0qzHHU8ceazkdNKJBHAPSrCwgV&#10;KseKeFrJvU7lBWIfL9qQx+1WdtG0Yqk7mU4ldI6nSPinKop+a0izmcNQC0FQO1KDS07hykDrVd1q&#10;43SoXHy1nIhwM+ZR0qhJFyTWnLHmqzpjtWLZlKmU0Ug1YXsMUKoz0qdUBwa0UrohQsx8aZq3EhqG&#10;IVbirRG8UiVVpGTNSLQwqjblRTdPaq0seBV9xVeQZFVdmckZcqcn0pkR2vVqZcGqwGHFS2RY0oDk&#10;VfToKz7c8VoRniqZSJhTxTFNPWpNUOHFB4alpDzTLDPJqKVeM1LikdQVxSdnoyoycWmin/FilRQW&#10;p8qjZwMGo45NvBFefUXLNpn0NKp7SHMi4h2jrUinkE9KrBgTUykEdata7ESiPlJcHgbfTFc7f+H1&#10;ui0ka4c9hXQNMicE0+KWNgSjgEe9E6cZ7jhUnS1ieVatp1xprHz4iwPQ4rGdeByeecHtXp2veIdO&#10;t1MMyLLIeOOa4a7jt5yZo1256CuWVNRdonuYdTqQTlG36mYpJG3bxUinHBwBTSQgIJwKpz6pY2yE&#10;SzAn0zXPNSOtYeo9jSQqpDI3Oe1dNp2orJEsbscj1rzG48XW0I/cJvIrOh8S6zf3g+xRBUB5Jqaf&#10;OOtRja0mezXDo3y54Nc9fQbZshqp6bqVxJEi3R+YdTWtIomUOBmspS5jGmvZuy2MaTKnmoZBkVen&#10;TcenNUp42Vc1zT0OyGpXhYea2eoFR2oO2Vk9cZFWIF3F2PpipLSPMbxoOS2ayabtYc2kmzorYm30&#10;2BskkkE0a6i3Fi0n8SDIFOnR4dPhUj0pt2yyHyifvxfrWibV4vyPK5ftdmYSsX0+ADLPuwfpWf4j&#10;QRWqsh+Y9cVv28KW1o28ZweK5/XABE8hOQegrF7q52RlzN22OP2qWIxjjmrMERZI3x8qnBoihUiS&#10;RzgMOK0LWEDSpR3zxXTKZlUSV0SamvmaUGj6KKzbTa1guRjDVqxL5vhmcfxKc5qnYwebZKiDLE8i&#10;tVKxw7ozNQh+z5ZTksciqNun71nRfnGDmtPV4dtz5ZOQF/WqunuRc7EGSy4xXXCV0c9SOmhravCW&#10;iSVl4liBNQ6BcXEAeEKJYT95TzgVsXsLT6DbynG9QVxWdoMgtNRlDrnctcqk02jW14LuH2O3lnku&#10;7MZ2dYjWhqMYXRIN0XzMcHHasSylmhu7iVBhd5rs7pYrrwusoO2bI/Guzm0RwyTW6PO55TAiTRZ8&#10;yKTke1dNGWuLOPU2wYSmHHvWVqNkYYZonTBOG3jpVzR3E0TWhbEEigAe9bNJwMm7O5PayBLpYcbv&#10;M4WhLlrHUWjP3c8imwSGLUPs0q4eNvkb1pdRXzJmO3Eo5PvV0qllys568FJ8yOps3iubR3jO0jtS&#10;R2izZO4rL/DXK6TqkgvTbtwB+tdrC0bhdw2k8A1oot6I4ZpwepJY38tpKsc4Iwcbq6e7RbmFJBjk&#10;ZBrlpWEB8qcbozyHFbGi3IurWS3Lg4+77Cp0Wkh09mu45cxHDrxTriGOVQVq1tD5R16d6rSJsG1e&#10;h6VlUpJq6Ri01KxnLEFkdfUVQaJo5SR0zWm67JMng1BOhKFq5pRdjRIgWy3uJCK2beAbAKz4JWdV&#10;Ge9bdsmMH2rWEUStHYWOLBq8sC7PemrHuANSqMcV0JWNLFdoRzVSaHANapjzzVeaMBaGxtGC8Hz9&#10;KtQxfLyKkdRu6UqtiiNRIy5dRjRc9KUQ1IDuNSquRQ6uo7aEAiFQTLsPAq+UzTHhDDpVxqXM3EoR&#10;zsGxV2KdqjFthqnSHFbptkO6HbyaYUL1OsNTKgHardildlQQGmvbnNaQTNI0VFxezKMNuA2cVoRI&#10;BikSPBqyicUJlRhYkjXip1FMRcVJTuaqI8UtItONFy7CUtJS5oAKXFFLQAmOKQ07NNY0h2ENMJpS&#10;ajZsUrhcUsPWgNUDvjNQm4x3rKVRJ2Avbveo2cVU+0jHWo2uPes5Vo9wLTODUDtg9ah8+o3nFYSq&#10;gyZpMVGLjBqnLPgVXM5JrH29pEtG3HcZI5qczArnNYC3W08mrKXYIxmt1X03JTNQSZ708MMVmpOP&#10;WpxMD3o9onuVctMwxUTNwaiabjrUZk96zlJWHcSQ1UlXNWGYnpTCua5ZRU0K5R8v5qnSIFRUghyc&#10;1OkYrKnh9bAQxx7TVuIYI9KQRd6kQYr1KUOVCLaMOlPYZAqFeBUmeK64rQaHKKkBwKg3e9PBJ707&#10;DuTg08VCpqRTmqGmSg0UxTUgp2KuJiiiikFxKMUtFMAFFFIaCRTSYoNJRYBaM0lLigAoopcUAFKK&#10;SlJoGhrCoZOKmY8VXmbiplITZTnfFYt9OArc1p3b8Gufv34YV4uPrckGZMxbubcWNZU8rYOKvXOS&#10;DWfsLZzXy0Xd8zIbZULkk5NHmHGM1MYaYIDurouibssQNxV5H6e1Z6KUOKuxgZGa56iRUbdS0M4B&#10;HWp4bl4261Ap4xS9QayjKUdUdCasaSaiQOtTLqIPGaxCe2aFbB5NbLEVF1KTSNp7wMODVV7kkmqI&#10;lOMZoL570e3m9yk0Pln461PaSc5zWXcNxS2d1hgtdWGqPnTIqao7G1lzjmtWF+a5uzn4HNbdvJnF&#10;fZ4Z3ici3NZG6VYU8VRjfIqyrcV0msWS5pCaZmgmmXcfmo2oB5oPNIlkZNFDA5pp4oE2LmjNNzQK&#10;BEgpQaYDQeaENDmGahkXipu1RSUwZWZaiK1YNMwM0yGQhaeBin45pQnSgAUVIOaciU7ZigZHRUhF&#10;MxQPUSkp2KaaBXDNJmm0UwHlqTrTc0uaQh4AI96MYpB0petKwBjnNOBOKAKXGKYxrVE3BqZulRNQ&#10;0MYeaZTzTDQkK4xj81KDTW5PFA4qkhNkueKBQuMU7AqiOYXNLvpKMClYdy4iEVMBTguKcBSuc8UA&#10;HNOFIKWguwtJS0UDsJQeaWkNFxWGEUxhmpDTSKLktEDLxURGDVlhxUZXJpEpDVWpUBpo44p44pWN&#10;IuxIKdkVEGpRzRaxfMOLU3NLto20mGrGk0m6huKaR371JS8x+aVTUJfFKr570XKRYBpwNQhqkBqW&#10;axH5pppN1IWrPqbIa4qBh6VK78VXeTGaFuZzYU5XANVmkNJvOa2gtTz5z940UINSKKqxcYyasoc1&#10;bViqcrimo2qQryaawpOx02K0iZHSqU8RIrSYVWlWspBymJNZ7iTinR24UCtBlyaaIsmlFkShcZGo&#10;GKvRA4FRJBVyOPArXmZCou5IgOKlFIi4p+KTZoqdhpphNK1RmhMbjYQmmM3FKaY1XuYS0ImNApGp&#10;VXNUkZuQjCkxxUhQAUnG33qkQ5oRamXpVcNg1Mj8UNCUx5FN6UFjSDrzSL59BHPFV3GatFc1FIvB&#10;pNoXNcpODmkUYp7rUZJFZs6KZL2qMvjikL8VCWyawmdMSfeMVG8gPFRs2DTB8zURZMmWVxkVfhUb&#10;c1RQZxV6EHFLyHCOqZfjfEXFV40Lylm6U5CQQPWrIUADjrTkr6Htwl7t11GJctbjAyQKuW+oxS8M&#10;wVvQ1VEYVumc1nXcHlzlhxmiUrbCdOM2dMrqwyCCKdXKwXc8OQjGr0WpTDgnNNTXUzlhZo3KO1Zq&#10;30hFMku5WBwQvpTckjJUZXsaZYDkkCqdzq1jaKTNcouPevP/ABLPrkTM8dw5iPZa4e5ubiYlpZpG&#10;+prjqYyztFHo0crlNXueqaj8RdJtMrEHlb2FclqnxPv3ytnblPcmuLJDGmuAB71zOvVl8Wh6FLLa&#10;NP4lcdqniTW9SYma6kAPYNXP3KfaW3PuJHXcxNarqQc9qqTx9SOM9ahyfc7I0UtIpIzlhHZR+VJ9&#10;m+bI61cWPPapkhAOaIq5Vmh1igUc1admzgdPWo41xxipJEwoA79abjodFOaJrcZqeUADHeq8IKgE&#10;VO+QM1hKPKzthO6ISB3qs65bJ6VOzKDzTD85wOlLyG2R+WSOKZswc1eWEbcd6aYAOtaJGMiBFyKU&#10;oM1OsO1c06OPLc1cURcgRMHNWFWpEhGDjmpVj7EUNGiYRIep71ZUAjimIhBx2FSlSKzkDYhyRsLc&#10;GomgXOwHmnOMEVDOCBnPNZ2I1KNxGY5CpOagIqzMSyg1BjFERkcnEZ4r134eJs8M5PXNeRSklSB3&#10;4r2fwTEYfCsRPVhXpYG/Mz53iCSVBR7s3Dgiq8qjFWfXjrUbjiu97s+QaM2SPPamCPaatOMGojyR&#10;VQOaaG7aVY81MiZqRYuelbGXLqRomBU8aYp6LjtUgABrKbOmmiMjBpcZp5ApvNY31OyNrBtpMU8d&#10;KAKtESGjjrSigijFWYSQ4AUtIopwoEoiYzTHSpM0h5pMTRUdM1Vkiz2rRZRUbID2rNxJ5TMKYpyt&#10;xU8sVRBCKiN0Q4EiHirEb81UBxUsb4PNbRkSlY0EanMeKrJNU3mZFa3NFJETnFQMQamkPFVHJBpk&#10;SZHKvGTVNgN1WZW+WqnVqRm2XrYitKI8Vl25xitKJhTuESytSCo1NPBoubpDxRQKKCwJpD0oozkU&#10;iiOReKqyZV+BV081BOmRkVhXhzK56OBq8suVleSTYmTVObxBZWkLedcKhFWJctGU9awZPCtvqV0G&#10;uSQgOcDvXm1J1ItezVz3qUKLTdV2XkSjxDa3uRFcAnsM1h6n4ia33RxysjnqO9dLbeCtGsbtbqFG&#10;3gdCa1Rpekyyb5bSMkd9tdMYVXHobwxeFpSuoNr5HjNzfyCXzzDcXDk8fIakUeJ9Yj/0HTJVUHuM&#10;V7b5OmxgKtpHj6Cg3QtVxDGip3wKSwsnvI6Z563pCj97PGR8P/F2oyYuPLt0AySWrA1LwRcadcj7&#10;RMJsH5gK9p1XWJCjMrlc+lce1xE8zy3DZHfNKeHp0lds3oYrFVVzVLW7JHnEelReaVSHAJ7iuj0+&#10;xjtIP3aDcfatCdIXk3IoA7U1I1Rt2eK4Z1o9DWaT+JjxtYDIwau2t75REbcrVNv3h+UcClVC3aua&#10;/YxcUaE5RhuGOaozyKEOaXDqvJ4qpckngDisaqN6UdSFZCWlC9AM1NpMjzajGq9D2qpGyRmRmzjF&#10;bnhHSJbgtqDNtVc4FY0lKckkGIkoU3c6DWU+zQ28YIYsQcDtWVq8kcFxCwJ5GBV57g3F2Qw3KvAN&#10;UdTiUyCeb7idquq7y5kcFKPu2Y68iY2aHs3euT14F4Si8EV2a3cd9phki+6grjtXJaNpMYIqKuk0&#10;0aYZ+60znpIw0cKJ949R71qhCumvGvXHNZdkHlvkMfLjkCt94zb27rKP3rdR6Vc7qxM9yHToj/ZM&#10;sW7cG6iodP2Rs0Q+8Kk0/Kbgmdp61FFCbbVwrfxdKpO+pytWuZOpozXgb14rNtpzZ3rmMZYDvW1r&#10;EZjkLL1Vqy2aF7hHkXaCMHHeu2mzNxvc6XQboX2iXEMv+tViRVbS4w+seWw5MZFWfD8ECyuqSbQ4&#10;4HrVnT4VttcXdjIYgZrCreM7vqTTeljnFkYC8iUc7s121nafafALr1n5x7Vyk0Qi127jUfKSeK7M&#10;3Uln4OhVFUCY5J7110XrqY11ockl01tpvlXyeah4J/iqG2skJMtu+F3ZQegrT1GGNrISDDE9ayVW&#10;SGN88RFeCOxrrTVrnDLsSaiJPtsFyASqH5mFaFy8d/bLLAwMi/ex3rNiv2thFE6iSFzzmrMVtHFq&#10;jtazbUIztPvROLkrozj/AClC622rJOFIl9a6/Qrr+0dPA3h5R6dq4/Vrl7C8EdxFvifoa0vD0x03&#10;UIniOY5D0relK+phiY2R2YZYnWG6BweMtTFifS9SjniJ8h2ANbGr2YvrFJUAD4yMVV0mRLm3ayuV&#10;/eIRgmtnS96x58alnzI6ElGkUj+IVDImHqGfNukJJxhsVacBkBz2rGm+aJ01Y+9zGXdAM5OKqBhJ&#10;8nQVauG/eBcdaj8hiu5ABn1NZShciOpSj/d3JTtW5aT9jWYbWKGRZHkBP1rSSSEoDEvPc1lFWCUb&#10;M1I5PlFSjBrOjkOOTVmOYYrTmSRoi3ziq8xwDxStNxUUso2msp1UtwZTc/N0xTeKgnuMEimLOTXl&#10;1Mek7IgvRryKsKBiqsL7gKsjpWtLEOSHYeBmlEdIgqyq5r0aTfUlxIBH7U5V9qshBThGM12wuQ43&#10;IVU+lPWLvU6oBUgUGtClEiWMU8xg1KI6dsxTsVylcRgdqkC1JtpQtA7CBcU6kNKKQD1NOpgp2aVx&#10;2A0lFBqhCinimCnCgYU1hTqRjxQMiaoZOBUzGoZORWVV2QMqSsRVCebbnmrc4Pasy5jY5rxMdUko&#10;+6G6IvtwBI3U5bsE9azZYGBJqIsYz1rwlj6sHaQWRuGY7M1CZmJ61UinLDFSjBr0oYtyRSWhI/zK&#10;Tmq+cVOMngUhjyK3TctSZLQruxY8VJAG705YhmrSRgCrjSnLUw6jAxXvUiynrnikMYzSlOK0dOUQ&#10;uSiXIo31XKleaN+OtK3RlItqc1IRxVSKTmrW7cBW1JKwxyj1p6KSeOlRE0+NjmumEbaibLSqMdaQ&#10;iiM0/iuhaiuKpp27AzUYYA0MwxWiY7iNLzT0lqqzYpUfFFzLnNBGzUqVTjkzVmNqZpFk69alHSog&#10;akB4qrmqYtGKTNFAwoozSE0CuLSZozSGnYLhmikzikyaLEsdQDTc0tNILi06mA07tSaKuLSE0ZxS&#10;HkZpANZuKrSt8tSu3FUp5MDGa5q0+VCZSum4Nc9etubrWtdTcEVjS/MTXx2aYlufKmQyg6ZBPaqj&#10;RgZIHWtFl7VC0XWvMjKwWuUPJpfI9uaubKdt46VftGJxKDwfnRHGVBJPNXGXjpUZXApqbaFYYsmB&#10;1oMuKjc7aryS8cGqUbj5iyJPm5NNknKkVRM/zYzUhO4c1fs7bjbLSy5p28kVSUkviriROR7UnEau&#10;9hkmStV4srKDWiLcspzVf7KVkzit6EXzGqTsbGnyEjHpXQWz8CubswUrctpOBX2GCm3FHLJNSNqJ&#10;+Kto3FZkT8Crkb8V6K1CLLYPFGajVsilzSLHZozimZpQc0AL1phpxppNAmNozSZpM80WAfmlJxSC&#10;g0wuODcVG/NOB5pr0xXITxTCeac5pmadhDgeakWogakU0guTLUmOKiU1JmnYdw20m2lzS07BcYV4&#10;qJ6mNRNyadhXRFijFPwKMc0WFcbilC07bTqVhoaBilA5p4ApwAFDGIKDmndqKQEJznnpUTDmrJFR&#10;OtAFZuKjdqnkGKrtTQhhejdTSpNKBVIlkqNUoaoUFLNLFbxGSRgABTsZk4NLVWyu472IvEcgVZB4&#10;6U0rlamvilApe1FZEIKWkFLQUJS0lLSAKSlzSU0AlNNOpCKLksiIpuKlIppFBNhgFOxSgUEEUXGl&#10;cAKkUUxQTUgFDZpCOopAFNJxTyKYVqGa8pGxAphIIpzioXOAaTE0RyMM01JMGoZXpiSe/NLoSjQV&#10;qlVqpxycVYV+Klm0SXNMZqQNTWOai5rca3PeoHA9ac0mM1WeWhfEZzY5gfWnR47moS+RnNCOB3re&#10;LOGaTL6EVYRsVQjkyKsK+atu44qxcDZ5prGoVcetPLgis3ubpiMagcjFOZwBUJbceahmiY3HNOQc&#10;0HFKtZ9S0iwgBxUygYqCPpU61V7lWHg4FG6kzTSwouFgY1EWwKV34qu8lNSM5uyJC4ppfNVjLzQH&#10;5zXTCLauzgnPUkY80qtio92TUirmtFEwctR7HiomPFSEjFROcU7Ck9CMdasJVbd81ToeBT02Jiyc&#10;UEHtQvSnqPyrJ6HRFXGhSRTXU1OBimtiocjeMSnIgxVR1wavuOKqyDmspSN4QKjKfWmEYqw4yKgZ&#10;SRWDkdCgRkg8VJEnNJHHk1biiAoiyJRHxp04q7ElMjQcVbjA9KpbjgrCJH1PcUPKQpyOlTbe9OKJ&#10;IpDCn5nXTqcmrKKXq888iql5qERYZYZqzcaWr5EZ2k1lyeHCZQ7SHIPrUT5lZI9OlUwz1k7FgEN8&#10;w4BqSNiDTZIPLUKGPApqHAqPeT1Li1JXT0LqtkdaGY7fU1Ar4FP34qvQnlIHUPkSDcDxzXLa34XV&#10;1M9mMY52CutbDU2MlXORwPWsqkFNWZ00q06WsTx26glil2yrscdsVVkUlhzXq2uaDbahA0qKBNjt&#10;Xmt7ptxaylJEYehxXHKLp6dD28PVp4iPMtH2KMmAtVnQsCateUW46miSMKuB1HWkldXNZJJ2M9eG&#10;xip1XcRUbEA8LUsTDdluKpaMwmrInVCBwKmWMFcHrU8Sho+lTxwDYT3roUdDkVS0ioFG36UMRtFT&#10;umOKrzDb0rOpC56FGpcoTnc/HakGVUHdUu3LEHrUckLKhIHFcygt2dDldaCNfGI4zzUkV20n3iDW&#10;VIrSSVZgR1kXg4puLgRfmNtWDqBU6RAriqMYIbd2NaUQ4Bq46ktiLFg4qYQ1Ki5INPKnPFDBMgVC&#10;DTnBIqVlKqKhIJ5zWUjToQsOpNV5MlTViQ4Qk1Aw+U81mxFZlylVXOO1TybkOM5zUSZYFXPTpS2C&#10;+tiAo0kiov3mIxXvWg25t/D1rGwGdoJx0rwa4Zlt2kThl6Gu0+H/AMQSQmlao2APlVya9bARdnJb&#10;ny/ELcuWK6HqRBIwKYwyKcSoVXjbdGRkEUZBGa7T5mxSmABqDHNWpx1qrnFCdmc9RFmIcVLgCoIm&#10;qcc1pfUzsOBFKevFIop4FQzeCEpM4p+2mlRWMkdK2E3YNKDTcU9R7VUWZsBz2p4AxQKCK0TJ5RRi&#10;kNJSZ4ouDQ1s5pc8UMeKaDzSbJF3c0YzS4w1KRSHy6ELqCKrOgGatOKhkxUyZLiU3+WmLJg0s7gG&#10;qjSc5rFVVFmEoGkjg1MH4rKjuCD1q5FMDXVCaZk9GWS1VZmIzUpfNV5TmtkDuVJXPNRJJh8GpJKo&#10;uTG+aUrWIVzVifkVfhfBFYsM2SK0YX5FC1Rasa8bAipgapwnNWQaRrElzRmmg0daZqkPNIKM0oNI&#10;u2gmKQruFOzQMUaFxdtShcxFORVeOYqRmtdlV1IIrLuLUxyhgOM1xVqfK+aJ7OExEZx5Z7luSUGM&#10;Hjp2rOkvVjJ3ZFWADtz2qF7VbkEYx2rH2sorQ66ahF6mbc65HFkAEn1zWc/iOTlV2496sah4YlYE&#10;xOSa5i702+tpMNbsw9cVyVMbiL8vLY9ahDCyRpTa757gSRBlHQCo2v8AT5OHtjjuFFZf2e6KnELg&#10;+4oh8yM4mRgPpXO61Vy95XNpqC+FWNB5NOlIwm32PaopRbKP3eDTFWyliLb9rn+E9apttRiM8U7y&#10;jq4ozjv1JwjyOdhAWlZDD/y0XNVl2nJG7j3q3HFG0WXByelZSd9Ua9SFkMi/6wE0x9OZwG89R+NO&#10;a1ZplRfmB9+lVr1isnkQsfl+8a55yjfVHRHmezJE0cMX33C4AzjNdX4YgiXS53aYeXH2FcBuxMzg&#10;sUAwcnpXofhqCKLw/JG7BXZd2D3FaYZx500jhzG6ppSd7spWJDmaQcoz5U1Q11yttOHbjGRV3Sm2&#10;pO3DRo5BqnrUiT5Cj5WQ4rGr7sS6afOVNEl26QFTu3I9qyNbJcOF4A/WtLw8ot7SdpOgzgVn3vzs&#10;y9e9Zzb0ZUEudowNDITUw7D7tbUSm9vJ5N3JrFgH2e9yRgM2K2LOJra/Kg8SHIrWq76mNR62LFrZ&#10;mKWqd/GU1eGX866Q25Xa2O1ZGpIGUyjqlKLOa+plarDm8lQjhsEVzd1BiQ+i12WooJreG5HUpzXO&#10;XsB27wOGHFdkHZCe5c0ot51tLEpKhgGrqLmKEa6hIx3rnvClwrRSWxA8wcjNd1cWccrJIRhyo+ap&#10;xEXoznWkmjhtRtZBrk8g4DEEV1t7AraBbWwPRdwrJ1+F0uoSo+9gH3FbtxIqWcSbSSseB+VbUruO&#10;hFV3ORkHkfuHPDDjNQIrW5MU43RMKszI15aSBf8AWxZwe9M0WdNUtpbK4G27BwpPcV103ockkZ7W&#10;e0b42Dxqc/SqV8S86ywsRgcqDzWoYnsb4W0owveqFxHtv3mhAKL2reF2tTmknzE9xML7R2Hlh5o+&#10;maoaZdzCGGcKdyNg+1XUaCG9Ro2+V+GWlg0yeGN0yAjSlh9KmD5G4lTXNBP7z1zQLhb3TonI6LzU&#10;V7agfv412tE27I71F4aiaPTlVTlQOtdA8KvaFVGTjmvRUuZXPFknzcqMiS7XUdMEiqC+OnoantW8&#10;rSIftB/fMSDVOC1+xTjnCMeVqtFcyXF3dMwOyJtqiuKMrVJR8z0Zx/cxkXLfF1eur8BRkCsy7uQH&#10;kQZAU1p2EbG3ubstjyh+dYUwa4Yq3ysxzmpvZu5jpyosmWOa2RlGSOtWrC4JUptrNsgY2aJuAO9X&#10;oD5UxBqJdyZQsrs00Yk9alUmqxdVAYUonA71zVJq41sXwfl61DO+F5pomBUEGmTHevWuSpLmiwTK&#10;ExBOahEu09KknwB1qhJL81fO1VKMxXNu1nBIFXlkzxXOw3IQjmr8d2D3r0cJW0Gma6Sc1ZjfOKxU&#10;ufm61fhmytfQUJXVyGzQDVKueKrRvnFWVNejB6DRMgzUyrUcfarC4xWlykIBiin8UxjTuMQmjPFR&#10;M+KAxNAXJRzRTFbBqTIxSsNC9KWmg5NL0pIYtFNopgO3UbqZSincQ/NITmgGjqKQIjIzTGWpsU0q&#10;KiSuDKckWapzQ5rUYVWmXNcVelGUdSTBuLfIIqhLbHrW9NFnNUnh4wa+fxGGTVikZcYKcVaUZHWk&#10;eIA0iNjINefDmpu1yyaNgDTwKrhgGyakE4Fevh6t9CGyTHNTIOBVbzRmpVk4r1aW1zFsm6mn4Aqu&#10;JOetP8wAc1UhIWQgCqruM0SziqE1zjNeXicRyMsvxygNwaupKCAK5xLvB61chvAR15rKhjlew9kb&#10;RcUqMPWsr7ST3qVLgf3q9FYlPqQ0ayygU4zD1rL+0D1o+0H1rWOMjHdhys0jLzk017gAdazjcE0h&#10;kLCtFi09hNFp5we9LHJniqXJqaDrV06rbMbNGlE5yKvRNms+MdKvRHFdcblxZbU8VIpqFTmpFPpW&#10;tjVMkJpM0mc0U9C7ig0E0maTNAmxSaM0maM0IVwzSUE0lPUVxaXNNpCcUBccTQH/ACqJmpjPgUmx&#10;OROXFMZ8DiqzSY71A9wR3rGckkLnJ5X4PNZ1xMAOtJNcHB5rJuLkjOTXiY7EqK1Y73YXE4JNZ0kw&#10;3Ypks5JJzVZ5i1fJ1ffm2Nk5cZHNSbQy8VVQ5qyhrJxeyJTG7aY2VzgZNSkEmk2Fu1NJtlXIG5FM&#10;xntVzyflqArtzW3spLcHqUZ1zWfKNprRn6msi5kIY1tSTegmNxh81Osg21RMpIp0LMzDNdDhcnqX&#10;ojukzWzByorLgj+YGtaEbQKqFO+rNoIsBQB0pjRAnNPwcUmfWuynTSZ1xjoPiTaRWhAcH2qkh6VZ&#10;R8HFe5hHbQ46q1NWJwQOauxtxWXAcgVoRnpXpJnMtGXUan5quhqTNUaXJKM00U7pRYLi0jDNLR1o&#10;SC5EetJ3pzLzTelMVxc4pQ1NJpM0gF3c01mozxTGNUkJsaxzTaCcUxmpkcw4NUitUANSKadkFywh&#10;qYdKrKelTjpTKuOBoJxSZprGgAZqjJzSk0maBXDNKDSUAUBclUjvS7Qajp65pWKQ4LS7aUHNLSZQ&#10;0jFJTyKMUmAzFNapMU0rmpBFZxk1Xkj6mrpWopBxQtGOxSxSY5qZlpm32q0zN7ipTLu0jvbdkckH&#10;GBTwMVKgyea0VnuQyho+n/2XC4LYU+taQdGGQwwfequpWst1bNHA5DY4rlxpetx/L9qbis5SlHYt&#10;baHpVFAopmNwoooxSHcKKKKQXCkzRmimFwo60UUguJijbmlJoB4pDsJjFHUUtFA0gUVIBTQKeKm5&#10;tFC44phFSA8UxjUNmtiFx1qlMcDFXm5rNuzjNK5nJGfcThWIzUUUwJ61nX8xjfNNtbjcaXMYp3eh&#10;vRy4qUT4rNjcmpd3FKRqtDSWb3pWkzWakpBxU4lOKnlLuEsm0kVXd8c024lA71XMwZetFtTOTuS+&#10;ec47U9XyeDVItmljnCHmtIsycTUSTbxVhJeKy1mDdDUyzYFaXI2NDzcGnCbjrWYbjnGaPtGO9K9x&#10;qZoNJnvTQ2KpCcHvSfaAaXQ0jMv781IjZrPSep0l96xe5vGRoIalVqpRyVOr96DVMnLVGzZOKa0n&#10;FM8wU9xOSFfOOtQSHAqRpBVeR8itIxOOrUIwwLe9TIOaqpnfVyPniuuN7HDJtsdinqcUpHFR5waB&#10;DiahlPBqQGoZDVIUtiMHJqyh4qsvNWI+etHUmG5aQ8VKtRRiplFZSZ2wQpFRtjNTYzTGSsZI6YxK&#10;sh61Wbk1ckTmq7LzWE2dMIkJTiofKJNXAtOWPmsDboQQwdeKtLDgCpUjwKlCcVrFEtDI0wanRaFX&#10;FPFUT1HgYFBOOopM1GxJ61XQd9LAzCq8kmMck1I4qKTBqbLYnREEhBycVWYkcgVcb7tV2Gcis5pX&#10;uj0cHUt7jIQ5VcnpSiXIoZeMUzGBUXauelG1izHg8mnsm5/aqiykHFW4nGcmlGVyJJp3Q/yQBVK8&#10;0u3voWjkUAkcHFaRZStQsy9K1avuTCck7o801bw9JpMrMqloj39KwpYRs3KcjPNeu3aR3KGNwGSu&#10;I1nQhA7SQDKdSBXJOk4vQ9rD4p1I8s9ziZ4/LbpVOJy92q9s1u3NuWbp2qhp1g01+2BwD1qKcXKd&#10;jeq0o6luAsZBGBxW15AWIVFb2Oy4yenetGRVIwoyRXoxgrWPHnPW5lSpzmqUy5Nak8ZCniqLR881&#10;nKNzroVGUWQGQVO8eEww605YsOT19KnhtizdyTXFUXK9T0qbdjNFiGfgda07fSm8vLLVvEFim6Qg&#10;se1RHWBGpK856CsnNGtrbFF4jFL5fUVYjJBAqBZdztI45alMxD8DihPS5z1NzRVyOO1SAYGapLPj&#10;rU6zhhilJ6lxJWBIqAgqfamSXOHCA81MRmPnrWdzYry4K4PSq+0scdqsSDgg1CAwQ1IivIhJI7VW&#10;eMKMZ+arvWM561XdQ6g980SXuhbUyNUleC3CdmrGRzGykH5hyGHrWjr06+akPcVklgflH4V7uCjy&#10;wTPlMzmp12kez/D/AMafaYl029OXHCsa9DLAEAHKnvXzPo149rdo6OQwNe9+HNSGo6SpLZdetdc4&#10;K3Mjwq1Lk1RqytnPtVYjNPY4BqMNWHU4Zk8QqwoqtEatKelakw3HgVKq8UiDipBxxUs6oRE200rx&#10;UuKYRWbNkkQlalRaMZqRBSRLjcAlIVqSmtVJj5SIrgVExxU7dKrycUNkSQxmwuaajktzUcsmOKiW&#10;XmpckZ21L24HnPNNZ6r+ZmmFzU8xViZm9KhkbmmiTmmO/NRKQWKl0TVISZJGas3Ug55rJkk2ydeK&#10;8+pLXczlG5bBO6rUEmKoQuCOtWogBiu7Dy0OecDRV8gUyQ8VGrYFDOMc12c1hKPQqSyYPNVZXDEG&#10;pLpueKqFu1TJ3Q+RItwsvatKFzxWTAwBrRhkFVGVkRY14H6VbDZrMhkFXEfNXe5pEuAgijNQoSaf&#10;3pGyHg0oJpq81IAKRVgFGDThS0XKSADIHrQ8YYEMKUdc07rSbUtzRXTuUjH5XynpSBBu4GKuSReY&#10;M9xVTJRsNXHOnyvQ9SjV515jwCDxTnSNvvRqfwpFORmlyKSirlkZhgIP7hM+uKoz6faTZVoV/KtB&#10;mAqrJIqsaU4x6mtOUk9GZUmhaeCT5CqfaqFxoVkASBzWvcThATwawdQviAcNiuOryo7qKqye5m3G&#10;mQwkkN1pss9vFbhAMtVOa9YsSTmqck5kOe4rhlOKvY9aGHk92Wp7gRwkqMMR1rEnlIB+bkdW9anl&#10;naQ+wqqIfPkWPsTXBKXNKx1wp+zTbLaPEmjC3UA3Nw+0+w9a6vTb3y7d0dBmGLyyx71yZtorfVUL&#10;PgxrgA9K09NlN7bXS5+VeTXVSfKzz8TSjJcxqaahW1mVmX982cCqurIIlgYY2hsGrNiyrASpyNvF&#10;UtUO+xVm/irCq7xbZUIvmK1pgLMP4GBwfWs6cHzfmGGxirtxJ9nt7aNeC3FJdxYVGYcVlLYblZnM&#10;3yYcOo4U5rZtIvtZt7sE7lYAjtVfUrBpIS0XQVc8LSCeGS0cYcHitou8EzkrvqtzpSgaInvisS8h&#10;82zkCDJHWtpFaBRG/IPGazmi2XEsW7AYURbehzxeplwobnSEBXOwkVSMXnWbR+XjZnkirekyvHJc&#10;2/Xax61bWE3FrPEflJ5FdUHeK8hVdNTjtPcabrMcjH5GODXrbwtLaxSxgbSBXkGqQSJCxRCXjOc/&#10;jXrfhm5GpeE4ZA2XjUBhWk3emZT0kmjN1fTprq4gKjiPk0olLSmJ05C9a2rhS+nu6nDYxmsqCNVS&#10;2Lt+8IKkmtVJxlFROefvas5vTrZJNRnTzMfNnBrIn06RPEDyW84jdTxjitsjyNckAX5mNZOrp9qu&#10;codjI3O2rjKzIqLU27nS11W1jk3qJwdp561zb2MVnqZgmuQCRggDvW14Zug148TtkoeM1N4i0uG4&#10;ZbkLtkJ610vm51bY5ZNuVjjNTSCxvFYb3UckCtOR5bmKznt2JXOGT0qDUYxcW0kqDLJwaseDpEjy&#10;LnkHkCqqv7RVNSlCT6HqXh+HbpMaKfmxk1sLJ5IJUdRg1maY8Zs45IOjcVbu54obMvJIFb0rupyi&#10;kjx5atvqVriKKO5inkYkP1GeBWdFhtYm8v8A1DDgUarcl9MUoCZG+7iptLt8QwE8SgZbNclOalWk&#10;+h6dSLjRimtS3dM9jpBgEZDSNnOOornZAzuCOCBXQazcvelWThYhjFYCL/pGSevWnOzehxys1ZDI&#10;5QyZ/iB5p11Ns2uDUTQtDKW/hJps6NLE2P4a56svdaW5UFzaMsLf7lC55xUiXOV61iHepXHBq0JC&#10;i8149abRnJWdjbguNy4qRpG2HJrGtZ9z4rSJ3AVMFKotBIikywPNU50I6VokACovLEkm3FYVsK2x&#10;syCZFcd60LdnIGetXxp6kA4qZLUL26VnSw1S/YFEqjf71btZipOamWEHtSGDDdK9ag5QsRKBqWsm&#10;/Bq4D81Z1mNtXg3zV7dKV4gtC7H0qYNiqqPxTvMzWyZZaDZprmolf3pJH96YAWBpN4Wo9wqMtzTu&#10;JstBwakDZqpG1ToaY4snFOzTFNOzU2KuJRRmimISnCkpRQIWlFB6UCmNBTT0pSaazYqJNBcY1QOK&#10;kd8VVlk461yVppE3IpapPz2qd5Mmq7Ng15FdqTsNO5XmUAVRcYz61oSciqE3BrzalKzLuQNIQKiN&#10;yqHGaJW+U1kzTFWNTSk4u5jJm0l0pHWpRdADg1zP2vaeTUy3mRwa9ulifdSMW9Tf+1Y70pvMjrWL&#10;9o+XOaatyWPFc9XFONxo1JJ93eqckmW5NNVm702QEjNeHiKzqu5sloQPIVbinRXJVutVpWIao+S1&#10;Qol20Nf7X/tU5Lv3rMBHSpol5o5pR6kmqlyWI5q0kwx1rLjBBqfdxUSxEymzSVg3IqZOeO1ZsD9q&#10;0oiDivYwE3O1zOTJ1iB6dKnjQKRUanHSpA2DX0NGFjFlyMVaj6VRjfpVqN+K7YsSdi4pxTwagVuO&#10;tSKa0NEyYNRmmA5p9Mq4ZpM0GikFwzS0lJTELRRmkJoACcUwt60rGo2pCYOeKrPJjIqWRsA1TkOM&#10;msZszYySbGapy3HvSzOay55Gya8XGYqVPYViWe7HIzWTc3GWznimzs5frVSYNjrXzWIryrS1NFsN&#10;muOMCkhYuarE4b5qmikCmoUFaxKncuRjBxV2JeOlU4m3Vo2w3DFdFGim7miJYoVapGttvNTW8eKt&#10;NGCBXqU8Imr2K0MsoemKpyxHzMY4rbeEYqtLCM1lWwrSuI565XBIrHnXGeK6G/g2tuFY88eWxXm8&#10;rhIJGQ0ZLHFSxoUIqw0ODjvSrGfSuuHvOxCL1qd4ANakaYArFiZkZcVtW0u7AxXbGmkaxdiyEJWo&#10;5FxV6MZSmTwgr0rp9npdHVFspo+MVaj+Y1U2ENVmEfMK68M9TOrE0oM8VfjOKownAq7EcivWicL3&#10;LaGpe9QxGp8VaKTAGnCkApcVVh3FFLTRS0BcGqM1ISKiYjmpkwGk000FgKaXFYc+thDqaaA1NZhW&#10;kZkvQaTzTDSF8GgNmtk0ZiipFOKjFSKKAJFNTr0qBRzUy9KZohxphpxphoGIaSlooEApRQBS4oAU&#10;CngUKo704igpCZxTgfzpuKOhpbjH0vamg0tSyhaDQBSkVOxUURstQulWiOKiNK5T2KpSoynNWG61&#10;GetUjJldhg09GwM0MMmo9437e9aLYxZYV8HK9aCSTk0yMCn4960vZaFJ22NgUUUViZBRRRQwCiii&#10;gBDRQaQ8GgBaSkoFA7CmkopTU9RoBTqaKeBSZcY6irzTwKRRTwKg6YRE7VGxqY9KiZaRpYgkbFZd&#10;5k5rVdc1VniBHNS2YziclqMDMCar2Fu4bmt+6iByKhhiC9BU+hioNDVjIpxGBVjbxUEnFMuwgIAz&#10;SNPhTzUbSbRVC4n4NVYhsLu655aq8Vxu71mXlyePrSW8x65qepOpuKxPemSnbzmqiXGGFRXN2QDV&#10;W1Btl+O4Kn73FTveAJwa5d9QYGnLqGeCa0insZSb6G3LqABHPNEd6W71zUtyWk4Per0M3ANbunyq&#10;7MLs3VuSe9SJKR3rKimzVlJazdkaQTZqwybjyauRuB3rIifmraSYAwa5panXHRGoJQopxucVl/aP&#10;ekMuR1pWL5jTNznvSLMDkZrOSTFOWXBq4rUiUjQMmRTA1QiUFaUHJzW8EccpNsnGBzU8ZyM96p78&#10;VNHLxWqM2XM8VCzc0nm8VEXyaYD2fBpB81Ru2TT4zQjIeEqaNOaRRU0S802zSCJkHSpQDSAYqQCs&#10;GdkEJ04pWAxS01ulZyZ1wIXGagZcmppG4qLOa55HRERV5pwAFApc1mX0JkNSLUCtUgatIkkpNAOK&#10;j30m7nrVMlkwNBxTAwppkAOKEIJDgVWdsAmpZZBiqMswCnHNDZLYST44qu9xtIqpJcksRimecAp3&#10;n6VG7HCbhJSNMMGAPrTduGOehqjZXxeQoy8djV9l5znisH1PdhPmjzIaUA5qWAkNyOKTbkU5QdtS&#10;lZ3LcrrUtbgPpVeRhk4qQDctQyjAzW99BQSuV5ZNoIrFv7hVRlPStG4kwCa5zWCSFI71lUeh6GHh&#10;dmLebDKTjg1BpoVLxlHAPelnI24c/Sup8JeH1uY2nukIU/dNZQXNK8TfEThTjeRni0kRS+8HJ4qv&#10;cw3ESiReR3xVvxRouo6cZJraQmHtjtXI2utahazZkYzQ5+bd2rWMpwZglTlHmRsvO0w4FRCBmPNa&#10;Fsba/jEtthSeqn1qc2c6tgx8e1VKUmXTiuhl/Y2BBHSpppk02zMjj5iOK0guxG8xdqqM8965TUbl&#10;9RvjGv8AqkrkqXbPQpbGXLPNdXDTMTgn5RVm1iZn3OeRS7lWXYB8g71ZUAHis1FGkpNCu4xgjgHt&#10;TWJONpppYAsDTYgztx0qtLGLu2XYSpjO8805VVXytRRQtJIB0q69sYyCKxk09i46FUlVmy4q4HHl&#10;ioLqPgEirFugkiA9qzW5rchmG7BFRgHOKtSoFFVCSZeBxQ2UlcYYhyDVeVVRAR261ZfljzWZf3C2&#10;tpPO7YQKQPrVR1kkTOSjFy7HG6hdC51RyD92mB84YGszz98skh/iPWrEcvAr36a5YpHw86nPOU+5&#10;oxvgb1ODXqHw51OTJjZjg9a8njfjHrXpXgNCgD12whzQZnOCnFo9XdgzcHg1A0m18Uy2uobuPZG4&#10;3jqKJYyDz1FcfuuTaex5FSNm76E0chB61fibIFZUfWtGA8CtehlB6mgvIqQdKiQ5FSLyKg64j6aR&#10;Siis2aoQLUirTQKlUUirCYppFS7cCmsKZViEiq0ykjirhHFQsuQaTREkZEwNVgSHrRuIwAaokDfU&#10;GViwi5XNDrxT4yAtMkcCpdrXKSKr5U5zUEtxtFLdS4zWTcTnaea4q9ZRWgWuNu7zJPNUGlLnrUE0&#10;pLGiN/WvGniHKQ+VF6FyB1rTikBUVjo3FWoZwMA12YfEOPUylA1Q3HWmvIcGoklUr1pksw6CvVhX&#10;UiOVEch3ZqpJ8pqfdwaqzNg11cyaJcR8cuGHNaEMmcVjbsGtC2foaum0zNxNuBjgVoQnPNZls2QK&#10;0oelabAkW16VIORUac1KozSbNkhyjinimrTu9S5GqQ4UuaZnNOBqbmiiOpc0zPFGaLlWJA3FRzRi&#10;QcdRRuxRvpOzQ4txd0UjIYuG4Hammcf3qtzRLOuG6jpWHe6VejLQSHHpXJUjOOqPTw9SnV0k7Mtv&#10;eJkjdzVC4vVAJJrImtdTRiChz61A2n383DA1xzrzenKz16eGpLVzVht9qTOSqtxWHLcPKSGat7/h&#10;HrgjLZ96li8PxFQSea5XSr1H8J2xxGEoq/McsY92M5qT7FMSCi4HckV2Nro1q8vlkfNiucvjcQ3T&#10;wNlQCQKwrUXT+NGtDHU67apPYoS2kcP+sbJPYVVadYZkZUwM+lWZFJ5LZIPeoWUNIA3SuVtJ6I7L&#10;NrVmbfsbi+84EgYrZ8NZj0jU5GH3eB+NZt3DtlKjgN0Nb3h63MmhaiFOSU7+1a025TsjlxTSoq3k&#10;M0p2bS42PXJBqfVolNhGF6Kc0acyNpYjUDcOaS4yLXa/c8VLhdWMqb5tezM3WXRbmyAIw0Yb8anv&#10;P3lpGwH4Vlas2+7t8Kf3Vb8afarJMrjAyPeqnaTaRlV92zK0UXmRZ2/KRUFrYvZ6iHXhTzkVq2ak&#10;AxSDA7Vaa2KyKD07VnBdDkqy00FDCWJl6sDnNYk7NHfjf06V0CRKk+PWsfV4/LnyR3rTbUmDRihH&#10;tdcmBB2SANW2I434AxuGMjtTJIxLLDIBkFMZqaykEhe3I+cdK1ov3yKuxyWp25hW4gYjIbOfUV2v&#10;w6Mc3h24jAKNnpXN+LdOZZY2GRvIHFdL4JlP2s2sceEEWGI9a3hq2jGo/dTNp43S1vExldmV+tY0&#10;kDeTBNt4IzXTTxiLMZP+syMVmyR/Z48yMPLXotaNWcWZdWco1p/xOUmc8Gsa4gC+JrmD+FsMK668&#10;hdoxdQgY3YrAub+GDxFH5luGkkhxuPrTTtcco3TMqOA6broKkgykACvQJ7SKWOK0mXMjruWuAv7+&#10;S5u4WEQEyMAmB1rv7hpEtNHupRtuC2wg+9dcW7anHJNWZwl/pv2e9mgi+6c5FQ+ArEXnix0cj7PA&#10;Czg9x7V2fjK2WxldxHhZId24DvXlWnT3UF+0trK0e44Yj0rCc7aS6HtZVgnWo1EvRHq02v2dg0lp&#10;bNlxIdqiqL6Xq+u3sUl04isgc4BwTXITJItyJLZiZyRyea9KsrttL8NJc6q7biOFq441ThZXQsRk&#10;Dw3JJO/M9uvyL0tvCI44Y1z5YAU1IVEMGCPmPeq2n6hbahbiaNwvoCeasMC/zP0FbKXLFdTwcUpq&#10;q1UVmuhTboUA4NUnttkmRWmEaWX932qNl3OQRyKIVdTkehmSrk4xSCAgEL0Iq95KtJxzipliCgsO&#10;lKpHqON0zAngAAXHOahePAwe1bdxFHKCehFZEyuCc142KtFl1IXdxkCBG4q+kmOKpW4JPNWm+UA1&#10;WGnFRMGrEpfPU1YtVVnrOZjnNWbKcCYA961nUi5IHob6oMDikZR6VNHhogaYwwa2aVrlxsMVMGpN&#10;hPUU6PmpdtaQiEkQICjVOJACKilO0E1W87iuqE+UykjVWTNOyaoQz5xzVoSDHWuiMxJlhXxSPJUB&#10;kA5zTGkGM5rRO4NkrScUivuqk9zhsCpY5MqDVkNl2OrK9qpxyjAqyj5FUhxZZU8U7cKhDcU4PTNC&#10;QGjIqPdmlHNAD80uaaBTttAhc0ZJpQtHSgY0g1G4NSk0x+RUSArPVOZsZq1KcZqhMxOc15mKurk2&#10;1KckuHpC+4ZzUci5YmoGO2vnZznGeuwy3uBXrVK4A5pRLUUz/LV1Ky5BlNxnNZtxACSRmtFjk00x&#10;A1FFKZlLcxGtN2Tg0sVm3UmthocDpQkBI6V6EYKImigIPlxT44NtXxBThDzjFcmJKjErpH8tOkT5&#10;elWRHgcioZThcV5dRqxqkZk0WWqFgU5q84G2qcxyKcHcCu0hD5HSrlvNke9UCMg1LAdpFaSimgNh&#10;HzUrDA5qnE25h7Vbzu4rD2dwCOTa3NaEE9Y8rlGp8E7Zr0MvnyTSM5nTQuDip2IxxWNb3BGM1fim&#10;3cZr6+k7xOVyLcbYOaspKM1Q34p6uc1uiWzVSXjip1fNZ0TZFW0YetaI0iy0rVKDVdTUitxTNEyS&#10;kyaM0maYxc0UlBNAC0lJmjNACnpUZ608mmHrQBDICarSLwausuahkUCs5xE0ZskeapTW4Patd46q&#10;yxgV5GMw3NEkwJYAefSs+6TA4rcmQAmsu6A5xXzGJoqnLzLMC4LbsDrToQxIzViSEF936UBNgzWc&#10;ZrQhKzLcCEVqWi/Nisq3lzWzaOpxXs4GlGbuDdjTgTAqcrmo4z8vFSivejTUUUmMZeMVWmWrhFRS&#10;LkVzV4e7Yq5iXq7hjFY80XJAHNdDPFuas+S3G/pXhVKT59AbMVbcljmp1tMVfMIU9KVVzXRSoO92&#10;Zt2ZUW0HXFXYICpqxFDu7Vbjg54Fb8j5johqEKnb0qZo8rUqQ4qUxcV2Rj7p0xRkyQ4NKiYbNXJY&#10;vaoQuKKWkgqLQkjbkVeh6YqpF1q5F1r2KbukeZJ6luMHirKjiq8fSrKjitrDQuKQnApTTGNJgxC2&#10;KQvTWPFRE1EpEtkpcVEzgVEZPeomf3rlnUBSJGf3qMygd6rySYzVZ58V5tTENSNDQEw9aGlGKzVu&#10;B60/zxjrXVRrp9TORaZ8nNOjbJqiZgSMVNG+a9CEkzMvrzUyjAqtG2QKsryK1WxSHg5qRTUQ4p6m&#10;qNEhxNJmgmkzRcqwucUUmaCaVwsOFOWowacOlA0iXNBaoQ2OtBYmgZIXpA+ajzRmgCQtSq+KizS5&#10;qR3Jw+aeGxVUE5qVTSaKTJWORULmpR0qJ6hopsgJ5pjt1pXNQSGqSMpMaz4qvI+JAaVnyPpVe4b5&#10;OOtarYwe5fWUADmn+cPWsyOcFFGealEox1qm7bk81tzrM0tJRWZdgpKWkNIkKXNJRQMDSGlpDzQA&#10;lFLijFMAopO9KKTQ0hyipAKaoqQCobOimgUVIBxSKvNSAVJ0RQzbTGFTYqN6hlMrt3qpcH5atuKp&#10;XHQ0mZSMu4GWogj45qYrubkVKqYHFQmQkQlODVWVa0SvWqkqdaq+pMkZU5xWZcnrWleZANY1zKVD&#10;ZqrmMjLueWqxarlRWfJLum/GtG2OKTY7aFkrt61UuD2q6VLCopLcyGqTIaMWdPTrVViUBPet57H2&#10;qnNY9eKtSIaMyElmzWpCeAKhFusY96fGcPitHUuiVTuzRiFW48Z5NVIRnBFXI4Wcjg1lKRpGNiyj&#10;AVMJOOBTYrOQ84q7HZso5FZNmqTKZ3noKRQ+ea0vs5A+7VeRSh5FFwaIiSq5qBpyKlZxnmq8wB5F&#10;WnYxk2SJdHON1X7eYMOtc5K7oSRTrbUGR8E1vFnPJa3OkeQUqTjpmsn7cGHWoje4bOa2SIkzeE/H&#10;Wm+ePWshb4EdaPtYJ61bsS2bSyhualiY5rHhus9+K0beXdikl1M7mmh9atRCqkRzV2LpUSN6ZYUd&#10;KcBSL0pw6ViztgJUb9Klpjis2dMWVHPBpg6VLIKiNYSR0RYucUhfFRO+KjaUetZGjtYth8ClEgx1&#10;qj53FJ53FUjJsvGUDvTfO9Kz2uKZ9ofOB0q0zO7bsjU89jR5h/GqKyEjJYCmmZTnEnT0pSmktXY6&#10;IYavPRInnlJFUHMrHCjrTmulBwAT9aRZWbocVxzx1OLtF3OyGV1H/EegwWUjck4pP7PUt+8k4+tW&#10;FAPJYmhlB7cVzzxsnsjphl9GL7jkjhVAqD5vWnqc4DnFQh1BAFaVrYi5QknkDinhpynO250T5KUd&#10;diJRk4FSYNMVTFlW6ipox8ma7XFmEnfVbCRniklQsMY4p4GDkVIFBFOPmSnYxLpCpJC8Vz+qIBGZ&#10;GrsLmDKn3rnb+zFxIIieM1nUVtzvw9Vbs5/R9IfVr75gfKU9a9QtIIrGzWFAAAKydIsY7GEIgAPr&#10;Vu7nJXYh5rSnaCOXFVpVp8q2LLrBewtDKAU6V5v4o8LPprPcWqb4G5IHau7tjLwMcHrVqRUniaCY&#10;BkIxg1r8W5nCpKlKyeh4Snn2splhlKqOi5rRi1/UdnJzjpWv4p8MT6dI11ApaAnkDtXNqm1+AQB1&#10;BrFttWe56VGV9UWbrVL2aAs7AD0FUrWQqxJHXrTb47oieVHoKzrG8kF0EI+WsXTe9zrnW5GkbU0c&#10;Z5X8aQEEDaauwwIFZ253CmQWLF/WspOx0QlzIpiKR5gFGfWr0UB34VSG/QVaS0SMGSV1QCqV1rCP&#10;m2sV3v0LAVhUehvGBLd38Gmx7pCGf2qK21eG7AwW555qolnu5uDuc9Qaliso4mDIuM1nZ8tymrM0&#10;ZpFmQKDU0CbEG01XiQg8rUySFM8cVMWK1xZ8txVYnBOPSp5GGC3eqpf71Q3d2NUtCEhgpb1rmfFk&#10;w+w/ZQfmkOa6b/ebCDkmuC125NzqTNxtXhcV14KN5p9jz80qctFx7nMMJLdgjjgVYinEnHer1zAs&#10;seWA3VkTW7RHIr3U0z46UXE2IH5Gelet+BAPsgJHUV4rYTs0qRN0zXufg1RFp68dBXp4KN6cm+g4&#10;u6KV7qNzo+ts0THZnJHtXb6PrlvrtmCh2SjqCea4XxcvlahEccNwaxLO9uNIu/Pgc7euM181VxDw&#10;2KnGWx9BUyqnjsJGcVaSW57MituI6Vft+wPUVg6FrUGtWkbowEoHzD3rfh+9k16UJqcOaJ8NVozo&#10;1HCasy4hqZW5qBOeakFM2hsTLzTsUyMipQKhm6ADFSL0pAuakUVJaQYppWpMcUxulMqxGRUT1I1Q&#10;SNgUm7EspXPQ1nYIatCbnNV1jweazZFhAfl6VXnkIq6UGOKoXScEVhVbsJoyry4461ks5YnvV27U&#10;5NUxH8ua8GtU96zGVJAcmhF4zTpmwajD8VyXincLXJt2KQzhVPPNQs+elV5W4rJ13e0QsXY9QIOM&#10;1Ot6m7luawJJiOgqNZiGzuOa66GIqXSZLidQLpStVJ58gmshblhxuNONwWXHrXvUqrcSOUuC4BbG&#10;a0rSYHGDXMmUq1a+mzbmxXVSlqRONkddZtkCtWFhWHbSAYFasDEgV2swRpRkVOlU4TzVtTUM2iyS&#10;igHIoqJGqEzg04NTCMmgnFZtmtx5aml6jLUwyUrsLkpfNG6qxkw3WmG4AzzRzEORcMvalE2O9Zn2&#10;kZPNPSfJqk77iumtS+ZFJ5GaiZ1z90VXacCoWnz3pbbBz26lp5QAeBzWdIyq2BxRJNx1rN1G4dFW&#10;ROg60pN7hCuovXYnM6xzRsW2lX5PrUfiXT/PgW8twDx2qAiPULfKHDVuaOvm6b9ll+YqSOa4q9JV&#10;I8p62DreympR2PPNqyHrgjrTDEqHOav+INNfTbx2QERuaymYjClua8SULSa7H2NOqqkFOIXLRvg8&#10;ZFbvhKWHy7i0fhpwQtcu6kOxJ4q5ptybO/smAORJz9K0wrUailI58XBzpOCL8cZsro2jcEE/lUl1&#10;HtCLuztOfwq1rpRvEcJAx5iZ/Gq92gaN2BztXmitFwujLDSvFXMXUIWZGmTkHitPRXZ7ZVkP3BzS&#10;aQiXtnLb8Fl6UyxQwtNC3UVlHSXMZ1GpXg+hrSwZCyIelXhD9qh8wHlBmk01VltwrDnFSxj7NKyf&#10;wtVOPLLm6M4m7pohi2yIJB95TyKoalELiXBxhutWlPkXzAfcamX1swkEiHgmlq9iYuzM2xheFRER&#10;lUJ25otQE1bDjAbvWm0DBUYDg1BfxiNUmA5FaQ0dxyd0T67YrcQPK/3I4zg++OKxvhbcn+2Lm3nJ&#10;L9VrrJYf7S8KS7R8xXmuP+H0TweMHZl427Meprth/Ej5nO1zU5LsegarDm8jHTDVm6vEEjYOflAr&#10;d1oZu4lA5JrN8SWJ+yE5x8uTWlWDTaXQzpyTST6mBC4m0Qug43DFcl4jtT/wk1rMhARAM/Sux0eM&#10;23hsxyjcqyFg3t6VwnjG/bT2W7ibIcbeazT6dWddKDabLujx2V5eRtJIFaKfGTVrxff3i+JbO1if&#10;91GQQBWfplhaXuhW88LFJpZA788kijxFqUL+L7eGFtyqF3E9c1q5+63tYijQdWex3/iUG78JpPIg&#10;LsnBI6cV4xAjQzMSO/avaPFF/u8GqkMWZGUIAB3rktB8INDare6ou3PIQ1y4ma3WqsfRZJXp4bDS&#10;lU76Lqy54V8NC5lj1C6AEajcq9zVjxOr6lKFYlLePog71fgmk6Rjy4E/lViWK3vFMgYHA6DvXnzm&#10;nFRpPUwliZ/WfbT+Xkeb3UkkUo8iRoyh+VQeK1dO8X3ccm29+cDjOKsavpyuSYYiHHtWHcWzCNIn&#10;iIk78UUMTJLQ9h0cLjIJVYJ/md9puv2syN5TASvwBU8hYZz174rzNreaFfNicpIvStfT/E89rEsN&#10;5lie5rvhi3JbnzWO4Ya9/CO67M7WAb+QPrVoqNu0Dis/TrmK8hDwSLz2zWiGx94YxTeIT6nykqc4&#10;TcJqzRnzRbGOKqPbblJIrWljEilh2quACNpriqy573NXZqxjiEq/FPMZAOauvEA/FNmAVSKiitLn&#10;PJXMkygZFRwysJQeetWGA3HAqvjEo+tFSRm+x1Gn3IaMBjzWiU8wcVh2Mb5zjit6AbU5r0aE3OFm&#10;VFCxw7e9Oc7aeHzTHXdXao6Fso3LkjANUSCAa1JLfJ5qvLCFFYvmTuRYqROVPWpjeKvVqrOArHNV&#10;JyAc84rSNbl0IlA0Dfbj8p4pr3vGM1jfaQDhT9aUzbu9dSqqxk1Y0PtODkmraXvyDFYnmetSC42E&#10;ZPFWqutiJHRW85dc1pQNuArBs5g6rjpWxBJtFdSaaCLNAdOakUCqizZqdZBVGqZPwKM1GZKTf70D&#10;TJg1OBqENTwaBkuaCeKaDml7UDEqJ2wMVJnioZOlZzaSAqynNUZquyGqchry8VJPYRUeqkpq1Kea&#10;rSDINfP4mRVio8m08VWllJU5qSRiDxVeY5Bz6V5k5uTsJkXm81PHMMcmsqScIcGoxeZbGa7sNNw3&#10;M3qdBuXGMg0K4XisNbqQHluKtQ3RY8mu6WIjyiuaysDUoxiqCTfLmnNcEivOrYlPRGkSWZwGODVG&#10;aTrTnk5qpO4APNct3N3Y27bDHlqnLKN2M02WXrg1SIeRsg4rqhTM7u5c6jipUXGDUduhIANXBCdv&#10;FKTtoWth8LDcKug4FUo4yp96uIpA5rFz5diiGZSzcU6FCO1PK5arUUYPHerw8/3iInEWJTV2DcDx&#10;TY4Mir0UHIr7DDyk1ucrjqOUMwqRVxU6RYFKyYrvUXcnlCM1ZQ5AqtGOasoMVslYqKLKE1KrVAhH&#10;epM0zRE4NGaYppc0yhc0ZpM0ZoAM0ZpOKKAFzSE0UlACmmMM0/rTGpMRA61TnGKvOeMVTmHFclf4&#10;WSZF1kA4rLddxOa2pk3ZyKz5IsEkV8hjKMpVb9C4lD7OC2aq3KbTitCRtp4qpOm8Fq5oU0tGNLQp&#10;B9hGK1bGQ5FZaws0nTntWtZW7rivay1PmuY1DfgOVFWkGaqQAhRmr0YzX0ttAg7iEVXcc5q24qFl&#10;rlqxua2KLpkmqzwAnOK0SntSCHPauJUNSWZpts9qRbUg9K1xD7UrW9dKo6GbRQijxgVchhB+tPW3&#10;ANTxx7e1QqWp00dhBGBTigIqbZkUm3FXbQ7FsUJ1xVFhzWnOOtZ0gwTXNdKZcldDo+tXIzyKoxnk&#10;VdibpXr0NUeVVjaRcjORVlM4qrGasq1dNyYjyeKiZqczcVA7VEmEmDNULNSM2KiLVzzkQNfuahL4&#10;FSseKgccGuOoBDI2e9Z87nmrcpIB4rPnbAIrysQtXqXcpyXZQ8npUiXwKZzWXdNyarCVkGK8+OIn&#10;CW4NXR0UV1vPWta1cMBXJ2sx3rzXQWUnHWvoMHXbtcjl1N+MAgVYUcVRgfgVbV8ivYiy1Ek3Uoao&#10;8ilGau5olYlyDTCT60E00mi4C5paZnmnA0wHilpgNLnFPYBTSdKQtTd9FwuPzQDUfmCl3igCSnA8&#10;1Dvpd1IVyUsKcGqDcaMkVIcxZ34qN3qMPSM1Jlcw2RjVWRqmkNV3GaaJbK8jE9OlV5WOCM1ZZTux&#10;THt93U1SMZbmcrkPjNT7zRNbBGUg5qUQEgVbtJakTidtRRmkrFGlwooopgFFJRQAGkpTSUwFpKKK&#10;ADHNOApBz1pyikyoq5IoqUColqUHis2dkB4p1MU07NQbIU8ConqQnio2PFJiZA5xmqUoyauOaqym&#10;kzNor+Xg04LQDzTgR61AkhjDANVZcc1adhg1UkPNApIzLteuaw76IFDit66Gc1i3OC20dKLnPJHP&#10;yW2CTV62Q8cGrRt844qeGHbjikgW1gVDgDFSrHjtUwTFOCZp3Hylcx96rzQg5OOa0GUAVBKRirTJ&#10;cTDnjwT61HDES9XJ8FqSFQGp3BIuW0WcVsW0AOM1n246VsWowAazbNIouwxKAOKtBFK4xUMbcVMp&#10;oNFEa8a46Vn3EIJNaTnPaqsgJosTJGBcxFTxVRgQOTWzPFnORWbLEQxq0zCSM24b0GazpNyvnFbb&#10;wZ5xVWa271tBGE0kZ2+Uc54pPPYnGKuG2LDGKI7Ft3St4ps5pSIEeQEVYVm7mrK2hwMimvbkdK1S&#10;MnIfBJg1s2T5xWJDCwbJ6VtWa4AqpIhbm1C3FXojkVmwnkVownjFYyOqnuW1PFOBpi59Kdg1i9Tt&#10;QE0jGg5qKSaNB8zAVMtFdnRCMpO0VcSSqrtwcVWvdWjjU45rCuPELjIjWvNr42hB2cj2cPlOIqq+&#10;xtTMwqsWZqxU1a7nbFX7eOeYb3bFcTzGDdoq52SydwX7yRbVmPHFPCOV+8PwquTDEfmfmoZrpX4i&#10;Yg96HmOmw1lVJ9y0YlBy0n4ClZ1C4HT1rOjZ1fLNmrsoJtgRwc9K5Z46pNWOqGEp0WlFDJJMDrTY&#10;nB470yKFmJLdKc7eXwsZJrkdRy1kzpdkrEuATS+fHFwafFbu8e5lxSfYQxJbmi7XwmfNHqyM36A4&#10;AzSm/wDROKQwxR8lRVS4vAnCAD8KmVWdr3NI04yfuotpd75BtTAz6V1um4W1DYwSK5rSoy6IXUEk&#10;9TXWvhLBwBghDwK9vJ4OzmzyM0mlHkSOIutcH9uyRMcRA4Lds10MTZjB7EV5rqEojuLhugZi2Pen&#10;+DvHqTap/Yl82HH3HJ616dRWlddTHDp+ySZ6Tja3NODU185OfwpqnmsS2hZk3D3rMktgrFyOfWtc&#10;jcPpVO5jPlsaU1dIunK2gkTnywB0PWo7iQRsCAPeq0U2I2Xdgism/wBSUI6b+R3rOU9LmkKLlI6K&#10;3uVDcNyanV0dzk815bfeNU0aSMg+YQeQDWzpnj/T72MOysHI5AFEKt9y6mEktjtp1FzGYpFDRnqD&#10;XEeIvCzRMZ7fAU84qa4+I2l2YJdGyOxrmtU+KX2glbe3+XtkU5yjbc2w+GrXT2RVlst6lJBggVnW&#10;tiRc4K8A9agfxbcXBZvsRye56Uo8TSKuFtsNj0qVflPVVCDerOg8yK3TdI6hR6ms258TxqTHZR72&#10;6E1z8pu9Sm3TudvZBWjZaUSwCxFfwrLldrvQ64qK0SGSSX2pSgO7KD1Ga3NPsVskGz7x6salgso7&#10;ZRnBarZ4TFczaT0Nb6FaQKW4HPrT1TGM04IvXvR0zms2yHuK2SfanZDYx1FQhmJwBRu2NzUMVh7k&#10;d6gYBsgdxT5PmXNMjGDu9KxW9jWOxl6xciy0l+fnbpXn8rFl3HqTW94lvfPvTCjZRetYEhGzBr28&#10;JT5IXPmszre0nZPRDgPMQc9KqyjJwelTI/BFRtyDXau55EtUM062D6imOgNe56GvkaWjDrgV45oN&#10;uZ9QRenNe16dGI4IoT6V7OD93Dt9zOKsjK8cofsttcY5yM1ysuTGCO3Wuz8cLu0VMdM1xcTbogD3&#10;WvlM5g4V0z7HJFz4O3ZlzRtWk0u9Sa3PGfmQmvaNG1CHWLRJEI8zHzAGvn1yY5iQevFbugeJ7zRL&#10;gNES0efmFZ4XFOl7r2OPOMmWKXtIfGvxPewChwR0p4asLQvF2n65brlwkwHzAmtsqCoZWypr11OE&#10;/h1PiZ0ZUnyVI2ZMgHUVYHSq6MMDFTA5FF+ljSJKKeKiVvlz2p4bNBoh2eKY1KaRqAImqCQZqZ6h&#10;dhipbJZVlWoe9Tu2ai461BIEYFUrjkmrrsMVSmPNYVdUIxLqPk1SK4BrVul4NZjnBIr5/EwtIpGV&#10;dnBqmXwKvXi5rMfoa86V72ZQ/wA3tUUshINMwc0MpIoSSZJC2Wpm0g1YVOOacIs9a3pP3irFYgin&#10;qwp0qbelRDpXtYeomrE2Q13yat2FxslHNVHIAqKObZKK7oOzIqfCd5ZTCQrg10VqQVFcXpE+5FOe&#10;a62zkyBXpx1jc89PU1ohjmrCmqcTc1bXpSsaxZNnjikJpFpT0qWjXmsNLYpCc0h605VqXEpMifNQ&#10;nOatMlQSLipaKuV3NU5nINW3FUp14JrNolpsqPcFX61It0eKz7jrTInx1NKErmbZr+eWHWkMh/Cq&#10;SyVKJO1aWMpTZM5JXrVYDO9X5V+MelSgk8VIYSVHFJxurGbvLQoWMJt7lkXOw9K1NNvRFqXksMBq&#10;hI8uWM46nBqXUYhbXEcwXkjIrNwurHXSrSpwTXQv67pqarZtGANwHBrzS5tXtrgxSghlPWvVoGM1&#10;rHKvUjmsTXtFivY3lRcSAdq8nF0r+9HofXZdi1D3Xszz8w4+btQSIp4pMZCMDVqW2a3zHKCpzxmo&#10;GXLgDp71wxPZbTVze1MR3F/aXPQqoqBwB53PDDFXp4hLb2zKuWVOR61nX7s1qpjXbKT90V04hX17&#10;nBh39kw9PvTpethGOFY4NdTfWO0rdIOH5rj9QgM07SH/AF0S7yPWun8LaqdWsDa3H305Getc8IJw&#10;5epGKbjUudFpflm0JxyBS3sGYBMnUdaz7VpLadouzGtq3HmRtA44IrSMlUhydUck/dlfucyZnnkZ&#10;VHKmtGyhkml8uU4Haobq3FnM+wfNmtextWliSdjg0UE37pFSSsmipJEySGJhjHSqGs4it41I+8ea&#10;6O8t9zpIK57xMuFtj/tYp1IOFyoPmsbGjR+ZpU0H8JGeKw9ItBD4ntXt1wquVY10HhrInaNujR1X&#10;0l/s/iWa1kTG5yVNdkYRahLqc0pW54m3qab7yNj/AANWd4puETSXbPUYFbF6ArktXP8Ai21D6OgV&#10;vetq/uqTJo6uKZWsbUnwcWf0Oa8d8dl5dMtxF80SyFc+9ezzTC08FsXOFMeB9a8u120t7zw9ALWQ&#10;Ph98qjsawg3GSfkd9P3lKHd2L+g2QsrPRXkfCkiRh/s96yfskWtfEa4+wKTAJsggcYrYkguYLOxa&#10;UqI402lQecGug8N2VvYobmGAxluQx6mspV9XB7s9iFP6unV62sjpriSztIo4rlhlQCFx3rL1TUJb&#10;1wfLbylHAA4qSUxyyCWXDHPeluZXbCIMJ6Yrz8TXVZNR0Rw0oKMk2rsx5Wu79hDEhSHGGNWrWzWz&#10;kVlkZ1HUGrcaD+Hj1qbyxkZ6VwRUrpo6J1tOVaItr9luVyUCsBwMVlXumMJGlEKtkdhVxwgA28Gi&#10;LUHhyjjcD+lbVHTk/wB5v5HLDng+aH3HJ3dtFHkvDhqqsLC4j8ueIZ6Aiu5ltrK9jLDbvPauZ1HT&#10;ILdizqR6YrJx5Hvddz1cNjIz913TOfWxnsJvO0664JzsJ4roNO8QyA+VfxEPj746VkPboxykoZuw&#10;B6UpWdY9jL5gPU9609q5K0mdGMwtHGQ5ayu++zOuju45YSY269qijk+baetczBeNAQG3L7VtxXAk&#10;2OrAj071N5rzPkMblNbC3kvej36ll5QsmDUUzhuKivvldXB+U1CJfmJJ+UCiNRpNHjMHAB4qJY9z&#10;0rSbhwantxl1OKuMuZ2JZ0OmxAxDI7VeCHpio7AYVaviPPNfRYaHulIrqhHGOakEVS4x2pwGa61C&#10;yAhaIEc1m3w2A4rWf5Rmsm/O8GufEPliS2YsrknIqjcSFhirs3y5rJunYAmvKqVkveJlsUXkMcp5&#10;pv2ojvVadjksTVdX3HGeahYuV7oyNQXvGKiS8aScL2qmflGCaktV2vnvW0cfJtEyjc7CwmVVXmtu&#10;GUMK5KydsDBrct5zkCveoVE4oytY1kf5qsoxNZqTEVOk5rpbaKTL4btml344qoJKkEnFT7RdS0y2&#10;jg1MrACqMb5NWA4x1pKor7lFjfSb/WohIKRpRR7WKC5IXqJnzSGVdtV5Jxg1y1a8UAkpqhM+DUss&#10;w9azZ5STxXgYvGK9ky0Er88VWkkbp2p+4mo5elePUqOQ0irI2DVSZ88VPId2aqS5CmsYLUmSaMS8&#10;cq59KzZLkq+c1p3qHnisO5yOBXrUEmjM0YrwuOtaVnLuOa520Dd63bBcVNeCinYmzubKOcCpAcjN&#10;Rx4ZOKOVrzWjRIbJJgkGqU75qzLyaz7hiua2poGiJhmpkjCqDVUSncAavxYZR610qLbSETW6DbnF&#10;Xo1DDFQRYVcVYiIU9a3dJJbDTsSi3yQcVMIuKlhwwFSsB0rzq0C73KTJg9Knt05BNOKU+PjFYUXa&#10;orgy/EvAqxHgGqiSADrTxcKO9faYSrGUVY5pbmkH4pjtVRLkE9ae0wxXr8ysRdEytg1MkgNZ/ngG&#10;pUlyaOfUdzTDcVIDxVONyRU6NV3KuWFNPzUSmpRzVDFoooxQMKKMUUAFIRS0hbFArh2prdKGYYph&#10;cetJiInPvVNzyeasSOBVOV+tcdcCGVhjmqE7jmprhyQaz3JJr5/G1IrTqNK5DIMmo1GeKsbS1KkO&#10;ea8+CurmqRFFEPMHFbFvEOmKpwQEHOc1r28WMV7+AglG5lNaE0UIqwq4pY46mEZr2lsRGJGVz2pD&#10;GDxVjZRsrOUbmiRUMNKsWDVnYKAgzUqI7EPl+1KI89qshKXZWiWgWK4jp4jqYJTtlRKBpBEOzio2&#10;GKtY4qGQda55rlOqJQnHFZ0o5NaswyKzZ1wa86s7O5uloQLwatRtxVXvViIivVwVS6POxEbO5eQ9&#10;KnU1URulTB672zlRKWqKQ0hfFRNLWMpW3ExDURNKZBULSDNctSorhYkJzUTHGaXzBioXkrmlUjYd&#10;iGc5FZk4yTV2aXk1nTycnvXnYicWFjLu161RZNw4q5dMSxFV1+U8ivKbUpF2H2yFcVvWTcCsqIhh&#10;Wpa4GK9XB3T0EkbMEnFXo3zWZA1XEevoISZaRcDUu6oFbNSA1smVZEm6k3mm5ppPNWiGSg07dUIN&#10;LmtEiW7Eu+m76aKSgXMOLU0nNGKMU7E8wnNOAoCZp4SgLjQaUU4JTtmKkVxoNBJp+3FNanYZDk7j&#10;T+SKbjnNOHSk0hoYwJqMipMdaAM0WLK2MZpMVMy00LmmkQ49SuyZPNOVxgcVLIuFJqqJMCqaurkN&#10;NnYYooorMYUUUmKBXCilxRigLiGkNKaMUDCkpaWmALTx1poFOFQzSA8U4VFuxTg1QzpiyVTT+lQB&#10;8U7dxWbZsmSbhUbNTS9RNIKVxNiSEc+tVJTUzsDUJGTSJIsEUDNShQaQqBUsViBgTUTrxVk4FVpW&#10;xmglmZdt1rIaPMla1yOprPdgHqTB7jWTAFOQcil3gjmmbvSmCJ8e9O4A61W3HNOMnFOxSFlcdqqS&#10;v8pp8snBrOnucAjPNPQTIpZMtUluwJGazJLkbjlqWG9VWHzdKdxWOltiARzW1bspArkre/Qtw1bd&#10;ldhsc1LGmdBHipgcVShlz3qyD70XNeYmJBFQsKXzADyaR3XbnNO4m0VpgMHisuYAtV6WUMxAIqnI&#10;uGyRkVcYttJHNOSRXMeRxSm23LyKsRxjjfwKtbokAYkba2VorVkSoVZfDFsqQ2Klc4qYWOMdBV6M&#10;QygbWAWrG2DbtDZNdCcejOWVCd9Yv7jJktRgKB+NQNZZ69K2yIwMFhUUiRetVzLuQsPUe0X9xji1&#10;Ckd/arkcZCjoKe5hXOTSRSRnvXLiMfh6Xxy1PQw2SYmt7zXKvMtRlQB83Iq5DOAay3lVTwKgaSXn&#10;Dda8ipnkL+7Bnt0eH6f2pHS/akA5cD8agm1OGMHDAmuc2TyHBc02SyPUyHP1rkqZ1Va9yCR6NLJs&#10;NB6s059Ulk+4QB9az5rpnJ3y/rVN7fIwZiPpVdtPjZsea5+pry62LrVNZu569HDUYbafILqRyp2/&#10;MKzY5DJPtI5+laR0+aIZEpK9hUlnayGYu6gY6cVzJuT2O2NSEIuxatLHaocirUtzHAoVmxnikuLo&#10;Qw49BXKXuptLcomejVpUqOC5Y6nPRozxErvY6lIopDvKlhVsWELx5C7TUemYe3Q+orRYbRgVtRSn&#10;C7OGrUlGXKnsYklqLdmYEnHTNUrG/ea6dHbIHQVuzx71Ye1czDA0F+xA4Jrmq3hJWOyg41IS5tzo&#10;YhuanStlx7VBBJip9u75q2TvE5ZKzJg7ycDgVOE8tMk1HERj0NMnf5fvV0J2jcw3dkZmpThASKyr&#10;T/SJ+eRU2pybQQeaXRlGc1xP3pnrQjyUXI6fSVLSog6CukmGImB6baxdEjVpi2Olbkpyjj2NfWZZ&#10;HloJrqfJ5jK8zw7xW7RXs2zgBjkV5VqU8ttrCXEbFZlYMCPavZddtlubu9jP3hyteLatubWXVuoN&#10;dtaHKPDz/dqJ9GeBfEZ8SeG4biT/AF0YKv8AhXQ7hnNeJ/B/WmstebTJGxFODgH1r2aXdFKc9K40&#10;0dNknZlyM5HpTZQPJOetVBMQwIPFSvMrJ1p30FyO5z2ov5QbHA9q4zUJGd2Ac4NdTrspBKjvXKzY&#10;LH5TxXHU1Z7GHjZJmIdJa8uBiEuc+ldj4a8IhLsS3UIEfpirvhUxSZPlqWHrXXGYKMAAVcI3Rz4i&#10;vK7iilceG9ElJzZxcDqVrEvPBmiSZKoqH2rcnuwdybsZrn7yaaHf8+UP3cVv7XlWiJoKrspHO6j4&#10;QityXhlBUdqzl0YRfM4H0rWku5N2CxxVa4ufkIJyfWsJ15S0R7VLRakEUVtEciPLirBnYISFGayZ&#10;LhV5DYNMW9kIIzmsbTaNHUVzTin3sd5qyo3DKnism2cknIq6kuFPPNZunbcpTJpJBGcYyagec4yR&#10;xTQ+Sd1Ix7etRyhzDknk3cfdqRSJWOarhZMnjipADGhbvUSQ9xZXx8vU1T1jUF0/Tjj/AFjDFTEi&#10;JDcucqvJri9Z1FtRvS6n92vQGqoUXOXkZYvEqjT03MqZ2eVpHOSarucqTUsvrmomzt9q9qCtofK1&#10;XzXbIkbJpW54HemKfmIFPiG9z7VulzSSORPQ6PwtaO16pUe9es6ZmRwG6qK4HwdAf9b1GK7bT5T5&#10;khB719HOio0YwWhUFzK5Q8dXBi0tFH9/OK49XCoh9q2PiJcsPsaA9Tg1iqP3ce7rivjs9X+0L0Ps&#10;eHnfDzj5kc6B/mH4UyMNGevHerLAY+lR968ZPSx7LoO5Ztrh7ZxJE5jYHPBrs9G+IV3alI7weZEO&#10;N1cGRk+1SxvsG09DVQqzpu8WceLy2jiF+8XzPftG8RafrMQa2mVXxyDWwp5x0HevnG3uZraQPazN&#10;GwOeD1r0bwx8RFlZLLVBtfoH9a9Kjj1J+/ufI47IqlBOdPVfkemjPUdKkBqpDcpPGGhkV1PTac1K&#10;Ce9egnfU8O7WktCfcKjZqZv5/rSM49aG0AjNkVXkNSSPgcVWLZ61DYmMNIMmn4zTgo5pIkgK5FQS&#10;x9KulRUUiAAmspoRkXSYU1i3EZBJ9K37rms2SMMDkV4WLdpFIw7gZU1lyADNbt2gFYd0CGrx5T5p&#10;2HIiHIpVGTSDirCp8uaG7ErUiVB3FK3FSAYprCkm7loqTDjNQCrki7s1VZQlenhqthMilHy5rP3f&#10;vh9a03AKGsyVMSA169Gqm0TJXR1OjvhRzXY2LZArg9IfaVrtdPkyor26bTjoedNWkb0Byc1eQ8Vn&#10;W7ZrQjOaC4kyilYUKKkC5FNmtrkKjmpdtAXFOqHqWkRMKgdasvUbLxzUSRdim68dKpzrkGr8hxVK&#10;XJJIrGT6A1ZGNPDk1AsODWnIuetVymDTpKxzzREsfNWY4s01V5q7FGDitTBpjUhHpVjywFBpwQU4&#10;jCnFKw1HUpyptZDj+KrmqKJhbkjjbio5E3AZqaVw9snqpqdjaCbptDNKmKB4mP0q9KmfmrKjHlzB&#10;x0JrZB3YHtXLVp/ietgql4JdjD1PR476NmCjzMcVxN9Yz2jbJQQAeDXp7gKOOtYWsWK6lCykYx/F&#10;XmV6C3ie5hcU4vllsc5Bd77GNlPKnFQvuSPzSMsGzU9hppjjuEY/u4jwT3qFXDXBibhD0NZSleCT&#10;N4tRqNrY5rW3khX7Yg+YsMj2o0+WRdXt72yP7lz+8Udq2NRssgxyqWiP8QrmdGkl07X2g8z/AEYk&#10;/Kaxp6Nx+ZVS01c9T8r7ZiZOG25xVmykdZ18ztxUGkSjeq9n6Uusl7O4Vh0J4q1aFqiOD4pcjLGp&#10;iJdRjDjAfpV63j2xhOcdqpbP7TMbEZdFyDWhaM8rLGVwV612U7N3XU5ptqPK+hYnixCOOlcx4lhL&#10;2sTbSSGB4rtpIg8eB0rB1aMCLBXIrTE4fTTsKhPUh8Ogm4ibOABjFMv7YJ43tpVJ+U5IqbQWDXI4&#10;xg1NdwPJ4xgkH3QuDTjC+HTXRoio7zb8jT1cKIRgclsVy3i1mjexto2OWIyK6vUU3zRrngmuX12I&#10;3PiG1cj5Yu1GNv73N5F4VXavsYnxKvvsPhNbeHAMmMVwnh+5huNls4wQvmP6H2q58TNWa/1CLTrd&#10;tyoc8dqs+DvDjALcTKTGR171y16sUrvc+lwuGhSw/tKmnU09N0+bUpy0xIgU8D2rqHCpEkUAG1Ri&#10;hY1gQpHgJ6YpA+F2hcV5cnf3pvUwr1nWlfotkMSJCCZOopwVifr0pY+M55HpSsVY56Y7VikrGTbu&#10;N27cgdaN+wDdUbuxPcVYt7Ca5wznCClBTnK1PcbairyZXaQNkimrHNPwiYz1NbaafDEOce5NVbrU&#10;9K005muoww7A1tHAyXxuxnGtzO1OLbKC6TPu3btpHQCrn9lm4g8u4w2e9Zs/jzRY87ZGY+wrJuvi&#10;PbKCIYm9iTW8cNShK2rR0xwuPqvSDRty+DbaVsxybD9aoXHhm7tATDKrqOuTXKz+PLtiWRsZ9az2&#10;8cXzORJMcVLoc6do2PRp4DMY6zmreZ1ARR8k0Rz61C1s8b7rduvasix1s3BLTuXz05q4t0Uk3IxG&#10;elcTpzpyOl0KkG0/+AXPt7rEIZ15BpwlVgOeDTGdJ0HmL83rVNSY5iqkN9e1DtP3tmfO5lksaydW&#10;grS6roy5vCyEA8dq07JgcGsNZC7HjBBxV+1kdGHPFOneErs+QalGXLJWZ2VjJlRWor4Ga5uxn4Ga&#10;2knBQCvosNWVgTLLMOtN8yo/MG2oXmAPWuiVZIbJmlxnJrMuZCzECpmkLGo2QVyV6jlGxLMqaMtm&#10;qdxbZStt4tx6VG9rlea4XhpT0JOLu7QjPFUI4SrZrtLqyAQ4FZD2QVvu1y1Kc6WgrXMYwl2qdY9h&#10;FabWu1cgVUkXDHjmuf2juFi1avtxWpbTrwe9YCysvAWnrdMjDnFe1hsdGKs2ZSR1aTAmpvPArm1v&#10;zsHNTJes6/SuyrmdNR3ItqdALjJ61MJQcYNYNvcEnmr0cxLYryJ5qmy0kaiTgcU8XOGrMMhHemfa&#10;No680oZrKO5djW+1c0x7r3rGe9YCq7XrOetW81v1JN43eR1qCS496yPtZH8VRSXf+1XHWzCVRWQ7&#10;mk1xuPWmk5Gay0uMt1q8r7k61lQi6vxFJi5waHG4UiqW9qeBjipq0+V2NEUZUKEnsagkUbM1fmG7&#10;IqnIvykVyKWoSMe6UMp9axpbYEnity6PNZ7jc1ehRk0jnuVoLcA8jFalqir2qmcIauW7AinUbaBM&#10;0I2CjAqUfMKqBhkHNT7gE61xyRqmhsirg1k3g2mrskwyeaz7mTdmt6UXcTaZTJOatW9x82CaptJt&#10;qLzSDla7orW5DdjpYpAwzVmE5PWsC0uxgAnmtSC4HrXVUqQ5SeY243CYqdX3HNZK3BzxVmO45GTX&#10;i1Z3ZpG7NBjxUDS7KDMGXrUEjgjms1BvVFXFe7xxuqE34U4JqhcOd3y1XVXZsmvWwUprQwqo3Yrw&#10;E5zV5LveoANYccLbRWhawtgV9BSlKRzN6l5WLNnNXYTwKrxQ4HNW4o8V2xi1uXctRtmrKdKgiTFW&#10;EGK2SKRMtTLUKmplNWXcU0UuKMUDuJmkzTjSN0osK4xmxUTvjvTmbAqvI+aNCHIVpBULzbahlmwO&#10;tUJrrtmsalRLW4k2y7JMME5qpJP71RluWJ68VWkmOeteXicYkrGsS80gOeapSH5+KakpPenHg5r5&#10;+vV53qbRQqNhsGtCKIMBxWavzPx1rctFyq5HatMIlKVh7Cw2/PSr8MWCKdHH7VZjTHNfR4WlyqxM&#10;ldj0TFSheKEFPPSu9Ii1iI8Uh6UrUxjgUmUhOppRTd9LupRd2DJFp+KiU1IORV2JuLTqQUoqWaxE&#10;PSoZBU/aonFclVHTApyDINZ1wtakg61QuF4NeTiHodSM4ipEbFMfjNMVzmuvL530OPEx0LyN0qQP&#10;mqsT881YVs17aTaPNeg/JOagk3Cpw2BUEprKpC4tys7HHWofMOakk5Bqqx2nrXj4huKbuUkStPjv&#10;xVSS4OetNlfrVRzkV49bEyZVkOkuM1UlkpGbLVFI2az55TQadBj/ADHNQsQM0sjkDioicjnrXK00&#10;wFjlKv7Vr2k+cVjJGSa0LVWXFdeHquMtDRWN+KSrSS8Vlws3GauxtntX0lCs5JXGy+klSq+e9UhU&#10;8dejDVCuWQSRQMg0J0qQLWq0IY0U/FKAKUDmtLkNABRtqQLS7aakZsj20u2n4oxSuA0CnClApQKW&#10;oCUuDTsUUDGniomOakao2BNMojNPQgrmm7TzRgAFjxSYJagxH400cVGoZ33HoKkFTc0sLjPagpgZ&#10;pQaR3AGKpEsiNVWiG41ZY8ZqsznceKvlctiEnfQ67FHFFFYkCUUuKMUwEzRRRQAUUUUABopaTFAI&#10;UUZpvSjNJmiYE0b8UhqJzismaxkSmXFMacDvVV5MVXkkJrN3NecttdDPWkE241URSxq1HHipsUpJ&#10;jyxNAp5GBTAeaSKuh4FMYYpwamueKJPQVyrK+KrM26pJuTUHTPNQnqZtle5xtJrEuJNr8GtW8fCn&#10;mucupSHPpTuYyZaWf3pfOAJNZYnwaRrk9M00LU1DcCmNdgdxisWS4x/Eaoz323PNVYdzautQVVPz&#10;CudvNVAY/NVC71IkECsG5umZutKxpFXNaXVCTwah/tFwcg1kCTPU08OPWnY05TobHViH+Y11emat&#10;GxGWxXnULgEVpW8zqRg0ncxkmtj1q11OHC/OPzrRGoRFeHFeUW95OuAGNasF5OcfMaERzM72S8Q5&#10;Ieqkt/xgGuajuJmGCTzVhXbbzVqOplObNIXjGQc9avRy+aq5rERSCre9a0CFUBHXNdMIr5mKmlOL&#10;NS7gX7KAODjNUbi3/wCJQzbvmz61ovl7ZCfTFZ+oDPhu6bPKjjHtXx+IcvbTu2fomF92MIruioIr&#10;m1tIJixMZ+9itW3ZZoA6PmmaSRf+G4y3RkANZts72V2bc/czgVyurUpW952Z0Sj7Tmi1rFs0ZQdw&#10;O5qN5VeTk06bKLnsazru78pMk8VM6tSO8mZ0oc9kkNuJ2LYqWxZnkBPSs2C5W5kwK3rVFjQcc1jT&#10;k5SuzqrL2ceW2pNLIMcKBVbOW4qSY/rS28WI8t1zWrvI5I2jG45F2jJ60yQ5BJqYxk80xkJxkVey&#10;EmrmVMG3YFOhgdnBINWZECv0zVpGATpg1lCKb1N5VWo6FZoSCATxTZJxADilnnKZrIubrrzSq1La&#10;IulTc9yHU9Q+RhXNW7tcalGvq1TX7u8hIzzV7QdPMk6ysOhzURajHml1Pcpxhh6Lkd1pamKBV7ir&#10;kj8k5qrbAgVKUDHk11x0hyo+UqazbZJGN6HNZU9sBcFgK2IRiM5qhKcuadWCsrjpSak7FMnDYHFX&#10;rcZAqp5RMmavxLsArOmve1NajVtCUpt5qpdPhatu3FY2pTeWpOcCtqzcFoRQg5SMvUmB5zV3RVBQ&#10;GswqboH07Gt/R4PJjCt1rlppubsejiGoUeXqdVokXll/etVh97PpVTS49sZbPUVeYfKSfSvtMKkq&#10;MUux8diZc1RtnkurlE8QzI3QkivHPGNkbPxISBhHPFezeIIU/t+Ri3zk8CuG8e6YZ7GOcL+8jbk4&#10;rtqRcoa9jOi7NHEaTqL6Xq1texnDRNk/Svp6xuk1fRba8jIPmRA8V8pLhoyv8Ve2fCDxKLuxl0Wd&#10;/wB7EB5eT2rykj06juro7K4aSPIwciqZvnR9pGMVtXsJnOSNrKcGuf1CF4iWAyO9TLsa0pRkkpFb&#10;UHS9+4w3CsK4RkUkryO9TkOJC0TcdxUqMl0AnQnjFYyVj0V7qsRaBdeRfAZxmuxu5TGAeckZrl7X&#10;Q3juhJngHNdWV8+IADO0YNVHbU48ROLmpLY5y+upQdyqTVOSW5mh/wBWcD2rq4bESEh0H5VZ+wxR&#10;R7Ng5pcrbKji4RVrHnVwkpGFhJb6VnXOm6gYy5iKqfavVk0+BMEoufpTLuNGi2eWMCrVOO5qsc20&#10;kjx2OyIYiXOasR2ao2RXValYxhzsjw1ZHkMhIIqG7OyOym1JXZVUJH25qBdxkJFXHhy3Io8jA4qJ&#10;eZtGTK8rDAAzup/JQYHI71NsTy+BlqZHE4yW4FYN2NUh8THBBP4momzKCgbA7mnygxgDPynqawNW&#10;1MRA29q3J6ms1CUnZFTqRpxuQ65qm5TbxHCpwcd65dySc1amZiDu5Pc1VzkmvTpU1CNjwMTWdSd2&#10;QzHjNRMf3dPlbOagk+5xXTFbHn1XoyIHBJ71ctoyqhgCSx6VTjUuwUda6vw4qx6hEHtvOUEA56Cv&#10;UwFJzqc1tjibsrnV6EiWenoVGCw5rd01thbPRqg1KCKBIRCoCy849KdA2x1TP0r2a1T2mp00locn&#10;4+lMuqWkXbqKhAIAB7Cjxe4fxNCVOdoHHpUTTBRzXxGePmxNl0R9jw6l9Wk31Y8ck56UbQKhMzEf&#10;KKbmVq8flZ9A5on4Hems4xz1qIRyHqaURNnmnZdzNzfRCxy7W9alBR23FiG7GomAUU1WweRxQ1fV&#10;GMl3R0WjeLNQ0WYbZWeP0Jr0rRPiBZanGsdw4jl968ZUqx+YcU8eWDuRir9iK0p1509jxcZlNDEN&#10;yasz6G/tJRHlCHU9CKVJ8rkHrzj0rxzRfFV3pciJLJ5sPfJ6V6XpGtadqkYeG4VZCOVJr0qGKjU0&#10;2PkcVltfCt6Xj3NsuSKYOtKR5agt909CKYHBPBrourHnpp7EyjilJpqsO5pskmBxSbC4F9vU4qGS&#10;XIxmoZHLGm5rirVWhEc2Mc1nTPtyMVflbKmsq5bJNfO4+u4s0ikULk5rJnQkkkVrumeTVSWMZrzI&#10;1Lu5TSZm+XwDipRwlTSptXIqi8uOK2XvGexJnJobGKqPNtPBqJrrjGa1VNsEy07gVQnlwfaka4Bq&#10;rLJuNb04NMdyUzZWoHORmo93bNAb3rtpzcRGrp0mMV2emSZC8159azbHHPeuy0ifKjmvpMHU5oHF&#10;XjZnY2571oxGsm0fcgrThbpXZYziy4hqUGoUNSg0mdMR5ptIW4phapZY8mo3PFIz1C7msZMtDJOc&#10;1Sk4P1qxI9Vm+Y1mk2yJMgdc00xZGashc1IIxjGK3irGW7KQhq1GnAFP8rmp40wM1RLiN2YFRM2M&#10;1ZYZqu680DsIp3AZpSRjavOaZtIbrxTs4cAVEtLvoXDROxGq7lYdxVm1uVJ2FgXHasTXtWi0q1f5&#10;v3h6AVy/hvVL6TWxJIxeNz0rgxWJjTtHqz3cryqvUpTrvSPZ9T0OaRnbA/Gqd3LhdqH61euMCIMO&#10;Ca52/ufLk8pAS59O1cVd8qOmglIfNJEkLx5Bdx0rj7EOutyLcOep2g1uwRAzuXffJ2IP3RWZqCxp&#10;d/u/nmJ5b0rgm9Ls7YovXF4ttayW0qbhK2Q3pXKazbQW+po8J+Y4NdbIvmWKvIhB6DP86529043G&#10;pKoBLFDj8KiTu7FU0opu51egTh7VGY/Mo4PvWxfxtewIHHzdjXF+DZZ5muYp/uq3yL6Yr0KweOeV&#10;C+AVOADXXTheKhLqcNSST5ojtDt/s8pjk644zWg8eyd2A2k1FfRmC6jlHAz2qxcOpaNt2dwrtpcs&#10;IypvdHHJttT7k9v/AKornJNZ+owExHjtmrsZ2SLjpS3hVIXkfkYrpkuaFmZJuMtDB0Jo3nPBBLVq&#10;bQ3iB2I6JkGqOhwq6ySj5f3mRWtFHtupZW52jANZ4eP7q3dlVpLn0GXbqXLk421yGqXqwNNeHoqk&#10;A1s65drHbbQcMxxXn+t3Ul6semQZLE5OK5MZiPe5XqerlmEc5JvY53TNMk13XJbll+UHNej2sf2e&#10;FYIlwiiq+k6UNNtUjC4kI+Y1eLBTsHUd68qtK1mz1cbilVlyx+FbDWORgdaVULsq9c0gUk4HU1eh&#10;jFtEXI3Mayp0/au7ehwzlyrQgmiEAGaqnczAIuc1M7NPIAAWJ7CtWzs0t4zLKQABlif4RVxoe2lZ&#10;aLuRKoqUbvchtNMHDyYPtVLW/FFhoaFNyvKOiKc1zvizxy8bNY6WR6FxXnkrPNIZZmLyE5yTXalT&#10;px5YL5nqYDJZ4j97inZdF1Og1jxtqN+zCFzFGe1czNNNcNumkZye5pshwMUjcJSikj62hhqVCKjT&#10;ikRMvNNEf2mQQrwx6VMVwufaolVsh1O1geDWkWby96NkMlhaOQxv1Xg1CyDrirLqzEuxy3eo3Hy/&#10;WrUiJQutSFJpIG3IxAHatzT9cSbEF18h7NWIUqOSPIyfwxROnCorM46kHY9Bs522bZDuUnhh6VZl&#10;gUpheQe4rz6y1q605gufMi7g9q6jT9chusPFKA3dGry6+EqQfMtjglC8vdNeOHbjn5e1aEKDioWg&#10;lkthOkeM9s1Xhu5Imw3GDyDWUJ3VpnhZhlcMbFyjpNHR2+Rj0q/HNgdazrG6huUAJCt296uouSwP&#10;Qd67U3GCa2Pi8RQqYefJVjZlsStsz2qIyFmpqOXyp+6KfGvPNae/Joyaa3Jo4iwBziphFxT4lBUV&#10;ZEYwK76VC6JTKflAdqcUGOlTuuKidsCutU1FA2Up4x6Vk3UXzE1szNlTWVdNziuDF0+ZktlIxgri&#10;qM8IyaumTGRUEvIzXj1qNhORnsoANU5AST7VauflPFVwpOT3Nc60JbGLIRxV2CVsVTETbulWkBVQ&#10;KU7Myk9TRhk24NXIrgHGeKx1l2mrKTAiuWdPqOMjTaYetQPL71V8045NQSyH1qVBvcqVQnmnJB5q&#10;k1xsPWmSSnB5rKu7rYDzXVSo30MnI1Ptm08tmk+17mBBrm/t24gZrRtZQxFbyw/KrsLtG7C+5t3r&#10;WrAc4zWVbphQa07fPUiueFTkkbU3oaAQYpNuDTUfJqRmzyKVSunY3iys4+Y1WkXOatNyTVeQYriT&#10;bZW5l3NvuBrIlXZIRW9K4BwaxrxgHOBXfRb2ZzyVmUp29KIZSo61C7FmIoRGFdnKrakJsvrck4FT&#10;yXJC9aopG1Nk3d6zdNNjVyQznPWq9xKCOKRsgZqs7bmxWsYK5VxjtlTUMe4k1MfSpoYMsCBxW10k&#10;S3fQZDGwar9uzg4z3p0cGDUoj2nIrnnNMLF2F8gZqfzNtU0JUVIWyvNcjjqNaF2O496c0oPWs5Zg&#10;DxU4lDD3qk3HQ0TuKwDPViG3yw4zVZGO6tOyXJFd+BlzTsZVOxcgtueRWlb2wA6UWyAEcVoIOmBX&#10;1tKKtc5rECwCpkjxVlU9qCmK6eUdiILg1MtIFpw4p2LuOHWpUNRCnqwFUO5MDS5pitS7qLBcWkY8&#10;Um6kZuKdhMhkOKpzPirTnINUbnpWU9iGZl7cbQcHpWP9pMjcGrV8rFjzWUmVf8a8DGTnzq2xUDQ3&#10;byBSvECKgV8EVZVgRisKkE3axqmRIm01MFJFKoDEVYVQAM15WIou/umsXYbbQfPW1bR4AqnaoC1a&#10;sMeMV6GX0LalSZajAAFTqtRovFTAV9HRVlYnUcBTWbAp3aonOOtbkMazVE7fLTZJBmqzy89axqSs&#10;CZNvp6tmqYkp6y+hrnpVdRva5cDgVYRqzw/erEcgxya7VJNXIRbFOBFVvOFKJM1nKZrEnJqN6bv5&#10;pC1ctVnXAikHWqM44NX3OeaqTDINebXV0dKMqYYzVcHmrUy5Jqow2mlgZNSsYV1oTI2DUyS1SMhB&#10;9qPNA6GvoI1HayPJluaDTYqCSXIqt51MdyR1rGpU0dyE7D2kPrxVaVhTXk96qSzc187jMQtdTSLb&#10;Hs2TULAninId1P21yUUqquNsoSKQarSBjnFajxA1F9n+avQjhb6IzbMRi4bFTRIWAz1rUOnbjnFS&#10;w2G1vumvPrYSrF2SCMitBbE84q6kO3tV+K0IXpUi2/zYNdeGwUkrsrmKkSEmrsSYp6WwBqwkQHav&#10;fw1BRQucREqdFxSqvHSpFFdyi0aKVxUGKfg05VqQJV6FEQBp4BpwXFOxii4mhADTguaBTgDVJisJ&#10;ijFPA4pcUyeUj204CngUbaQ+UYRQRT8U1sUDsRmk4pTSEUFJBUE2ZWC4wBU4GOarzMsUqkuF3djS&#10;bHYcRgBRSEYqT7xJPPHFJtqRkRNRM3PJzUrrUDAKMt0o2M5IdwRTdopIyJD8pp5UZranPlZmtGdN&#10;SU6krEmwlGaDQaYWCijFFAgooopAAoNLSUwENJ2paTFAxpNQvyKlIqJsClZD5iswqErU7gk0wqT2&#10;qOQlzGq4Wp1lyBVcId1WI46Uol06jY4uTTec1MI8UuwVk4nTEYKa/wB2ptuBUcg+Ws2ijPm6mqjN&#10;jNW5x1qjJ3pWIZSvH+U1zN85DE10N30Nc5fYyaEjFvUoecc0jzcdahkdV6VWeUtWyiMdNKTwDVV1&#10;JHNPyxPFKwYL0ppAZd1GAprFmT5jXQXK5UnFZEyDJpNGsGUCMChWxUzKMVUlOGqTdO5bik+atW2b&#10;IFYEL/MOa2LZ+lBM0bdupaty0i4FYun5ZwK6e0izGKuJySetixDCGI4q2LfjpRBHgitKGEMtaJWM&#10;pxKkMWSARWhtKECkSH5xjirZi5U9a2TSTuc6hzTSJs/6IQay9bk+zeF5j2Y8/jWrKpWPaeM1ieLi&#10;VtLSzU/LIw3L618ViHecmz9JwSvUpxfe/wBxq6DF5PhyBPUZFMubMMwkPUGrFqphtIYcYCqBim31&#10;wFXZ3FYNLkSkRzTdZyXVszprxQwhduccVg6h505IU/KKk1qRre9gkzhWOKtOqqFbGVYZrik5M9el&#10;BUlGa6mbpsbRTfNXTRy424qhFFG4yvWrdvbszHPTtVU7syxM1UfMy6pD8tzUqyKOOKFgwtNMGTjN&#10;dSi0tTznyskYgjg0xVz1NBh2jrURfacZqpPZgl2ElUKcmq0lwEPBqaZty1z+oXPlZIzxXPUlbY66&#10;FL2jsQ6lqxVyq9ay45J7mQdcZpmDdTbvU1vWNiqoDjmsX+J7D9nh4WS1MxrNmlAxXR6VbrFEBjmg&#10;W6g7tozVqEhCKcI3ep5+IxDqQ5TRTgcUoIPeoUkyp96niXIzXbFq9keVJW3LCjEOaz5DmU1pdICK&#10;zzH85NXVjsRSerEUZYelTjikjXmnSfLStZXKbu7EUz4U5rnNWmL/ACjkVqXk+0Gs6SESLk9656s7&#10;nfhYqD5mR6dHuQeldLaRbY1OKxrGIRjFdDDhdi+tb4aOtzHG1LvQ6TT122wqyehz0qO2XbbrUpHB&#10;r7CmlGKR8pUd5M8s8ZQqmspKvBHNZV3FHqumywyACUqeK6PxzCRNHJjBziuXXcuHLfN3Nd0VzQM0&#10;nueL3cZtL6WI8FWIq5oOsz6FrdvqFsxDK43AdxWv48sPKvo7xFAV15wO9cmDkHFebOnyyaPQjPmj&#10;c+s9M1G317SoNQt2BDrlwOxpl1a5BAXcD1ryL4V+LP7NvBpt3J+4kwEyehr2+SLJ3Rnhulc8ld6l&#10;6xaZweo6XtkLQEhu61jNFNDOGKFGHO7tXolzaK5IZcH1rHvYEEZWRMx+tTZHZTxPRlHSdahlYQ3B&#10;w3QH1rpY2CqAo4PQ1xVxpKn9/bnkdBWppV5eIVWccChqwVYxavE6dAGQk8Gh8fKCcmm+aJkwODUT&#10;yhQFzk1aOaxZwMVUumA6VXlvMPtDc1Su79Y1+Y5NF0aU6crlS+TcSaxvLDSHdVq4vDMSFNZpWUsT&#10;XLPe569Kk7WEmjDNxUJynarUaNJ1GKkl8uNQCMmsndnZBqHxGawCsuF5NPkbPBIGOtRXckzzYiUA&#10;DvWTezvGCXfmiNGUiJ4qMdiDV9QLEwwsVA6msBuMnqT3qxKS5J9arSfKK6qcFDRHnVqrqO7KkjEZ&#10;qq3ep5Tk1Aw5rdI45srydKrycJViSqsuSwUd62imcNZljT4iX34zXo3hjTGjRp3XhuRXL+HtN8+R&#10;BjknpXqMMX2WzCAABRzX02Dh7Cjd7syjT5inevuESH+DpUIm2TLIei0pPmb3bp2qlfTLDp0zk/Mq&#10;8VtTSaV+pveyORvrj7f4mmbOQvFW4oVI+Y1i6QzTX08zcsSea1/Mx0r4DNJc2KnY+0yFKOCi2t7l&#10;g7AMKKaWAqIFmFI3HWvOUT2uZdiQyCmmXAwBUe7BpdwNVyi5+whbceaARTSaaWxTsQ2TA+9Bblai&#10;ElPBB6mixD2JVf5sHpU9vcS20oe3lZGB4wapKSDnIqRckHmptYynFT0aO70Xx9e2zLDfDfH0Brut&#10;O1S21JPMglGSM4zXhqT4O18EVfs9TubCUSW8x4OduetbQxM4aS1R8/jsip1ot0/dke7RgkA5qYjK&#10;VwWg/ECG4ZYr9QjHjjpXdQTR3cIlgcMhHY16EKsKmzPkcThK2Hf72NvyIHAqNhxUzhvTAqFyQcVj&#10;UimjmWuxWmOAazZgSTWpOuc1mTDGa+azCm3qaRkVH6VVkFWXaq8pBzXkwLbRTnf5SKyX4Y1pSgsT&#10;VKaPFd1LQye5Qc4zVR3IJrQaPINVJYua7INFMpmQlqDk1KYT2FIY2A5ra6JZATg0B6c0bHpSpbSM&#10;eRW1OPO7E31IkkxJXV6Jc5wM1zhsyOcc1qaZuRlB7V7uFjyuxhWs0ejWEu5QM1rwvjFczpkuAK34&#10;ZMgGvROaJqI1TA1TSTpUofNLU3jInZuKhZ8d6C3FRM2Kh3NFIGeomk4odhiq7tWbjJj5tAd8mhRk&#10;01Rk1Mg6VcYmbY5EFThOKYoxU6CrsCZHtpwWpNopCD2oNLDSuajZOelTj5cHuaRkJalqFnv0Khhz&#10;yDk1na5qlvo9kZZTiQ/dU9TWhfXMWmWsl3PIAqD5QfWvINc1qbX71pJD8gOEFcWLxcaUbLf8j3ci&#10;yl46rzS/hx3f6Eup6hJqoa9kyFLbVSut8Oaa1jpqXkybpHPyewrm/D9h9t1C3tmH7oHdIPSvT4rb&#10;zLpI0H7iIcCvBpwlWnd9X+J9TmmIhQgsPDRfp0QTzk2Svj5wORWLdRbLJpk/1z1tXo8x3wNvbFZF&#10;yNu3PbtXTi9NOx8/T8jPjiWC35GJWGc1mRwKJJZZW+VTlmrcX55AXAIPABrJ1Ni10bKLAiIzIa86&#10;d5RO2m9STTJzqDyZz5Q4iqlrZm0+NbqP76krUcd/DpWrW8aSjy3wNueB710mt6SNS0ue2i/1j8o3&#10;pxW1Om3TuuhhUkoT12ZyHghLt7+5vZuIm4x710es6wNMkiG7axcYqLw9aSaVpsNjMwabcdxPesTx&#10;9G0+r2kanK7gOPWrkndNPqSkpe610PXlP27SYXb77KCDWQLn99HEc5VsGr9oxi0m0XOGWID8azrl&#10;GjYTEYbdk114md3GpH5nDRXuuLN9AGGB1AqvcyCSydD97GKmtuSH9VzVLUk/cyMjYJHH1rslLlhz&#10;GMVeZn27vbwwRBcF3wT6Vus+IiRjPQ1yiXhl1uysScSMuSPcV0N5J5eY1PH8VZ0J2pNxd7GlSHvp&#10;HMa/JJcXqQxruGPyNVNE0yOyM1xOu6Vz8pYdK0IiZr5mTnB6mrE4WM7cc9a8yq0n7R6nsKbhT9ii&#10;CRtuW3cmodrMQqcsaeEZstjIqeEJb/OQTIegFcKjKrLRaC5uVaCrbG3UMxzmkllZsIgzntTm3yty&#10;3PpVy2ttpDY+aumnR9o3CGxjKaSvIWytFhbzDjfjJJ7VxHjbxevz6bp8nJ4kYGrvjXxStlbNp9ic&#10;XD8PIDXl7x+YSXYmRjktXRKcVH2cdke5k2We0ksViF6L9RoyW68+pqQjI4OfemJliUK9O9TopyAB&#10;2rGTPq5OxWmTgGkIBXmrE6gRk7ckVHt3L6U09BqWhC4xGT+VRgblB6GrLRMVPemNFnazccVSehak&#10;V2BBAHQ9abKhJwOBVxYQxBqrOCHOD0q4yuxSmivF1YMD7GlZAQR3q1HEGjBbHqKakRMjZ6VXPqSr&#10;JWZmyRYBzzVT54pN0ZKn2raMSuGHU+1U2tSGJIraFRdTir4bms4mhpvivUdPwrOXQDoa63TvE2l6&#10;kFS4URyHvXnkq7CCRUDLlt6Eq3tWVTCUqmuzOKpSSeu/3M9h+yxk+ZaXAYDkYNXLHWPJkWC8GATy&#10;xryTTPEN1YkIzsyDtmuy03xLZ6ink3hG9hw/pXE6NbDS5lqjixGCp4mm1P3l+KPTERJFV4cGLqTT&#10;zGOCOlcxpGoPYMIY5fOgY9c5xXZIqTIpiYMMdq9TCKlVXNT+Z8NmGAng52esXs/8xIFwBVroKhjU&#10;A7W4NSqCFIPrXpRjynmJ3I5BxmqcpNXH5qpIvBqJOwinLJhTWTdTelaFwDzWROpBJryMVVadiGys&#10;SS2aaxOKXndVmO23jNY8vtI3EZjQMTkinLBkg4rXFvxjFRTWxXpXBVpWLsUDCAM4qnKSG4rUZSAa&#10;oSJufkcVxQeupi073KpkI5NSRyk96ZcRnsKrKSjCt0lJGTuaElxtHWqj3YPeoJpssRVd2IFXCkg3&#10;LEt4oUg1iXtxvJA6VJcPkkk1nytmu2jSSdykiNWAb3rc00s22sOCMmQ5ro9NiIK8VWJaUSmdHbZK&#10;DPatCJjxVKEHaBV+3HIrwKhpEsxjmp1GajC9wKlQgCsqcHKVzdELgA1XmHBqzJy1V5RxXoQpooxr&#10;wkE1kyqZGrau492eKo+V6DmtbcrM5alOO0y4yKuC1AxhasQxZ4q9Hb5Su6mo2M+Uy/IwOlVZ4Tzx&#10;XQfZs9qHswU6VM0+hSjY5CaJgp4qiVbdXWXFjweKx7iz254rOMnHRiaM9Y84NaEKfIPaq6IRxU6S&#10;bRUzbewi2i8VOiDqaprNkdaeJjx6VHLdBcnlIHSq7SgAjNNeTJ9qqTuegpRhdiuSmUbutWEmAHWs&#10;nc2eKlSQ9zVypju0bCTguK2LKTJFcuHxg5rRsr7YcZq8K/Z1UyJa6nb282QK0YZBXLWt+u1ea1oL&#10;xTjmvscPNSRzOaRvI4od6zkuAe9SNNkda6kNVEy1vHc0bwazzNT0lzR1HzF4MDTg+Kqq1KX96qwX&#10;LXme9Af3qp5nvR5vvRsHMXDIB3pjSjFVDL71G049aVxc6LTSA1UuGG3FMMwPeo5HBHFZzFzFG4j3&#10;nNZ0kAV+laMzEVVY7hnvXDUgnuilKxTkQqRTw23HOaS4PFMQ561x16cd2y4vUtxNk1bU1nK+2rcT&#10;7sc15VS19Doi7mtaDkYrYiXIFY1kckVuwnKivWwfwldSVBzUgpFFLXqRGLVadsZqwTiqdw1U5WVy&#10;GU5WxVZ5KJ5aqtLg15OLxNkKKJGlxTo5896z3k+Y80Ry4NeXSxMlI15W0a4lBA5p4nxWYJ8d6ry3&#10;21utetHGRUdzJxaN0XIz1qZLjNc9DebyMmtOKXgGpjjIz2Kjc1VfdzT92RVOKUtxVlTkUOd0dsNh&#10;Cc1DJ0NTsvHFQP0rCcdDoiZ0w5NVHWr8w61UZKzoaTM6q0KbqaYEJq0wzSpGD2r14tnkzWpAIiaa&#10;8ZxV4KB2pHSuTFKVtCVHUxpY2zVKVWUnIrdkiFULqEV8xiKU73ZaRShYmrGQO9QqoBpxFdeXLRpm&#10;bJMg1KibiMVVV8NjNXYCD0r6CjBbmDLUcGQKtRWwJpsPIFXol6V0qlFsuKuIsAA6UeQM9KtImakE&#10;YraNFF8hTEOO1PEftVopSbcdBWsYpbC5CuIjinpHzU22pET2rW7KimNWOnhMU/bS7ak2SI9gzSbc&#10;VLikIplEYFL9KdjFJRcmwlKKO9LRcLC0E8Ug60ppphYaxphNK1NzRcLCUClzSAgUXKVhazNXsWug&#10;twrFRFzgd60y1AwwZWGQRQDszM0zVob5fIRSHTg1oMNvFVLW0hs7p2RAu6rjD9aOpNyu55qvcxmW&#10;EhetWmWmlc0hMpW0LQodzc1NvPpR5TmXnpU2zHaqRmzoyKSgnNIahAwoNIDS07kCUZpaMUwsJRRR&#10;QAUUUUAFIadSGgLEbVEVyTU7Cm4xSBogMdGwVMRQFFBPKV9gz0qZVxTguKftpPUuEUhpwelNPFSb&#10;aaw4rKR0oYDTGp3SmPWbsUUp161TkStGQZqvJHxUIiSMW8j+Q1y2oRsWNdpcx5U1zt9ByeKEc8jl&#10;Ps5J5pRbY6itPyPnPFTLbAitx3MpLbHapJLbKdK0xAA3SntACvSmmJ3OVu7YqDxWDcR7Sa7m7tdy&#10;9Olcxf2xVjxQ1ccZWMCROao3IIrUdPmIqlcIKTjY6oyKKMQwrbs23IDWMVCmtGymAGKh7FSeh0+l&#10;sfNXNdlZDKCuG05xvU5712uny/KK2jscVT4jWVcYq9bVRVsrV6DGAaED2LKj56tJ1WqZcBhzVq3c&#10;PKB6DmnOXLTbKwkOfERXmSyqZZUA7Vl6jAL/AF23jPKwjmtdVxcMS2FArK0tmudWurj32V8ZWV5c&#10;vdn3VBuKcl0X5msy/LuPasS5l8+5Ze9at/OIoSFOKyLVSZjJWNeV5chWHVoubMnxlCU0yCZeqkE4&#10;qazb7TpVuynJIwaZ40zDpEcf99sVa0G0MWkQhh1GaxqQ92y7npqSjgoSfd2LFpbGNeRWip2L05pq&#10;jaOlPxkGtIxstDzqkuZ6jllYigFj3oVcCnEAVqrvcy0RGxwOTWdcXKo/Wn6jeLbKea5ObVvNuCM9&#10;65Jyk21E78JhZVPe6HRvcsyMfQVz97LujfPWtB5z9nDZ4K1kufNyqjJzWV22d+GpqLuP0eIvJyOK&#10;6hU8tOKytNt2RQcYrVAZhtIq46u5hi588xwkBUUqDcaI7cDrkirCRqOnFVFO9zilJLYfGMYFX4xt&#10;SqkZ+cVbboDXVTtuclR3JwR5XNU3OGxVtRmKq7plq2qX5U0Y09GxyAbc1FcMQKnC4SqVw/Jom/ds&#10;aQV5GdcgHOeaijXNSTHJNLCtcfU9BO0Se3iw4PvWzAA8yLVG2QNWhYITdjjPNd+EhepFHBiJXuzq&#10;Il2xqPankcU0cAUpYAZPA9TX1PkfON6ts4/xvamWxDqOVOa4MgjGe9em6xd6fcxSW/2uEvjlQ4JF&#10;cBcwpubbyFPBrsotqNmgVnocr4n08X2ksmPmQZFeT7SjtCfvKa9vmiDqyv3rybxNY/Y9clAGFY5G&#10;KyxEV8SNaTdrFSzuHgljdSQyMGBFfSHw/wDFcPiLTFtp323kKZI9RXzQqk5ANdH4S8QXOh6mlxGx&#10;wGAYeorhnbc7I2muV7n1BNFkYYAms6e0xyBvX+6al0vWbfWdPju7dw2V5Aqw8yjkdfSo0sQuaOjO&#10;bntEEpeMGNveqUrSQuXcZA54rpp5Izyyg59Kxry3hkBEMo3Ecg1OhvCUkVo9R3ruR8e1RSXhwWPX&#10;2rIntHgnJ38Z7GpFdo2G07s9qepvylsXgk+91qG4eMr8x5prEtliAuPSmEqRucDHvSdkapqL0Ika&#10;PfhEzVhYuSSMVA1ztOI1HHcCmGWR+S1SrGvt5LYfNwMJVYpsPz1JvC+5qle3RRSWNGlyHVnJ6lW/&#10;vEhViDg+grk7q4aeQk5xVq/u/MfANZztimAjMfw7VVmye9SyNVSZjTSM5EDHBqNiN2DTic1GxDde&#10;tbRRhIgkC85PSjTbJ7y7DAErmiVTK6QxDLscV33h7QPJeOIryQCa9DBUPaVNdkefUd2a/hzQxBEJ&#10;mHPatu8bbalf4q1LW1EUQQDAArM1IfvsA8d69epVbly9EbUo6XMlTm2Yd65vxDdeVpjgtyeK6JHX&#10;zmjOTuziuB8WTFnWAH+Igit1O1KTfYwxDa07kOjAJaM56tV0tg+1V7SPZZxp3q3HBuGcV+c1pXnK&#10;TP0XB03Tw9On2QolwMCkwzGrCxBe1OOAK5+ZdDuVNtakAi9TS+TnoaeetGCenFF2DpvoQtC/YUwx&#10;MPrVn5hxmjHqeaakzP2cu5UEMpPAqUWsx9qn3he9J55PQ0c0nsHs2t2Cae2NzvTjaoozvqxESww1&#10;QXB2nArNSk3a4ezj1ZGIVds5qdIAB96oI+uO9WVKqOTTk2RGlfcetumPQ+tbmi+JL7RZlVZS8PdS&#10;awDPn5RTkjL96mMpQd7k18Nh60OSqro9g0vxfYasFG4JKeNtakhXdkHivEFtJQ4ltpSkq9wa9B8I&#10;6697F9kvWxIgwGPeu2ni+ZWkfGZtkdPDR9vh3p1R1MpDVm3IHNaPlHnHI9RVC5JBORXBjaacD51W&#10;exlygg1A65GKsSnINVia+dW5XKyu0eGyagnjGM4qeWTBqInzFraN1qNRsUzAWPFBsyzdK1IbfI6V&#10;YS2Gap1rC5THFgMdKgew9q6U2wx0qNrYY6VMcSxcpziafzyKnFoF7VsGJR2pjQivbwtZR1ZnOJnf&#10;ZAVzimxQhJMitLy+KiMQByK9mniotoycNDU098AVu28mRWBaFVUVrW8gIFehGspLQ5+Wxro3SrCN&#10;iqEb5FWFY4rRNsauW85FROaaGOKQ81S1KuMY1FjJqcpupyxVVhESpUyrT1iqRUFMYxFqdRihQBT8&#10;UmXFDcUYp2MGjg8Cs3oaiY4GBSSutvC8shChRkk08ZJ9FHU155488VbgdNs3yvRyO9ZVsRGjBzue&#10;hl2Anjq6ox23fkjA8XeIpNWvDDG5EMZwcHhq5u3/AOPhWPAWkb7vvVixgaa6ihUEl2FfL1akptyl&#10;uz9Uw+Hp4Wh7OCskeleEbBPIkvyuGcbQP612VrCsUG8kg9az9Ns1trKCBR0UZrWmXy7YA16+DpKE&#10;Oe3Q/PMfXdWrJp7v8DOui08wBA9sVk6iyW6M5G5vSt5VVVLHrjisC9Me8iT+I8ZrmxStBMmhLZHP&#10;3F/KZ4xGnzN0FUPE10+n6YQoAuZup9BWvHbKt1LczELFEua5y/1OA2dxd3qhlyVhDdvevNk/e0PR&#10;glfQ5l4S62+6UmZmB29cV7VoP+maZDOD8yAK35V5JoluzaxHckh4rhML3wa9q0Szj061S0Y4kYZI&#10;rvwiu3F7fqcWMdnoYkdlnXZJJemDtFc54jtkbULcZ/ePICAe3NdpqDm01GPI4c4Fcb4hPmeLbRCe&#10;AQ1YVkopp7pjoSbd/I7xZh5cCN/dHNOvkzB65FULiUfukh+6MVqzJvslB64roTc4TjbbU5/haZJp&#10;c3nWjD+JRiqGpSFV8vGRnJPpSaLOyzyRjoKqeI7zybSVUH7xsgYq5V/9lUn2HCn++sip4ejiv9cu&#10;dUYDbENsZ9+9X76d2WRx/EcYqposJsNBDMNry/MakgxKDI7fd6Co+Gkk9L6m0Ye86i2I7aIxR/L1&#10;PU1KYd3LHJp5kyPlFN+prjlyPrc3u27jS+0bQKRRjnv2oY4+tTWyhz83SpjF1JWiDdlcmhh+VSR8&#10;7VQ8T60nh7TmVSDdSDCitW5uo9NtJLuZlCIuVz614rr2s3Gs6hJcuSyhvlHoK7azjSj7Onv1OrKs&#10;C8ZW5pfBHfzfYozzvdXDSzEl2OeaYwGNvrRnOcjJ7VNEqsMMcN2rjPudIoreWQwHpVuEbkGOtPWN&#10;SCSeQeaWJRGCZCVQnirjDm3InO6HmBTGVHJqo1uyEZ59hW3BHlB5Y6D7xFLLZIYGAOHbqwrujhVJ&#10;aHMsRyuzMMr8jgHDqOlJHGFCpIfmPIzVqS1lWN4ohvYqee5ptvbNPbRmZdrqOtQsPLaxt7VdyARS&#10;JfKjJ8hXOajuYke4WKN0JY8r3rft4BIpRiCAOGrPGkFdSEzRAJn76n5jW/1NX0Ry1MUl1KcGnNfa&#10;jHp9kQbhuArcDNT61oV5oVyLS92GUruAQ9alnuxpWtRXNvZuzgj95n7tWNbkm1bVo5riV5ZCMLt9&#10;PeqnhIKEnfVM5ljK3tlquS2ve5gQWjxRs6KNuMnJoitZLxEkRCBnmtRbdpJ2XYyInAJ/iPpVszpa&#10;ARKAOOa4507Oz0ZusV2Od1PTtseQOg5rB2gAjuK7W4CvE5Y/e6Vyd1D5M7KRxSw83rGRbmqy5+pn&#10;Zw9TxnaNwPWoJflepEPSu1q6OKnLlk0bOm65daaQwclP7pr0TQvFZWFJkfKD7wJ6GvKc7hzzU9te&#10;TWbh4mIA5IrknSafNT0f5m9bD0q8eWoro+jtOv4NUi81XXeOq55q6Wxwe1eMeH/EjoVeNts4OSM8&#10;NXq+j6vb6pbruYJcD7ymvRw+LjW9yWk+3+R8Hm2SVMHL2kNYP8C5jNV5ePlIxV9ox1qHyvMJLD6V&#10;pNSs3Y8JK+pkSxFjwKqPZ5zkV0BtxUMltXHLDe0d2HKc5JZn0qaC3x2rVmgx2qBY8GrjQtEixXaI&#10;LUMsYIq7ItVpcAV5WLhylGZPH1Aqi0YB5rUdlDc1RuNueOK+ebam0ZyRRuI+Misu4GDWvIQYyKzZ&#10;oy1dVJ9zFlFgWINBTirSxlR0pDFXRzkGVPBu61nyQ5YgcYrckj5Iqo9tl84rop1LFIqW0Azn0ror&#10;AqAPWsmBAkm0itW2Qhxioq3m7FpHQW6bgK0YItpqlYqWUVrxRnNaU8sU9WUmSLHkYpjJtWriJxTZ&#10;EyOldP8AZsUtDaDMxgc0x+lXJI8dqpTfLmvPqw9mzZLQoXOMGqABL1cnbOaqLnfXE5uTuZS3LcCZ&#10;YVrwwBlrOtPvDNbELba9LC6rUi45bUdcUPbDb0q3GQRSSgbeK9RU48txpmNPbdaxbq1GTXSzL1qh&#10;JErN0rknBN2JbOVlt9hJxVK4BAOK6S9hUZ4rn7tcE1zThySRD1KMc7AgGriuSAc1QClmq3FGxA60&#10;ppBYe0wxxUDEsauC145FPFtjtWanFFxiZyqwzxUTbgeK1zCMYxVd7cA1UaiZTRWVm2c9qQTFGHNT&#10;+WOgFI1vnnFUpIhxZZgvmGOa1rbUiMAtXNFGU8VNHI4r08JjHBqLOWdI7eC/yM7q0YrveBXEWtzI&#10;GAOcV0lhIWQZr3aWIU9Dms1obO7PSp4unNQwqCtTKuK31uXEmB5FD0IM05lzWnQ0IS+KY0hp7pVe&#10;TIoIGTTbR1qi17zjNS3GWQ4rElLiY9cVzzqOJDNqKfcetWC9Y1vMVPWrRuD3NVCTnuCuyeU7s1WI&#10;pfOB70ucisa1krG0IuRn3LAHk1XWU5q5cw7hnFU0hIfpXx+NxU3Ox2Qp6FmMlsVoW8ZOB2qnCmDj&#10;FasAwBXLQrOc7Nm7iktC/ZpgityEYUVjWvBrWiY7RX1eDceUzsWgaCajDUpPFd6mUIzVRuWxVmR8&#10;Z5qhctkGuXEVrR3E0Zlw2CapNLzU9ySWNUHBBr5PF4mTnZAkSFg3NN8zHSojIAKYXOadKWlxuXQn&#10;ac9KrSEu/FOzkU6OPLDNOUnYm5as4jkZrVjHAFV7WIAD1q8idK9DBwSQ0WIQelXEXiq8K4q5GK9N&#10;ROmDDbxVeRaugVBKvWicPdN4szJlqq44q/OtUZMCuSCtIKmqICOakUDFMGCafnHSvVhJWPNqLUeB&#10;k05kpinmpN2a5681czsVpUwKoTrnpzWlKMiqcieleLiLspIypFCZ9ahMmM5PFXLiMkms6ZSM1lSv&#10;BmckRvOFbrV+ymD45rnp2IfirlhOysBXpUMU07GLidjbDcBWpAOMVi6c5J5NbsHQV71J80S4IsIt&#10;SbRQF4p4GK6DUjIGKbjmpGxSBcU0OwgXIqVFxSDpTl60AkO20hWnig0F2sR4ppFSGmGgBhpDSmm0&#10;CuBpM0UYoC4ucU0vmioyOaYXAtzSZoxSgUCYmTSgZFLtp2MU0TcTFPXABNIBzUoXjFUFytcRs6Bw&#10;KIzuXHpVojnHrVQAxTFT0NSxXBlxTduelWCoK5pCuBnFShmfqFw1nAGjjZ29qhhvJpIlcwEEitQx&#10;b05wR70gyoACrge1F7MVjVL0m6q5kHrR5me9RF6GcpE+6nA1ArZqVTxWiRkpDxS9aQUtMtMMUGii&#10;gYUlLSGgAo7UUYpMBDSUGkpCbEOKM4ppNITQK47dzTw3FQbuakVuKGaQZJmmkikBpjNWUjoQhOaa&#10;wpRyaeV4zWJZUYZpjJxVgrzSMBihCaMyaLrWDqEWCTXTzLnNYOpLwafU56iOdCDeasqgxUP/AC0N&#10;WkwFqrsghK81IEytBIz0qRSfSi7G0V5IcqeK53U7POeK6tuQay76DcDxWi2MZaHCXFrhjWfNaEn1&#10;rqp7MsxGKaulA4yKp7G0J6HHSae+M4qNLd4jXeHSk2crVSTR1IPy1hJtG6qaGHZSFSOeRXXaZfZU&#10;AntXNzWLQE4U1YsrkxFQauE7ETSlqd5DcqV61eguBtAB4NcpFdgxjmtG1uf3YwehrSK1uYyVjo1l&#10;B69q0dKO9pHPTFcwLvKtzXS6OcaZ5p79TWGNmo0JeZ25TTc67k+halYR2UzHr2qpo8Qt7Z5T1kOT&#10;UuokC3gQHmRsU68K2toqL2GDXycnaTm+iProtuHKvtP8jP1CQvJgHii0GcDtmoMmTir9rEsXLdBy&#10;a44XlO7OqdoU+UxPGKebcWMB5ViK6GJEt4IocdFFc+GbWvEn2hPuQdB2roXIk/edwcVrCVndhXbj&#10;Tp0X0Wvqx+FIprJjmlBGcUdWwelXs7nJqBO0YqNpgEOaWRuazLy4EanmpqVOXY1p03N2MDxBdtlg&#10;WzWFpVoby7HPen6vc+bM2DxWh4TiLzM2OBWSuqbfVn08V9XwjaOjGnIIAG6AVHFZwI3CjNaVwFKD&#10;FQRxc8VHs10PCjVk022PggUHgVM0eG6U6MbMY61Ic55rWO1mjnlJtkRB6U1/l6VKwI5qtITmpaaH&#10;HUmibketXwcqKzImwRmtGHlK2oyTdjKsi5EMxHNQHl+KsxDMRquOHrsfRHLF6sVjtXmsu4fGSBWj&#10;O2BWTMckiuetKzsdNBa3K5+Y81bgjBUcVAic1dhGBWUI9TpqS0sTwptrS0sFr0Y4A61nIa1dGG64&#10;JJwBXo4RN1YpHnYj4GzX1C+i060eeU8KOnrXj/i/xfqF5ZXUsErQQqpC4OOa6/xPfte3hto2zEn3&#10;sV5l8RXFp4bCKNvmHFfoGX4aPxNXZ8zVlzaI8w0rWb231uG4e6kbdKN+WJyM19Ia3aRx2trcQL+6&#10;mjVsj1Ir5bXKrv79q+n/AARdJ4p+HsEZfNxbKB154rXHQtTjMKTSqamHPDvBweRXE+N9NjltEul+&#10;+OtejyWi2xYSqfM6EVialp6TRyAqCjDgHtXlzSqKyZ203yu54uiEcipoyY5sjn2rX1PRZLCZnUZU&#10;ntWY0Z3AqOe9eZNOEnGWx6NOKa5o6noHgTxLJol5HFM5NrIcEehNezzgXMKz27/I4yDXzhZq3low&#10;POeK9W8DeKSYv7NvW+bGFJrmejs9jepSbSnHc2Lt75CQmM+prmb7UbqGQrKp+orr9SZ0kJ28dj61&#10;mCH7TlZEXn2rPXmLpuO9jm11JXIDO30q7HepgYrRbwtHMQUwGNPHg6ZHADdaLS6GvtKL30Mg3Jdn&#10;weD2qoLgmQo54rpT4JvN3DcGmy/D+7xvD5PoKpRmtxOpR6SMJXj5weBUqOpqe70K50td00ZIPFUW&#10;k2IcYz6UJ66goKWsXdD5plgQntXNalfGXIFXbud3ByeK568kKseetW9GaqnZFOR/mJNVzLvOKSWU&#10;kkYqMUyWh5JJqvKQDUxPaomHy+9WtDOUSAgetRuVAOOQOSasMqhMnrUdvZzX90lrbIW3n5iB0rem&#10;nKVkjjrPlVzb8D6Ob++e/lTMcX3QfWvWNK04DMrDDHn6VD4d8PR6dpUNsy4OASR3NdGlv5Yz2r3q&#10;SVKnZHnQvKVyq6hEPtXN3TEXDydVNdJfMEiOO9c1dZTk/dPNRD3noegovl0MO5n8idXA71xWvxC5&#10;16MoflYZI966+9OZWP6VyMpAvZZGP+7RmuI9lhHFbyNcDhfrGJjGWyZYUKGGOgq0AB06GqMcTuN+&#10;fwqVJyvysMCvg5RvsfoMLW2LROBUbsCMU3cJOjUjOqEZ61CRo2xw5pSSBioTJk5pPMJquViTsTE4&#10;71Gz4ppYmm49aaRDmh24kdKVcCmr3pwGTTIbLccnAxS3QzGDjmmRJj61LMR5Rz1rH7WgrdSorbR7&#10;0b2c47UiruOe1SAZ6CtHYyc29iSNSBxzVhGYVCny9KsoRjrWMmCj3HxyEt1wauQTyRN8rbW9RVJc&#10;Bs1IhOevFZPR3QSgrWsdZpXiia1IjnfenrXR/bor2EMjAk9ga81DYIq1a6hLZyZQnFOUnUVmfP47&#10;JKdS86WjOzlTrjr3qmxyOlMs9Xiukw3Dd6ndRjI7149SjKlLVHylWhUoy5aiKMrDmmxHBAHSnT4N&#10;Mi4YelPoTZWua1quRVtY8HNVbZ8KKth81xzYh+KY6ZqRRSECsk7O5LKrRc0hjG2p2xUbciu6ni5J&#10;amTK2MGmtHmpdpz1pH4FehRxKau2ZuwkPy9avQSgd6yGk2tweKek3I5ruo41J2uYyidLBNkdavRP&#10;muftZx61r28uRXtYfEqa0ZizRXmpAlV43q0jA16EZFIUIBTwtAxmnjFXzDE204LRmlBp3GGMUuOK&#10;TPNLnNJyKTA/dI701QBwetMZ/wBKoavqsWladJcysN2PlFYTqxg7vY1p051ZqlDeTMfxj4oXTbFr&#10;a3Yec5wfavJ5C7ytJKxLE5yas6lqEuqX7XExzk/KB0FVXORXzmKrutUv0P1jKcthgKChH4nuwGHb&#10;J4x0rtvBWkC5nN9KhCJ90kda422g86VI8Z3EA17NoNullpccWO1Y04Kc1EwzzFOjQ5I7v8jXsE+Y&#10;lhx2qe8fdH7DtTrQbYmIFUr5ijqA3Gea+ktyRR8FJ3qEUsxJVV4PvXO6k3m3ZGOU6H1Na8twWlxj&#10;oOtZckTSy7v4c7q8jEy5lZHXSja7MHXLl7bTRCT+9kbLD/ZrjIL0aveSafOm61HCYrc8TXpka5lJ&#10;5UbY65bw3bz/AGxLkHKiT5hXDGzUp9tD0oaQueieB9CVZYnlX93bZIBrvYiDI11KfmB4+lZunQm3&#10;0oy4wJemPSpbq4S10iWSU7QB8pPeu2gvZw133Z5lVurU09A11RcSWsynjcDWBrlnF/wk1vPn7i81&#10;Y0DVV1mxAOT5bkVS15GPiWH5yFdAAKyry5qTn3aNKMXCaRu27K0yD1NbMr4BXPRelZFrFi/gQDKh&#10;csferIuC2oXG/wC4o4rak5Qi423djKavLQXTVEUs0g6isjU5hc3scYXJZsVeSYLDJtbrUNn5EW6R&#10;0y/YmsUvaRjTWxtBOMuexcuEzCkHG1V7dqopGVUr6HipDKzjIPWm4Kn61OJnzuxrCLirDlJpxGaF&#10;FPANZpNK3UbZGFMkgA6DrWnBGoOMAKByahtodoLetZni3W49F0llRsTSDAFddGnGjB1HuZKEq9WN&#10;KnuzkfiDrv2y5GnW8h8qPg471xSkRIN5GD270B5WlaeTLOzZ5pxRZXB29epI4Fcknd6n3+Ew0MLR&#10;VGOy/MkWMEbgPmP8qckS3B44dDT40EEqqq7i/Uk9Kux2j/IUaNcn5jnoK6aWHbY51FEiMRBRxH8p&#10;6mpAFNwiSQlovWrKx/vWUShoSvBUd6ltov3irI/yju1d8KMU0jllV0uTwQiRiU+WMcYq/wDYxJFj&#10;aQo7+tQfZ3NzhX/cnGABW5b72iMPygYxk16dOmkrM8bFYr2cVI5lrQJqah/lgH3qBZQh2S3Iljzy&#10;c9K3G08tI5mG7HAqktpHDMUjyinrnua09nGOljKeNu1JN7EFstrBcJAfvsMj0rNvTLBrapggnuO9&#10;dDbabuljkgQSSA4OR0qlfRyDVwz3EcIBwUK5ZqHBs55YxJ+pnpG896Y5INydcr0H1qCS18u9nnXM&#10;cYTqOua0JoUj1qJVe4UE5KRjg/WpL9YptZVYgQGGNnrUypRWwqWNtU97Y5nRxKWlcOZAXyFbqKn1&#10;ixeIlx161oS2a6fvZPllJ6DtVvUUE1lHL1ynP1rz6+HUoe9uelTxK9quXZnHRTMRtequp2u6HzAO&#10;Qa0LmEBdy9RQm2aEq3THNeTbkenQ9BS5JabHGTr3pIzmrmoQGGZlI+lUIzhia7ovmjcyqLkqlxel&#10;PXrz0qJDmpKzZ2QelyWCZo5QUJUg5Fd3oWvCR4vn2XUf4b/auBFWYJGVgysQy8gjsawq0+a0lo1s&#10;zV0Y1ockj6O0bUE1GARlsTL95fQ1pMuMHGRXkPhXxHK20KcXcIx/10ya9Y0zUINVtvNgYFkGGXuD&#10;3r0sHiXXSjN+9HfzXc/Os4y2eEquaXuv8CQqPSo3SrJ5qJ+ldbSPGKMqcGqT8GtCZsA1mTvjNYTl&#10;pYxaI5TwazppMZqeWcgVlTzZJ5r5/Mai5bILiSPk5NVJSWp7yZwKZj1NeBFdWZSZVckVER82KmlA&#10;VqhZgGBNdESJD2i+Sq7jBNWw+5RVWWMk04vXUhIrSKDTWUBam8o1HLwDWyZasZ5x51bOnAMwFYhb&#10;99XQ6SF3rXfh6TnNCk9DpLGDGK1UTpxUNnGCorQWLpX08MOlFBTdxqLSmMnJqdUFOZcCiajax0xM&#10;6aPg1l3ScVtT4wayrnkGvnsyjGzsbJmBMDk1Cv36uTp8x4qmVIkGeleBCLehlJ6l6BtuKvpPgisx&#10;MY96k3lcc160ItLQxvqbMVxnirG/cvWsSKbaauJdjb15r0aDXJqwUkWJeRVCRtpNOe5yOtUp5hnr&#10;XLUqRjK7Y9ytfyYHFYM43nJ61p3LmQkZqoYSa4JVud3JSsUEh+bpWhbQE9qdFb5IrUgttoFYVa2h&#10;pGJW+zZFNMAA6VqiEEdKhkiABrmVU1SMmRcVDs3NV+SLrmoFj2tXRGWg20iEW9IYc8VeWMselTRW&#10;hY9KTq2I1MsWO8dOatW+lbjyK2FssdquW1sF7V6mBouclJs55p2MyLSFBGBmta1svLwMVowWykdK&#10;uJAB2r62jTjFaHI4XIIoTtxipBFmrixYHSgoFzXQolKFiuibacwp7ECoi2adhjHXIqs8eSat5yKj&#10;PegTKTRAgis25tQWJArYcfNwOKrTLUShFrUhpGC0ZjbjpSO5xV2cAE461WaMNz3rBu2iM07MhRzu&#10;Ga0E+ZKprAdwxWhBFkCsK8G1dHRTlqRMhK9KakHPStDydwp6QV8XjcPP2h6NJ33KCwlW4FXYE4qc&#10;24xSom3iuGFOUZ3ZtKzRNA21q0o5eKyQdpzViObFfQ4PFW91mTRpCSlL8VSE3FKZsivZdbQRLI9U&#10;Z3yDUjyZB5qo53GvPxVT3dBMrOM5NUp1JPFaRTNRvCPSvIdHn1sS2ZIjOTmkKYq7JHjpUToAOlOF&#10;Nx0IbIQBipYhjBxUQHzVZUhV61lJq9mNMv2zYxWihBHFYSXITvV6C6Dd69HC14p2KTNiEjNW04rM&#10;gkyc1fRs4r14yvqbwZYqOQZp6nikYZFVLVG6ZRmWs6cc1rTLwazZl9a5KitqXfQz2O2o/O5qSYYJ&#10;qk6nd1rGWIlFWRx1EXlmB71NHJzzWdGpz1q2inFYupORi0Su2ajKZ5p6oTTilaUaMpu7JKMsfJrN&#10;uYxzituWPcKz5ocnpXXLDLojORz8lsGkq1b2gUg1bFv+86VfituBxV4fCa6oy5ixYIFxxW5B0FZt&#10;tDtxWrCmFr1qcOUuJbB+UUjMOlNU/LUbHmt0rmhIWFG6ot1JuoC5OGFKGqDdinKc07AmWVanZqNe&#10;1OpDbFzmmkUuaTNFhXGlCaZtqWk207Bcj20Yp+MUEcUh3Im46Uw04jJo20XFcZSinbaAp7ChMVwF&#10;OVc0BakVcVVxMFSnYxinKKdii4tRu3JzUN1FuiDjqKs7aXZkEHoaVy0irDh4hTyoIxUCSeTdmLHB&#10;q7tzUlJFbZuHTJqFn2kg4yKtsAmXPQVlSXETSMdp6+lTUeiaKaJvN561IsmaoIzGrURNUodjyZVG&#10;2XI2qwhqtFxVhDzVlQZMtOpimn0joiFFFAplhRRRQISjtRS0hEZPNNJ5pzCmEUyRrGm9aeaQikKx&#10;GAc1KopuDUqCs2zemhKY/NSMM5phFZM6UrCJUh6UxV5qXHFKwyAjFNYcVMwqM9KLCbKUwrE1LhTW&#10;7P0rC1QfIaDCpscrNNsmNWIZty1l3zlZj9adb3BwOacmZo2BUqkCqcblgDmrCtSiUSs2BVaZN9Td&#10;RQq5PNbR1MJsoGyBOTVmGxUr0q/HAG7VbitiMU2+gU7syxpwI+7VeXTtpPy8V0giAFRyRqRjFZSV&#10;zdJnG3mnptOVrn7uzEbll6V6HdWoZTxXO31gWGFXisx3aOVW7ZOK0rS7bGATg086Wd33Ks2+mY56&#10;YrWMgbTLcGJoBk4YnFegWCeRpcUXqBmuZ8PaDLql2uRhI+TXYyRiKQRL0XiuPM5NU0metlEUuZmV&#10;qDF9TtYh93GTUepzGVwi84pr3CHxA8bH7qZFT20Hmzu7DjORXysruTS7n1CtBRb6L8wtbYpGC47c&#10;VV1q7+yWDqn+sfgVsKcttI+UVgXsQv8AV1Vh+7Q8AUpJKNluxUHz1Lz2WpNoVt9i04OR++l5NaTD&#10;YuO55NLGg4GPu8Clk65PWrtZK/QipNzqOT6kanvUmcLmmLimyyARkClfS4rXZWnl6mud1e82qR61&#10;p3NwEjYk81xupXTSyHniudv2krHs4DD80rsoXMm9z713fhbTzDp4kK4Lc59a4zS7Q3+pRxgZAOTX&#10;qUapBapCoA2jFby6JG+cV+SCox6kDJvkJHSpUjwKVSFYD1pxfAoSW54Lk9hrLtGaQuMVG8hINRq+&#10;anmuUo6Exk3DFIIg1NQZJqZBgUR7MT02IHj2kYq7bkheajWMM3zVPCMNjHFawguZMicrovRNiEmq&#10;3JbNWWwI6r7q7ZdDkju2Q3R496zH++a05sEVnyrzmuSrvc7KOiEjGTVxAAvHWqcI5q7CMtRBajqj&#10;k4Oe1X7G6W1trqUjqvFUZBsU1ZUqNHkcjPavUyyHNiIo4MW/3LZzADOjyYIZ3J/CvN/ivqG8Wlin&#10;b5jXre1ERZHAACmvBfFU7ar4inkByiMQK/SsAlKpbyPmZaM5UKGZQRgAc16H8OfE914ZujICWs3O&#10;HXsK5EWILDA69a6PRLZVJhK5QjkV6k6dP2LpTWjJ8z3S7W21uxj1K0IIcbiBXPXNueRjg1ieENck&#10;0HUhZ3BLWs5xtPSMV2+p2aBllg+eFxkEV8liMK6FW3Q68PU5tHueeX1hGJnim5U9M1yWreH5rQmZ&#10;AShPGK7rWwLa8UuCwYcHHSliRZrfyXwyN61csNCtS13Nadd0Z2PO9OBZSndea1rad1KyqdsqHiru&#10;reHjbBruy4Vj930rLt3LoyEfvBXz9ag6cnGR9BQrxqfCel6Jry6tbRQz8SLwSe9aq2rrcAj7leX6&#10;fdS2rhw2CpFeveHrqPUbBWOCwHNc0dXYmtH2esdi7b2ysofB3A1rxoAFJHNRxxhUwPxqYDAFdMIW&#10;R50pcw+XGVOac0pRRzxUMjACql3clYvYVbstSY03LQi1PyZ4mVwDxXletRi1nkKngmu31TUkjs5H&#10;LcgcV5lqN813Kct16Vyzkmz2cHSkl5FKeZtpyetYl25LdavXYkh/1hwp6Gsxoy5yNxqVLlOyVO5D&#10;jPWgLVuG0llO1FJNXE0afHzpg+lddOhWq/BG5z1JU6avJmOVoEe76DrW2NMCD942D2UCr2neFLnU&#10;5FKxlIs9SK9GOU1+XmnojzqmZUFotTmLbTbrUblY7aJmBOOBXrHhXwnb6Nbh5VV7txluOlW7SPSf&#10;CVnukKsyjLsB0rIsfitot/q4sjA0alsLMeBXRToqkvM82tiHV0O5ii4+nUVYxlQuOPelCI0Sujgo&#10;+CrA9aSVtoLc5pyqNs3oU9DF1Abpto6Cud1LIPHQV0VyclnNc/erujbPeqpPW53WsjmLxsQTyHsD&#10;iuRt4mnkd2Py5zXU6y3k2LLnBY1zkTFI9iDOeteZn+IbcaS6I9rIsNdyqssMQqgKelMZ0fgio/Lc&#10;+1PW3J7183ZLqfS3a2ImyjZQ8U4Sk/eFTra8YqU2mF4pOcR+90KoI6UdKsi0OamS1ReTUuaQuWRU&#10;U9MjinjaasSIg4FQsnpSUkyXHuIsYboaBGVbkE/SmmFzypxUiGVB0zQ/UXJclRW6jg09mDDbIOKb&#10;HdKDtdcGrBCSDjmsm2nqNxl0KZiBPyHilAIOCMCpjCA/BxT1yPvDIpuRnbUjXBGO1SoBnrT9kZHp&#10;TxbZXKkVm5ItaIYfagMQaQBkJ3DilyCcA0Cck9yZJR3p4YFhjpUIiUj73NKYscZNRZGM+5aRjG/7&#10;s8+1a9vqbcJLxjisBGMfSrUU+cK3X1q4tWtLU4a+GVVWkrnQblm5U07aF5PFY6TFPuNVyGcsuHbJ&#10;PSuapg09aTPAxWTSgnKD+RrRyEAYNWops/hWUkhQDmp4p8tivLqUmtzwp05021NWNdZMimmTk1US&#10;YYoeXA4rn5NTGT0Jnk9Ki8w55qDzC3apFGavlsc7mSmQFahZ6Vh2FQycdKqKIciKVhmohJikmBHf&#10;ioSQSBmuiKMm2zVtZcnrW5bSYA5rmbYbH68VvWfIr6DL9VoQzZikHHNXI5KzoV6VfjU8V9BSv1BF&#10;oNkUvmYpgXigityh4enhqhHFDPgUpOwybcPWo/MBJ5qu0+M+lU3uQrcd65KlflTYJvWxfLZyCcDr&#10;mvMfG+tG+v8A7HG37qPg4roPEniH7FasitiRhhQDXmrs8rGSQ5duSa8jEYmVRJM+74Uyqaf1yt8v&#10;8xAApyOgpzckYpFGKlVeR71wtn3DZteFrE3Wpp3AOTXqqJtUIONormPCelpbWazEfM3Oa6JpsXUc&#10;Sgkk81thPi5u58Vm2I9vXfLsjetU22q5OCaydXMauFLENW20eIV9hXMeIHVZEJavexc+SB89RTnN&#10;mbczNHEWDY96hhmlnuGRD92PeD61UuS45LFhnpU+msSZQPlcrgV4LqJzSPS5OWBxmtCIWjROu64l&#10;k3DnpWhoHh1rJI2Zi7TMDtHasq5t3n1eW43ZSAk4rtPDkjzzJMT8u3gVhTXO1Dp1N6jtTsjrjGqQ&#10;RxdMKMiuL8X3h1GVbCGXCKOgPeum1W9SxsZL1wTgYrjfDtsNS1mW9dT5Wc4Ndtao3JQicVBWXM+h&#10;0nhrTodP02KJWxI3zH3qHUw934lsikJMSZDtjpT7+7EGpW7RNsQNtNZ11eXdtqLxBmbzuEI7VlOS&#10;UPZ9mVFPm5+50+mCSSWe424AO0Z9qaww0kjMACcGqdjeGGP7Oz/Oi/vGHRjSO5a2Y5wGPetJzio2&#10;17kQg+a466VdoEJwDT4bdvKwzCq8WZeW+6BwK0LVCkbO549DUrX4ex0O8YkIjIYKBUoiIb1FTRyx&#10;ycr0qfauKqNGMtU7mcqjKwiJNPROcVLtGNwp8ShmrohSSkQ56Dk2wRNKx+VBmvHvFOrTatrcjSNu&#10;hQ4UDpXoPjPV/wCz9JaGI/vJOBivIVMjFt/UnNc+Lqc0uVdD6Ph/CaSxMvRDzKEYgjIqwJM2zGJd&#10;x9MVCibx8w71dRDG6FTsjPXiuekrysfRVGkMs4nvS3nDYCmBin26QxSMBK7BF2OAPWtR90PkmCMN&#10;vOCxHArTuLSKGCJreBZJXP7wjpivbpYbRLqeZVxqUuW25m2rmLNlDbOVRQwcjrWvHarNH5nlDIFQ&#10;zQ3lzp7BBHFIH4IP8FWdKjVrV4YLoSOx5I7V1048srPY86vXXK5J6jrUtODG0WzaeDitWC1LRMDk&#10;NnIxUVrAxiMbOu9e9dBounySgGU5APFdnM1E8XFVvdKVtps880fynYTgmpIPCDi43XMhaNWytdck&#10;aREKowMUrngYqHKT1ueS8VUexj2WjwWrsAvzBs7vasvxBZWy6jHi0DtIRlgOldSV5J9qytctJLgR&#10;SRyFMEZxSuzFTk3dsrSaFHBdW9xFt2HG5DS3Wg2T6ikoWNAR6ck1oSqq2USTZbHfNNniErwkDheh&#10;qfMFVkne5zGo+FbVZJiJN7vkhcdKwk0aaWxkgiUt5YPNejsu+bLKMEYJqO2t7azumjjIYSAkj3pS&#10;XNodNHHShqnseETwtb3Twzrg5qhKrW8mR90mu18c2Cw6h5qrjJ7Vy8irLHtI614VaNm0fbYWt7an&#10;GT6mFrtsGhSdOmOa5kHDV2k0fmWk0LdQDtrjZFKSMD1Bp4aV4tM3rptRkTRmphVaNsVZTkVpJGtG&#10;V1YeODUiHBzUYp4FZs7YaM0LC9ktLmO6i4dGz9a9L0jVpbJbfVrI74pR/pMY7E15SjHcFPSuu8Ga&#10;ulpetY3Jzbz4UZ7GuWopwkqtPdfl2McwoKtRcrXtuu6PdIZ4rq2juITlHH5UkgG0+w4rnfD9y2m3&#10;z6fO+YZCWiY9MV0cq/KQO/SvboVvb04zT3/pn5bi8O8PV5d10fkUJxld3ese6OM1tzrg4rHu4+tc&#10;uIbs2jgkzDuJCAcVmkyMxrXkgyxqD7Pg9K8CtQqVXcz3KRQ7c0hBHWrUkJFRMhIrkqUHBAUp1z9a&#10;qyjArQkQkY71A1uWrOErbmckMgHyinSYJqVIdgxQ8Qx0pcyuJIrZAqncjAPpV0oQc1VuQTkVrDcL&#10;GKcmbiug0kkOprH8rEucVtacACMV7WClepYmVzs7KQ7VFa0ZGBWHZN8orXikHSvpeZKK1HSRbPA4&#10;qNicUu8YqKR/lrgr1oxTOuJXnbrWfKOpxVqV8moWwwrwKtb2k7MvYzZUBbpVGaLGcVqTqFJqnJyK&#10;xioxZjK5QVip5pZZhgU6VQaqSKc+1VUrtRIsx7Xe3pTRfMTVZlJzTVQg1h7eTVrhZFl74j+KoTeZ&#10;PWoZIySTiq5Vgai3NuyraF5X3tuzU2AaoRuVq7C4OKzmrAkWreLnpWpFGAowKp2+BzWgrALXFVk2&#10;zaIhXAqvIBmpXkqrI53GpgmNsidBzUIjy1Sli1OiQlq3vZEdR8cQA6Vct056U1E4FWY121jz6miR&#10;OkeasQwgHFNi5q1EOa+uyyziYVF0J4VAq0n0qFFqwoxX01PY5UiUdKjlORTi3FROSRWqBlaRsVWe&#10;XHepZuM1lXUxQVDlbcxk3curcAHrzTjOCK583mHxmrMdzvwM1EasJysiLu5qbs1XlywNEbkilPQ0&#10;5MozpkOarHIOK0JuO1V/Lyc4rzq2I5S407jYwTjir8EZxmoo4MkHFaEEWKxpYp1FY0VOw6OKpViq&#10;RUxUgGKzq0otXaOmCsQlaiZQKnfqagkOK8HFQUdjojsQSZBzUay470SP1qoW+auGM3B3TCRfFx70&#10;efnpVIvwKUSAV2fW5NJEFzzCaVeaqrICwFT7wB1rX26atITJwoPFDR8UsJBqZhgc16NOEXG5DM6S&#10;LrUDwErV51yaDHxxT9gpsiSbMV4yrU3ca1JoAR0qn9n+Y15uIwjUxLTcrYJ6VPas4kxirCW/HSrM&#10;FqAc4p0sBNtNDv2LlqCcVpRDgVVgi244rQROK92lScY2ZvBskUcU7HBpVFKRWygdMXoVpF4NZs69&#10;a1ZBms64Xk1y1Yloy5lyTVQx81oSrzUDLk8VzeyTOeqQomDVqNeKasfNWY1rso4dPU5WxAtIy81Y&#10;C4pHjyOK7FSS2IciqRxiq8kWTwM1dMeKbsraMEiGygLf5unNW4ougqZYstmrCRAV0RVloZ2Gxx4I&#10;q7GOKYq1MgxV2NIjguBUb8VP2qFxVFtkBNNzzTmWm4qTO44GpF61GFNSqtMEyZc1JimKtSikXcbi&#10;lxTqKAG04LmlpRRcCNkx3phFStzTNuaGhkRXFJtNT7aNlICELTttSBacBUjIxHTwmKkVaXFFwSGB&#10;aeBQBSimaKKFxS4pRzS4oKSsVriBWxKB8woifcPep2GRiqo/dTYPQ1LGS4DfKeneoXgjDEeWKnPJ&#10;yKD1qW76CZjiLFTxx1N5YNORK6bWPGUARcVMo5FJsxUiipNIxHCnU0dadSN4i0UoopFiUUE0lMQU&#10;lBopCuIabinUYpgMIpMU/FJjNJgkMqRc4oA7U8DipaNobjcZpNtSYpCKzaNrjMYIp3agijtSRSZG&#10;3JphFPbrTTQSyrOvBrC1MZQ1vzDg1i36ZU1MjGotDgtSj/ek45qtBkEVs38ALms9IsNWbZMVoXbf&#10;JUVeRCcVXtk4HFacMeccUJjsRiE4qRYeAatiPHal8s1rGRjKI2BfmrQjj+WoIYtp6VeiHOKqUjSk&#10;iLys9qBb5HStBYtwqZbcAVDZ0KJjvaZH3apyaVuyQK6UxD0pREPSpD2dzkH0bg4HNV/7FedxFFkM&#10;T2rtGtRz71Z0vTljlMrD6VURex1H6Zpy6VpYUKBIR8x7msh2Bus985NdJeH/AEdj2FcxuHmPIe2a&#10;83M37sY/M93AQUYM5m0/0rxXef8ATPp9K6MKIoQR1zzWHoFuTeXd6c5ZyvPetqZscDpXgU4+7KfU&#10;9zFu9RRjskg3fuWbvis+xhKSySt1NWmJO0D8adtwMClJJyTXQyi+VNdx8XQmmSHcTUo4XjrVeTIz&#10;zTb0JjqyFZDuIqG4fCnmld9prOv7kIh5rnnJJWOylT5pKxk6pc4BAauanfOTVu9uvMkIrOY7sL6m&#10;rowsrs+owtLkijsPBNqDJJdEcY24rrXwTWb4atDa6QuRywzWg55qlLc+ZxtX2uIlIAAOaa7DIoJw&#10;DUTHK1F+XQ54obI+CfelhX5c1E3zNVpBgAYqLe8aS0Q6Nc1OF4FCR4xipQtdCiupzSkCrxSoPmFK&#10;OaI+ZAO1apapGTZbkOIhVTPNWLo7UAHFUN2GNbVHbQmlG6uLcHA4qqxz1qw/IqHbk1zT1Z0w0QiJ&#10;k8VcjTAHNQRpzUzSCNDV01bVkzbbsNnk3fL2q9HHnRJVPesuIeZljW3CudMda9PKvexSl0OPHK1G&#10;xyfia7/s7wzK+fmdcCvForYuDLj75ya9L+Id4Hhh09D83cVycFniNRjgCv03AXhT5z5motTG+y4w&#10;cVraTHtuV4qwbMEdKtWlsElU4rsnUvAyua0lmDHgLu3Dr6V2fhi7t7izayu5PLMY2qW71hwQCWKN&#10;gufapdV8I6rqdpbrbkwFn+aQHBxXjYj2c48k3YScoS5olrxZpJjjjUhWHZhXMxxmGUA5Bx0rrIdG&#10;1K1jFtqbNOsa4jfPp61knQr6SR5AA4J49QKzw0oU4uEpJm86nNr1JtIht7mXyrn7jUzXPhqsu650&#10;yQAnnb61fs9Fuo5oywKheSD3rsovlhVc4IHrXJjIwk01qa0as4O54JcaVfaVJ5d3CwweTiuo8E62&#10;treeS7fu24BzwK9LvtLtdSgaG4jUhuM4rznxD4JuNHzc6dlolO7Arx6+Ga96me7hsdCqvZVep6jE&#10;NyBwcq3IIp4bJPpXP+D9UN9oypKf3yDBB61tO+wZrPm0MZQcZuIkr/N9Ky72UJC4Z+DVm4lwhI61&#10;hXkjSfKcluwrKctLHRRp66mFrD74Si9Ce9YC+Gpru4HlAsx6YFdzaeHLrUZwZV2x+9dnYaTZ6bGP&#10;LQFwOpp06HNrI3rZjGiuSnuefaT8NBcKH1F+OwNdNZ+AvD9nGV+yqxPc105IdeeKjyv3a7I04x2R&#10;41XGVqj1lY5a58BaawZ7ZVRu2Kxz4FvHmMagbP79ehpFuORkCi5vILOPdNKqgDoTXbSxtanpA5HT&#10;dR6ts5G0+HNjEVkmbfIPXpS6zq+h+D9NfzXj3sMKOKyfFvxDjsbaRbd8HBxg18/67ruoeIrtpLl2&#10;ZFJ2AnpXTSpYrE+9O9kbcsaaNrxj41XU1ktbAHy5Gy7VxCx8ZBIYc5qwlmwXOKmjtXGMrxW9ai01&#10;cjWbue4fBfVp9b0K6srybzJLdv3YJ5xiuzu3IxGfvd68T+El++leO4oi5EU52sM8V7ffIv2+XHYn&#10;FcOKi4TstjvwMm24voZF4MJjtWFdsNpGOtb17yprAuRk/St8OrnoSOM8THfPHHWUsSpwOtTa1cNc&#10;ay4XonSgMsi56EV8lmlb2mJk1sfYZVh/Z4aK7kGKmiA6U3bzUqrivOb0PRsSKtKT2poyKM5rMseD&#10;xSM1NzjpRRYTYKA2aayc8U5Rlqcy0X1Ieo0KB1ozzhaRgaQErTGthWhD9V/Go2t5Y2BhcgelWUkG&#10;KkB7g0uZoZX+0nAWRcH1qwgVlypDGkZUIywBNRNbnO6Jip9DU6PyE0noyyI9wx0NBWSI8HNQJcup&#10;2zL+IqykisBsIYVDTRMqYglEnyuKY8A52mpiFzgjk0eXjvmle2xztO9mVFV0bqasxtuXnrTjx1FO&#10;CLwR1ocrlKK2GFMGlyRg1J14xUbkg4qU7mqhFEqSZ4JqUMVOQSTVJWIarcb8ZpO62Jag3sWYr90Y&#10;blyPetKC9ilIzwxrIUK/WmvC6kFD0qZv2mkjzsXlmGxKakrM6WOXbz94UrSbmBrAtb94W2ycitqC&#10;VJwCtcFSk4O58NmuUV8FLmtePctKRmnlwo60wLtFEMLTvjBxWFrnhJXYeZuBphbcDWqlgojPHTvW&#10;VcARM1bvDTjHma0LlTaVyrMSaoSNtfINTXE4C8Vm3ExAyDWtKDZizbtJd+K6GzOAM1xWnXYEgBNd&#10;VZXQbHNe9l9uaxEtGdJbkYq7GaybaXPetGJiRX0MdQVi6DkCkIpqHNSAVpYsZjjrzUTNzirG2omV&#10;cnArOonayB+ZUkGc1i6xqcOnWzMxBkI4Faep3kWn2jyyHGBXlWp6nJqlw8jN8ueK8XMfcXK3qfQc&#10;P5LPH1FVq6U1+JWvbuS8uWldicngVWJoPBpOpryz9UhBQioxWiJUXNWrWLzLmNPUiooxhav6TH5m&#10;qW69iwz9KykzGrO0Wz1XTbZYNOi46LVzSYVurxpiv3TioLpxYWAw3ylcCtPw8h/s4SOMM/JPrXs4&#10;OEXVUOqV2fnVeb9nKp3ZpNh2K54xXCeIZQl8Qfm2dB613O5dpHeuB8VOI7jcF5zW+YX9nzHPgFeo&#10;ZN1cqsbP0fHC0tndu+nS3jLhk4x61WkKPatKw52mn2E3naEQQF3NXgXfPoetKNo3M2R0jsQFT95c&#10;PuYentXaaFbxCGKJR25rkLhon1mJFIKooOK6yzla1sXnUctwBXTQ92fMc9fWNkVfF9yk1zBp8Zyg&#10;OWAq3pcKQL5iALGq444qommnzjdTDc8nTParN2RaRLCudrctVSfvc8kQknHkOf8AEF6ftqxowA3g&#10;gmtOe6jt7ZLiRfn28E1ymsH+0NSijjJVkbnFdNqEBuNPhHURKM+9c973Z0yhayL+j2+6zAky0kp3&#10;A+1X7qMNJHaL0A+Y1H4eSRbE3UqYUDCCpImM92Xxgk8muqFK8VIwSvNtbIsW9qp/eD/VpTLi4DHC&#10;nA9KsXk3kRiGNQFIzWSrb5Pm7Vjjaqi/Zw+ZdKLn70ieJvLbHStBZsrWeeSDUyNlazoVXC5VSKep&#10;dRyQQOlWYRlWbOAoyapwdKTV7j7Do00gOGI4r0qc2ocz3scrg5SUI7tnA+Ir77dqEoIIRDgA1z8k&#10;KMMEVPPOZgzk/MTUAfOBXn8qdpPdn3OHp+ygoroNSEIQQPlFaNrbCcCA5OeQ1VABI6RnhWYKT6Cu&#10;zm0e2tooPs0wIUDJ9a78DQ52+yMcXilSsnuyhHZmOB7czKzMuFU9qbYQw6WBHdytJJLlU54FSwab&#10;bX+tmfzWRohkgnrVy9hSCJBFD50qncrFa9xXb5Tw6+I3hfV6lFYINHm/f3Ty+d0RRnANTWNnDpMo&#10;FvFIyyncSe2alJkltDcSW+64H3BV6wllurPypNi3J6jPStHyt2Zwc1SSbbujV03Rw83mLyr9a6uC&#10;BLeJY17CqOiWzW2nqjMGk7mtEk7xnGMUS10PGr1XN26DjwRSMvGaXpz2peCM0jAjP9Kr3ahrP5h0&#10;q0Bkk0wqGRlJ5I6Uh3KVvIJLYrgnHQsKfICYg+7GOuKgtnKpMsrYCnirIdZ4isQyKEK5XuESZY5C&#10;X+XsD1phTy9RRwvDd6nlikNuEAAwahu2aHyWLAjHandg9jlPH1qAQ+OCK8ykBiYjtXtPiqy+2aOZ&#10;ccqM15HdQZZvavNxdP3j63JK6lT9mzNkQD5vUVx+qQ+TesMcHmuzI4weMHiuc8RQbZ45McFa86i7&#10;VbH0NRXp2MRTg1ajNVQKmjauuSM6DsyxT1pgNOWsWejF6ku4KOamhcrhlbDA5BqFaUEKc+tQ0dKZ&#10;6roOqtrehBFkzqNouR6kV3ui6kup6arjPmQnZID614NoWqS6RqkVxG37skBx6ivWtLvorPU454m/&#10;0O/bI9AajCVHh63L9mX5nx/EGXWi+Rea/Vfqjp5huG71rOuI93atGQ9ADlaqvg16lWKvY+BaRjSQ&#10;4bpUTR+1aUyDJqqUrkehFihLDzmqsqhQcVqPHkVUmhzXjYpbhYzwoY9KeLfAzVmKAbqtiEVwUKPO&#10;3cm1zMWAk9KSS19q1hEB2prRg9RXS8Lyq9hqNjDa0OOlU5rbGciukeEbTxWdPEADXHUTpyHyXOde&#10;3AerdoAjcGiVMZqk05iJxXfhK3JK7Mmjr7KZdo5rSiuBkVxdpqBAxmtS2vs9Wr1pZhHl3BKx1Qmy&#10;vWoHn96zo7zI60kk2T1rycXj5Ne6dMSxJJk5pEkzVRpaElxzXmUK0lU5mW3oTTjNUyvPNTvOMcmq&#10;bygnOa9GdWPQyZHKmM1VfGKsySAjrVUkbjXNUlcOUjEfHSmlMVYIyRTHGBWakK1iHaO9ROi4p0hx&#10;VZ5MVrFMY1sZFTQtg1QklO7irFuxJrWUdBXNuBulXFkOOTWdC2AKsGTArgnG7KTJJJQOKrSS8VHL&#10;MBVWW5AFXCmQ52LaSZNX7fBrEt5tzVrWzEYpVYWCO5opgVIP0qJSNopzNgYrja1OiOxaikq7C3FY&#10;yzBWq5DcjPWvqMlqNqzOeszajbOKnB4rPimBHWrKSZr7Cm/duclywM0MM0wNkUZNXzIZXuF4NYV+&#10;hZDit6U5zVCeENkYrCs/dJ5LnKNE5kq9aqQBmrj2oD5xTo4MN04ryaMJRqtluGg+Lg1aVd1RxpzV&#10;lFxXqc3ukctiFoA3agW4HariJmnGKuHEUW0axK0cIFWI0244p6x4qQCuOEXBmqSDFNY4FOc4FQM9&#10;TXr2VrlpCO1VZmHrUkjVBIeK+exVbm2NFois5zVdwRk1MWw1RTEYrhpNt+8FyLeT1pyEVWaQZxTo&#10;35rZyJuWqVWIPWmDmlrObl0Y3sals2RVpjkVmQShe9WvNz0Ne/gq0XTSuQxzsBSLICKidqarBeK7&#10;Y1lGQNEshyKYse40ZyaniAqpVFOV0LlEWHHarUMWKFWp41713UGrBZFmKMYqyq4FRxDgVYUV1pI0&#10;gIFpStPxSHHNS0bIgdaoXC1oPVOcVx1kaoypRxVfHNXJR1qsRzXCqlpcplUQqLnFWo0qGNScVcjX&#10;ivXw60OOSEK0qocVMEqQR+1dSRkyo0eaj8vmtAxZphixVpGbRWWPHNTBRUix04JWq2GkMVaeq804&#10;LzTgnNFxigcVHItTgU1lzRcplMrTdtWTHTdlIzIwtSqppVUVKBQNIVVqQJmkXFSDFI1SGhKXaKdS&#10;UXKsAWggUuaaTTQ7DSM0m3FOzSGi7JYlL1pKUUXQhMU7HNFLmpKQtJSZoqSkh1GeKbRTuaIeDTs1&#10;HS5ouULnmopRuUsOoqQmmHrRcCOKXK4Y4YdqkLe1VpP3cm/3qxvB5qJRTJZGF4p6imK3Ap6nHNdF&#10;zylYkxSim54pwpFoXGDSikpwobLQooNApDSLDGaaadTTRckDSGlpM0xCd6cOab3pwNA0GKXbQKUG&#10;kxoAvNPApuacKTNIhimmnc00moZrcaTzSGlNJUDRGQaaRintTWpjRBLyKyr1PlNa8vSs26XKms5M&#10;iSOVvI/mPFZ6w/P0rbu4wSapLH+8rO5Nh9tDnHFacMOO1MtIR6VpRw4xxTKUSLyuOlHl4I4q6I8j&#10;pSeXTTBxIkX2qdFwaaBg0/pTbuKEbFmM1aQ8VRilFWo34ovY6Yk4Ge1O20xWyam600WNSPe4AFaS&#10;IEjC1FCixJuPepN+7pWtikipqUmy3Iz1rlr/ACmmyqOr9DW9rTnYi1z+pgmOGMHqa8HM5+812R7O&#10;AjZRfmJp0TQ6fGrD5gOac/OatOuIkHoADVaXjpXmSXIuU7FLmk33IlbnBqUkE4qIDBzT05es1bYt&#10;kjNjFU7iYKannYCs66bPIrOq0i6MLsrTT4esLVrvIIFT31yVJwelc7eXDSMcmueEXOXke/g8NqpF&#10;WViXzUthbm5v4o1Gear5xXSeELLz73zWHC12SfLE9PEVfY0ZT7I7lFNvaRRdCAKid/mwBUlw2OPT&#10;pTEUFcmsntZHxkduZ9RGBI9qj28e1TY4pNuFoavoy0xkS7m4FWUX5sVHbjaSasAZbIpwRnOWpMFw&#10;KQcU8DikZeuK60jnuMZgBTrUbpSaiIJq1bLtG6lSXNP0HLSIy+bmqAbPNWrxiTVQAAcVnWl7+hpS&#10;Voj85FJjjNNbinLlhUl2JoQMZNV7uQE4XvUksohjOetUY3MsmT0pyaWg6cLvmLcX7tAK3rYY0x3P&#10;3cfNWHFg8N36Vr39wNO8L3Ej8fIcV62ULmrX6I4Mddwst2eQa1IdQ8QysTu2nGfSnRW7AkY4qLR0&#10;+1vJct95nNb8cCggHvX6NSrJJJdjwcTT5Z2RmrahQeKsQ22ADtrRW3XeQRVuO3UL92iVZ2RxOJs+&#10;EbJbi43yDKp2NdpPgPGuMDtXPeEl2tKMcYrpX5lGefSvBxcuas7nXTiuUikQO37wZU+tctr2mX1o&#10;xutNfJ67K64jnkZpGUEEEDmsqVRwlcqcFJHn1l4i1CaYQXVmzOPvFB0rqrdTJAJfLIb0NJLYC2n8&#10;6FABnLD1rTt5VlQEAAntXRWqxkrwVjGEZbNlTO6PJGGphkWSPy3AZT1zWk8CuhUcE1mMojk2PxWU&#10;WpFyjZowLuzGjXn263X90fvIK1IbqG/j8yKQFQORnvVqaJJQEfDLXIDwzqseuhrCVlsy2WXNY1qN&#10;3zRXqehh66kmqj1RuTB5G2xjJ9K0bHRkVlmnGSR0Par9tZpAAWUFgOTVluFyKxjTS1YVsS2uWIEK&#10;i4UACoi5A+XrQqPJkscCkeSNImZmAC981ul0OO7tYa7bRmQ8VWn1jT7NfnlBY+9c3rGvszNDBn0z&#10;XJzmR5C7kkn1rpjh+bc0pwvudhqfjy2t0YR9e1ea674ovdQm3eawTPABqe5tDcP0quNHXdyCfavS&#10;oUaVLV7mzulaJyV/HLevmQsy1XXRfMwI1Iruo9GXPAqwNITgAYruWJUV7pk4c2rOBl0YJABj5qR9&#10;OMUAOOa6+8ti84ixwvtVG6tgOCOlYczm7s1tpZGDoTLpnimwuSvy+YtfQurookSQD/WAMPxFfPtz&#10;H5F5by9lcH9a+gbxxcaRp9wP4olP6V5+P15ZfI3wmlZeZh3Q/dj361gXu2KGWTsoNdDcnqO1cx4i&#10;f7NpMzdmFZwqckJS7I9SMOecYnnLHzruV853MeakK7ajto9sQJ6k5qfoOa+IqT5ptn3lGHLBIQGp&#10;UNQinq2KzaNETACkIApnmjtQG3VFmPQdigCgYzzS5zQIFHzCpWHFJEuTnvUrKMZ71DepPoQEUFQa&#10;kIOPem7adx2ItuKVWK8U48U0iq3Ex6EE571JuHrzVcA07tzSaETDa4INM+zFOYzj2pVAAzUgfH1q&#10;btbF3ES4x8kowasIeMg5FQMEkGG61EDJbncuWU8VLSewmk0XiA4wajCmMkg9aRJ1ccdaUyFmC44q&#10;LNaEOJZjZWXB601osde9QDIbirCvkYbmpatsS4DTGBQCBUhTP3TxUbIR1FJO41YeDxkU4SsvvTAc&#10;il20CaXUeUSQfL1pI7iW1bOTioiChJWnLIJOHo1tboROlGceWSujfstQjugoY4J61s20qRNtDVw7&#10;I8T74D8o9K07HUPMjIY/PXLKhZ88D43NeHvZ3xGF1XY6O51iOJGQtg1zF1qQeUgNkGluoPOG5mJb&#10;0FZ8sSxxkoMkda7HW9rBRZ8lUnzRuSXE67RtP1rPmuARjNVZroupPQA4xVOSYkE5ranQsciTLsd5&#10;5Uowa6TTdTy6jNcEZyWznpWlYX5WRcmuynH2clIJwvE9c0+5D4561twSZ71wmkX6tGvzc11ljOGw&#10;M19BRkpJWME7G5G3SrSnNUoTkCrqYroZvF3Q8rmo2XD7R16n6VMSMVS1K5S0064uXOCqkA1LcUry&#10;2RpCm6k1BbvQ838d6uLq9NpC5CpwwHc1yA+6Kku52uryWdjlmY1HnNfI16ntKjkfs2AwcMJhoUY9&#10;EJjFC8tQadGPmrI7b6FlBxWx4ajMviC2THBPNZKjiuk8DqDrEs7DKxoSPrWStfXY83HT5cPOXkd/&#10;cRx6hqUdkrZEYBYV1EcSwQLGg+VRXJeFbOSXVbrUZCRuJCr2xXXs21STzmvo8viuR1WtZfktj88x&#10;z5ZqlF3SX4kEhHUVwfikNLcfKORXbXL/ALpmHygVxurH7Q2QeAeTWGZTtS5WzTAxtO5yhLSxSxgj&#10;5Rk4q5p1uX0RnkO1VbK+5qBESGS6EfINaun26QeHHln6c14lOLk7o9OrJRVkYGmwmXVD5h2lTyfW&#10;u6SNJViUDAUdPWuU0adbm4dvLA9DjrXaaXAZZQSOAK68LT527nFXlbUrw28rXA3H5E5NZV9K09xP&#10;JIAsUfAx3rc12U2to6w8O561xWqXbxKLQtneMsaWLqOD5CsLFzlcxrCVZNdd/wCHNdkIi8YCH5fS&#10;uM0fauqGMDcxNdu48uMKAQ3tXMnc7KqbmrGjBNILUQ4wOlXre3SJAe9ZVmzuoUckct7VoTziBRzm&#10;vRjNQhdnNOm0+VbkGoTB5APSqMZ/eUszliWP4U2LlsmvIqz9pO7OqEVGFi43CinRnNNPMZpF5xSv&#10;qZdDQgPFYfja7EVmlvv5btW/ajG0+9cR42mEmqLHxkV61V/7Oo9S8up8+LjfZanLOMLiooxluald&#10;eSM0yPhj9K55rVWPsFsWtOi8+7CsMrmu0t3trS5gW7yyEjFc/wCGrcS3DMexruRYRTRLuj3Fea9n&#10;ALkV+58/m2IjGfK+xU1K/tLa9VbKzJzgMwWo7hmiv1M0wRGHypip2MivGk6BWLc+47Uy6s7W9lPn&#10;KzSwnI5r0Yyd9D5qbi0l+JnQhbS8a8ubgGGZ9ioT0q3YWPka4J1BaNzTTFHqGyL7LtWM56d663Rb&#10;bbbhpIufU0T1ZXt3Rg/PQ0wVQKVGARTjjH1psoZ0IXAI6URFniw4+YUzzPMeCOlKSBwBTUJK5xzT&#10;unNADEXaW5pCVGDjLegp7DDhvWmjaJ8+opEmddmKO9VSvMnarUKeXIyrhRimXkWZ4325PTNNjj8q&#10;5LSSZ3dBRqFtR9shZ5MtvBP5U6eELEF3LkdCaiWR2uDGAEXsakQpIZEZtzL0oGwiEdzbPC+GGMGv&#10;JfEmlPp+pyp0R2yK9UsWIY5XaSeRWR4w0tbu2aUL8wHBrOpDmVzty/E+xqpnjtwnzY9KyPEUG+wj&#10;lH8JxW/dw7SRjBHBrPvIvtGlTpjJHIFeHUjyVLn6DSkp00+5wYqSM80wqVZgR0NOQ4NdT2MIOzLS&#10;08VEjVKvNYs9Km7kimncGmDrT6zZ1R2HxnHBPBr0DwjeDUtIk0tn/wBIg3Sw5rz30rY0DUzpesQX&#10;APy/db6Gsa0OaOm5li6PtqLit1qvU9q0W+a80lA5xNGMPmrRYVg2k6218yof3U8Qda0hNx1rrpYh&#10;zpq72PyTMqPssTJLZ6r5k77TUDADtSGUGo2kyKipUjY4QcjFVXwTUrPmo8bjXmzjOo7D2QkaZPTi&#10;raxZFMiQVbQYruweDSVmQ2iLyeKY0VXMDFROuAa66+HjayBMoS8Csq5QkE1szJwazJxwRXzWOiom&#10;iMOVcMc1l3ERyTitudMHiqssWVyawpzsZt2ZkwrJnOOK0rctSpbgVOsYXnFVOomQixHIVqcSk96q&#10;c9aeh5rnaNostb89TTSajB5pSc1BomI7kVUklNWXFVZFJPStIWJaY0SEigNk0wgija3XNa2Qku5b&#10;GMCkcZBqGNyDinljg1nazG7FSccGs2Z8HFaU+eazXizLXXS8zOQwKWI4q9bx4IpsUPIq3HHiipPo&#10;SidOlJJNxilGRVeRTk1zpJsr1IZ5az5CzN1OKtyrmoViya6oWSMZFi0GCK2YCSRWZbAA4rShODXL&#10;Wd2XTWppoPlBoc/LUSy/Lih5MrURpxsdF+xWlkKtRDckMeagnbJ4quGKtmu7BV1RmmY1NTpLe76c&#10;1pQ3GSK5SGcr1PFaMF1kjDdK+poZhTlHc4rNM6WOXNTBsismC5z3q4kwPeupYqD2ZcUTvzULAUhl&#10;681G0grCtiY8ujN0kQSqCSaiHB4p8jgE1XMwFeX9btLctxLKdasJWfHcCrSTV7OFrRqIwmXk96lw&#10;KqJJmp1Yk10zgmiFImCYp2yheRUo5Fc88PFo1iytIvFVmSr7LmomQeledXwKa0NUzOkXANU5WOK0&#10;5Ezms+dMV8xi6DgyrspMcfWoJ3O3mppOKqTNkVxLRA3oVHbnNWICXIqqRk1YhBXFa8qaJTLuStM3&#10;ZJoBLUMhU5rnsyuawokKGp47nHWq55FVpJMd66aFWVMHtc1jOCOtM84butZK3JHGakWQscg12VcU&#10;2roRsJKD3q3HIKyI87Qc1YSRlGayhipJq40bKSZqxG+cVjxXB4q9DKTivdwWJUtAZrwtxVlWqjC9&#10;WVavdhtcIsn3cU1mpu6ms1JytubJiO2BVSZ+KmkaqU7jFediKlkaxZWkPJqIDJpHkycUiNzXmU6v&#10;NUJqMsxjirSdKqI2BzViNs9DX0dDscU9y0oqUCo04xU6iupGYBfakZKmABoK1aFYrlcUCnsOaaRV&#10;XEKMCnZHpTcUtDAcD7UjGgGkJpIoYwphqQ0w0EtCCpB0pg604U3sNIlWpKiWpM8VNzRBmgGkzTS2&#10;KBis1NLU0tSZp3FccDS5xTN1GaRI/rSiowacKAsPHNKaQdKWgtDaXpRSUMsUmgGkzQDS6FLYXNGa&#10;Q0lJDHZpG7UmaCaAEdA64qq0+wlfSrWcEVXlt1eRmB4NNQU9xWuRibK9amSTNY0VyCPvCr8EmRW1&#10;jxFI0VbIp6mq8ZqZak2iyUU4U0U5aTNkLSGlpKCw7U006mmgkQmjrRigUxABSiiikMWlpBS0DQU8&#10;dKbThQy4gRSEU40lQzUYRTafTahouKGGmkGnEc0mOKl6FEEnIqjcrwa0HHWqVwuRWbIaMG7TvVSO&#10;PJ6VqXEec1BHFis2SkTWydK0olzVSFcVej7U0jRRJRGBSMgANPUGgirQ2ivjFMc8GpJBioC1F0Q3&#10;YiEhU1chlJFZsjYJOcUQ3YU7c1O5akjfhbdV62Te3TisO3uASqDlm6V01tEYrcA/eI5rSCNYO5Dc&#10;vggDpUkeGUYqvP8AMT7U+zfOVPWt7aaGttDO13llHbFc5ek/abcZ49K6PXeGi9K5jVG2XdvjoTXz&#10;GZv95L5Hv5erwivU13O78qqSN81XWG2NfXFUnXL1yVlYdIb1FPAxzTcYNObgYrJLqasrXUmM1k3E&#10;vyk54q/esADXO392EXaB+NctWTfunoYWlzWsZOoXGJG5rHdiWqxeTbmNVC2frW9KHLE+noQ5YgoL&#10;NgV6B4ftvslqhA5cZri9HtWvdTjRexr02K18pFGOQKKl3JJHmZxXUUqXcVgW604gKoHfvQxI7Ugb&#10;cCTU7O58+BBbpTgmBzTQxpGlxwaG1uFmyWNTu9qsqMc+tQwcrU/QCt4rS5jPclBytMJwaep4qKRg&#10;O9bdDNbjCfmq0nEZqipJlAFXpG2AKeppUnvIKnRFW6GVzVMNV+4H7s1nA81jUTvdm9LWJMcEU9MK&#10;uaAAFBqvdSBYjk4pSaSuNLmdind3G9yueAadasPWsee6HmFQa0tOBYA1zxneR3zpclM1owZZYUXq&#10;T1pPiXe/Y/Cht1AzIApPpV/RlVr5d2MCuN+LF673Mdtn5BX0GCfssPKrfV6I87D0frGNhT6K7MPw&#10;1b/8S+M4JBrpUgGRkVmeHLQjT4vm4xXUQWzuQqRkmvsqVRKCv2X5HzuN1qy9SrHb/OMjjvVuC1ea&#10;TyoFznqcVtWmgPIQ0pwtb1rZQ2i4jUZ9ayq4pJWRyKlqV9L09bGAZH7w9ausMuKdkmmnmSuBybd2&#10;bJWVgbrmlPIoPNHakMYVyORVZojFIWXgVbxQVDdapSaFYSOQMoPeoLu2EvIHNTKm1sio7i8WH5f4&#10;qFvoDjzKxBBZGI5duPepnvILcEZArMmu5Hz83FZl07P61soOb95lxh0NeTW7aMnLZ9qpTeKIkJ2I&#10;TWG8ZOciqc0QCscV0RoU+onGPc25fFUrAiNFWsa81W7uSQ0hx6CoIQhTOOae0RZgdvBrSMIJ6I1U&#10;YrVFP5lyxOTTCHlOCPlq20LMcYxUqQBccZNXdIOZFeKBQORSm3VjgCr6xDHSgR7e1Rd9w1KK2oQm&#10;oZF8rJx2rW2gL0qner8mO5qvaW3EzCiiEheRhzmqV3a7j9a6FrQLENowe9Z9zbttJx0rqpS6mbk7&#10;2OE15fKVQP4Xr2zTJDceBNLlPJVNprxnW1D+cSOnNep+Cb0XngFYwcmFsVz4+P7nzvf5HXR0qxsT&#10;3WCox6Vx/jOUx6UkAwd7c/Suvk5RR3rgvG0u+7giB+71FeRjKzp4d26n02Bo+0xUI203OYVNqqB2&#10;GBQQT1qTgCmOa+TufZyVhpWmmlJzxSqhpmY0DvThmnhcdqDgUrhYTNKKbv8AQUAkAEiiwy1bnmta&#10;z0W/1P5oLdivrWfpMYn1K3jYZVnAI9a9yit4rS1SKKNUwo6VjJNvQ8rNMweD5YxV2zyOXwvqcQJM&#10;WD6VQl0y+gBMtuwUdyK9duDVOS2S4UiUAqfWub2sk9TjpZ1U+3FHkBGSR3pNhNdbrfhponaaAZX0&#10;Fcw0flsVfgit4VFJaHuUa1OvHmgxvl8e9IYSelSr8vOc04EdafMzRRsVuUNPVwetSOVI96rlCORV&#10;LUfkTbc9KlVQRg1UWQqcVZSQMODUyTJeg17bHMZwaRZXX5ZFwPWpBMMdDSFmk6rxSu+oIeAD905p&#10;6ll61UXfE2F5WrCHzBndz6UpKw2iwGB6Gly2eeRUKjb161MrHoazaM2hdoY/L19KdgjjvSEEHIp8&#10;cg6GoZDuRyDAqv3q9JHkZFVJFINVBlQlcWN2Tofl7inNhpFePgjsKjHSlX5DuqhtIneaUNnuetLI&#10;VaPjv1ojmUncw5qxDbI4J3de1Ead9UfEZ5k3JJ4iirLqjmb+DypAw+6etZkj5zgV1t7YtKSoTINZ&#10;smlCI4xk12QnyK0j5CVGV9NTmhGxY1oWkJ25PWrE1n5L8c1JaqC2CK1nV5o6GMrl/TriSEjngV3W&#10;lXhfZz1FcZBB8wwvFdPpaFNhr1MDJpWOeodxayblFaKyYArDs5cAVotN8gIPevUT1Vx03bQvM+OK&#10;5Lx/qDQaIsKdXOD9K6EzZKnNee/EG6MtzDErcAciuXHScMO33PoOG6Ht8xpp7LU40DCjFOByPemj&#10;gClFfLn66Hep4Vyc1B1NW4uFqJPQibsh5baPwrsfB1qRZvIBzI2BXGSEGPOeTXp/g632WVsrLgk7&#10;qdCCnUUX1PEzer7PDerO6sbdLW1jjQYyMmpZTiMmn4xyKZKQAM96+tcUo2XQ/OW3KXMzG1KYpauO&#10;mRXGzu6275PJrqdXJlcopwMc1xbTBJpUZmbBxivmcwqSdazPewUF7PzKUW4Wk8jrtz3PetKVzN4X&#10;8vlQw61l6vO726QoMDPartuHGmFZXyirxXLTlo4o2qL3rjPCloZGZdxZV4Br0PS4RCAp6r1Nct4R&#10;t9kDSHpnI+ldUJPLtpJVr18HFKHN2PMxMrz5Uc/rszyXrjZ+6A4+tcnqUQhYSyIW3DHNdFdyzzXC&#10;RgZDHk1j6+GV1iPOBXmVZOpKVRHp4aLjaK6FLRbBbe5MyEM0p4HpXaC12IWPIxyDWf4a0UeSJ3zk&#10;9M1vX6CG3aVjgIPzrqp0X7PnZlUrXqcqMCC+EEzIF6thjVq6kMjAKcr61TtBHPFMxADSGs03U1nc&#10;+RMTsJ4avMrV5NJHaqSnPTdGhJIxcIegqeLtVYlX2kHI9asopBBzn2rFP3hytYuAZShR6U0Nx8vW&#10;nRnP1rW9mmcrNO14XFebeJC8usysf4TivSbf5YWJ7CvNNbONYuPQnNerUV1E68n/AI8n5GQ+SvvT&#10;B1JqZ8ZqPGFNZzjrofTp6HSeEjlnrvbdjxjvXn3hZtsx9Ca9BtBk/QV7GBd6SZ8nnatVbH3dpHcI&#10;WZf3q/dPpWVDM8biEqDLnliOTWw8uDjvVO/tlIFyMgr1xXW5tM8C8krPqMnWcMrx4UE4btXTW422&#10;0fzDbjk1hWdmt7DiRiCxyM1vwwotsLcE4UcmtXdu5jUasSgIvINGQpDN3pqFMFQDgd6UEupLDgdK&#10;RkLj5s5wDRgjgc0yMmZSWG3FSYzgg9KYA4ygpCg3AmlJB+lG4HpQIinVzH8hGQepqAoHKvs3EdTm&#10;rbKHRlzgnrVQK4QpGeM8mlcAeEPdLMHwB1Bp21Y5yVjwW/izSSkIikDzJKVnChHdgGP8NAru5Til&#10;ji1EozlmPv0q5fxCa1IJ4IqqUgGpE+XhsZz61clfKgdqno7B5o8i8R6ebe9kYLhGPFc2nEzIejCv&#10;V/Eumfa7dmUDgZryu7jNvcDPY15WPptLnPtshxjr0nTlujhNRh8i/mj/ANo1VA5ra8SxbdR8wDhg&#10;DWOBzSi7xPWnG0iVKnQ1XU4qZDUSR10mTCnCmA05azZ2RY+nRn5eex60goHQj1qGbbanqFrdeb4X&#10;sr7PzQqFY10CTh4kcHhlBri/Ck32zwzfWROWRCwFa2jagbjTE5+ZBtNcE5Om32PzniTCOKdRfZlb&#10;5PVG55ppfM4wTWb9oPrS/aOeTRCom9T5NNI0SRmnhwRgVm/alx96nJdDcBnmu6lKmQ56mojc1ZRs&#10;1nRy7lFW4nyOtejCtCKFuWwaa3SmK1KzcVy18WrGiRWnbArGuJMucVqXTDaaxLokEkV8ziqrnLlY&#10;7lWWT5uajdty8VBK5LcnmpITu4qOWyuY31HIDU2MjFOWLPIp/l4rNyRViJRxg0pO01JsG0nuKqyM&#10;AaFqCepYDZ6VIOBk1QE209asCbK1SgupcZEjtjpURGTR5nftSxtuenCnJuyKfcTyM00xHPStGOME&#10;Dipxa5GcV1xwNV7E+0MhYCWHFPeArmtZLTmo7iAKK74ZZ7t5bkyqHPXC4qqiZcVq3UOQcCqQTBAx&#10;XJWoukRzXHrHgip1ApijC0Bh61xPU1SJCOKilxsJp7OMVUuZgq8UQTbFLYrsw3cmnAqKzXnIkNSr&#10;Pxya63TdjCxqwkE8VejGOax7e4GRzWmkw21zVItMuJcVuKa7kCokf3pS26sLWZtcMbhUEgC9Ks4w&#10;KryqTmqi9TCTuVmnwKlt7raetVJIyTSKNtdFlbQxtrc6CG+I6Gr0V9u6nFcvHPtPJq5FPnkU1WrU&#10;3dMu50oudwGDQZuOTWGl02ODxT3ujt61p9dk1ZlpmhNchciqMt0BzmqMlyWzzWbdXLAHBrNTnOWh&#10;TmbB1FVP36mi1Rcj5s1xM13IO5pEv2TnNexhMROja5jPU9Jh1FWAGa0be6D45rzS11c7x83FdFp2&#10;q7iPmr6Khi4VbI5pXjodzFJkVYRxWDbXwcD5q0op1NdbsaRmXic01sVGr5pWbiuSrKxvFsikFZ86&#10;5zV2RqozNya+ZzFxszaJmXQCis2RieBWhdZbNZzLg8185CwpMiGd1Wo+3FQbcHNTwnOa1duoi5Go&#10;4qV1+UcUyEZ6VI7Y4NNSUVqWloVZAQOKoTnNaL85qnLGCayjJXuNIqou41fggJINNgtwTzVwDYBi&#10;vRo0lONx8pLFF2q15AIP0qCEnIq/GMiu6hhIyIloVkixV6AEUojX0qeNQOgr1cLg4xZEmWIh0qyt&#10;V4+1WV6V69rKw0xSeaaTxTiOKhdsCsakdDSLGSnOazp361Ylc1QlbOa+dxtXpc3jIru3NJG+DnNR&#10;yHBqAy7TXn0KqjPUU3c0fPyatwSZrE+0c/WrltMcivocLiU5HJPQ3o2ziradKzoZAQKvI4r2YyTR&#10;iiwtKTxTUanCtUWhjc0w1I1MPSq6EtDO9LnmjNNJ5pXEhwNIxpN1Mkb0p2LFLCmFuaj3UZosTYmB&#10;p2ahBpynmlYqKJ1an7qiWn4osXYC1ML0McVExOaQhxegNUYznmnrzQIcDThSY7U4CgYA808UgFLj&#10;FBVh2aKQcUtA7AaMUuOKUCgaGEUYqQjimYo6FIaaSnEUhqbDQ3NNJp3Wmd6ENBmk2+9ITUZkIJFN&#10;agzkrJndhXQ2wwBWZaWpXBxWtBEeK6HqfOwTZdjqwlQRqRj0qyi1DR1QQ8DingU0U+pOhCUlLSGg&#10;oDTTSmkPSkISiilpisFLikp1FxpCAUoFLRSuVYKcKbSg0myoodSUE00nBqWzdCGkpTSGoZVhDSEc&#10;UE0maljI2GaqzDg1bNV5BnNZsloyZ1wTUSLg47VcnXrUCryKgSJEXHQVai4qBasRCmUWFFIRingU&#10;1hVxGVpuRxVCVitaEnes+5GQcUWMJmZd3O3oazpL5Y+QfmqTVFZELDr2rnWEtxOluuRMzAVUY3Me&#10;Znofg+J764e5kOUTjHvXb+uelZfh7TRpejwwEDzMZdu5NaZ+6a0SPRpK0VcoyfxetVlk8qdT781N&#10;KfmNU5j8wNax0du50RXQfr3MUbjvXLXgWa/tUfO3Pb1rodSm32cee3Fc5dnbd27ejV8vmkf37Xoe&#10;5l6fIvmblycYHbHFU2HNWZznFQGuWo9Qp7DDxUbsSCalbpVeRsA89qxk9DeKuZV9P15rjr+5JkYZ&#10;710GpS43nPArkbltzk9jXLTXNK7PpMvpJK5XkfcaYWA470E81PaWrXUwXHy55rs0Suz2W1FXZ03g&#10;3T3WQ3TDjsa7xSGHrWHpaLbWiQRjHHNbMQKisacuZtnxmYVXWrObHbATwKglUJ+NXVqpc8mtZpcp&#10;xQk27FYtiokjMsnLYFIT82KswD5hXKldnU/dRaiUqABUxXIFCgVLgYruUfdOKUtRgOBVWYgmrR6V&#10;SnODUVXZFU1dhbHdcAelXJm3Pj0qpZcuWqdzmTIpQdoeo5r3x8/+qH0rLJw9asy5gFZEhIkPHFKq&#10;y6GzRcQ5TJrnNb1AxsUU81tSyiO2JB5xXB6pdNPdctnBrnm+a0T0svw/tKjb2Rct1aRwxzzXU2Cb&#10;YxxWPpcBNurkda3rYYWopLUrG1L+72LSO0UitG2DWJ4s0Q6zbtdeYA0YyQe9bB4Oac4VrGYdTiuy&#10;En8N9Nzz6dSVKoqkNyp4K0Q3OnxvICsYFd9b2UFsgCpyO5rB8DS+ZopXHKOVrps+tfae0cor0R83&#10;iU/bSv3Yg5+lFHWipMBabj5zTqQfepoANHag9z2pu4dKAFoxmkByaAduSelAEVxOsKY71jzyMcsw&#10;yT0NT3Mm+U9xVab5o+K1gi1sVGce5NQSM/4Ush2nNMZ92AK1incTloIy5HNVp0Vbd2I6VcK8Gq16&#10;f9HC9ya3XkRzGfbIATleDV4R4XpTbdCqgMKu29vNO2EQketEmo7sbkVPLHQrg04RhR0rbXQJSMuw&#10;zUcmiTx8g5FQ60Ajcx0j4o8vmrMtvJETuQgDvTONtPmvsdKRA6YwOxqnMnmXAXsKvlhtbcOg4qtD&#10;EWLPmiD11JnpuQsnzE9qqXSbYWJHGK0tmOSKz9YmFvZPI/AA71vzqO5nGDlJWPOPEe1Vfb1bjFdn&#10;8IZhLpGpWjt8yjfivOr+d768L5+UHiuy+FNyLbxNPbN0nhIrwMRj/bYlRi/d2Prf7NdPLpTkve3O&#10;2dSZjj7ucV5r4pk8zXXx0UYx716bdL5c8qnjGSK8m1SQzarO55+Y1jmlW9NR8z0slhzVnLyKIJ/O&#10;lCbutPVead0rwrn0ltBgQDsKUtiggnpSbTSJGsx7UwKzGptoqVQoFHNYErkKx460pTP0qc4IpAB3&#10;6VPMXpYl0ljHqtuR0DCvdXbfFE395Aa8X0XTbm+1CIQLkK2c4r2VAyWcKP8AfVcGkmm7nynELj7S&#10;mk9VcpyJk1DIMYHarUhxVeQ/KK5ZxVzx4EDAFSCu4Hsaw9V8O215EGiUJKDk1v8AUVG/TArKV09D&#10;qpVZ05Xg7HnF3oF1aZwN49qyXSSJiHjYfhwK9hito3X51BFQz6NZzZ3QqQevFbQqytrqepTzvl92&#10;ornkQ2nkk05TnpXo134Z05uibaxrnwwuf3B4pvEQ6nfSzOhU30OTMQySRUAUrJkg4rYfSrreyqpJ&#10;BxU9v4Zv7s8xkD1IrRVY9zrniKUY3ckZQwcE1KqyPwkTEV2Om+AyjCS5l467a6aPSrS2jCxQqSO5&#10;FZzn2R5lfN6EHaHvHlTwyxgF4yAfUVCV+fcvGK7rWEiaYgxgE8dKzI9Ftp25yM1isSlujppY+Lhz&#10;SVjnIpBIcH7wqdFL5xXQT+GIRseD7/p61al0KzhgWZmxP3XPAqpVo9CZY+j06nOIuYmz1qNYmJzi&#10;tO9t1ijURcnqTWcyOTjNTCfMro2pzUldD/MCjBqNlWTvR5QXljmnAgdBVehWi2IWhwpIqJg3cVdH&#10;0phTPUVSkUp9yoCRUsFw0bbhTymOgppQA5A4qlPsU3GSs0bun3lvdMI5MKfWq2rWf2U7kGVPQ1k4&#10;2kurbTW3aXy3tqIZsblGBmuxVVUpOL3Pjs4yV0k6+G26o5mW3aQmRuBVZQUlyB3rqRZ/aCYsbQO5&#10;qvNpIDEL0FZpSWh8PJty1G2Hz44rqLKIbR61h2Fs0bgY4rpLVQo5r28Eny3Oaa6mhENoGKteZ8vt&#10;VPzABTPtIXj1r177CXc0RLuKgHpXmni6XzdaYjO0D9a7r7SEJOe1ec69N5uqyHtmvMzSyp2PseCo&#10;XxtSXRRM/OaBSUo614B+mjlGW4q4g+XFV4Vy2atdKym+hjUfQSOIy3cMIGSWFexaNALU2sfoorzX&#10;wrZ/bteTOcJzXpyMU1BQBwvFbYbSrGXY+Xz6tdqiuiudV2qvdHC/SpkbdGD61VvnVIjk19VUfus+&#10;KgvfscxqM7b5SvVa56RA8rFU5bqa3HBlEpPCgnJrLiiKwTy5BznYfavk6t3NyPoKKsYM8TLHIJCC&#10;Aeo7U6yY3Fi8O7kHH4U4sz6dONo3k96Xw/DHFatzulY81jRi20zao/dbZ2uiW4g0oqByo4PrV2Qs&#10;mmkMMZp1jGDZJGDgEZJrL1q8wUtoDkZ5NexV/d0b9TyIJ1Kmgy1hBYyMfpWbLbxXmtbJDwvWthh5&#10;diFIwSODWXaRvc6gIUH7wnk+1efKycIpWZ3U18Um7WOhsAxVooxtjXhPesLxJrIkvF0qLB8td7kd&#10;/aul1G4g0PRZbmUgeUhIPqa8l0S9bUBqOrSk75H+UH0rrxtR0qPumuW0FWcq7WkdvVnVW5UWiyKO&#10;T0qrflLhNr/f7GliLeTEiH5BUWPPmYd1NfPVJvZ7HowjaXMyrbXM1k/lTAlD0NbttIJGDociqfkq&#10;6FJRwf4qhVZtMcPgtATwRQm09SqnLV20f5nRqgC7u5pv3XFMtrlLqAOn5Urg5HORXU7dDzLNNpmt&#10;BzA3uK8z1U7tUmz1BxXpducQN/u15jrGf7Wn9zXrW96PodmTL99MoOvXmmDG05pSuKTb1qJ6M+lR&#10;t+HgVlHua9FsxkA+1ec6IcSL9a9GsOYQfavVwLtTsj5bO171yCaTFzVtR5se0jIPaqNwv70t3BrT&#10;0vEkig11Reup4VX4LlnS42ihYMvIPGRWkOFBx160mzax54NG1cetbLQ4XqGMcjgUMwA5OAaXcHGB&#10;nimNGsgwDnFG4txG3b12/cNS7fQ8VCjBlaNM5XuafASFIPJHemhMePTFAXFLjJ56Ug64oAQAcg9T&#10;UAZMOn3R61Ox2MO+ahnh80gZwKLAR2zJ+8jiJ3AZJNMkQCAs43ODxipEkSKdYljPI5amlGe4fAwt&#10;AmRPJjy2Zeo6VVvNQC4DAgVZgdV8zzOdvSuf1a4MqsAMelEUZyly7G0yCa1JxkMK8t8U6ebe5dwM&#10;CvQNCvRLD5EjfMOlZnizThNbs2O1Y4im6lNxPRyrGPDYiM1seM+I4vMtYpR2HNcyK7PV4c6XKndC&#10;a4xegrx6OkbH6HNp2a6jhUqGohUi1bLp7k4pwpinNPAxWbO6JIpp2OKYDUqnis2dEdUdT4Dmxq7Q&#10;k8SxspH4Va0SU2t5eWrcEOQB+NYvhO4+z+JrQk4DOAa29dh/szxlcIOFc5H41xYmF7+a/I+dzegq&#10;sa1F/ahdesWaRnIYjPSonuCT1qlLMd+R3qJXLA1wKLsflTZba5kLYVuKtW7uQCW5rORSTVyMlRSl&#10;JpWTJ6GtBMw4ya1IJjtFYET85NaMFz0FVHFOK95miNgS0jSe9VEmyafu3d656uOb2N4oSVt1Zd4A&#10;ATV6U8ms26kzkVywblK4pRMiUneadDJtYCidSTlajhjYNlq79HE55R1NaKXC1IZARVIEgZpd5C1z&#10;OGo9bDp5wi9azJboEk5p11KcGsK4nYOcGuyhRuS73NQXWTVuK4DLgmuWF0wbGau29y2etdLw12gv&#10;Y6RW38CtKzg3AcVj2DeZiukskxivYwmBinqQ5NlmC3xVtIgaVFqdVI7V6ioRWwlciMQFVbiLIrTK&#10;/LzVSdetJpLQdmzCuIeDWa6Yc1uXA4OaxrkbXGO9eHmLjFWY4KzIyflqEDJNP3UqLmvA2OpaojdT&#10;is+7b5a13T5az54sgitKclclow3U7s0oJ79Kuvbkt0pptT6V2+0RDRBDMQavQ3JJHJqr9nIbpU8U&#10;TbulRPlZN7GpA+6riAmqlrHg81qRRg44rz6rSYK5Hjio2Wrxh9qhePFZKaE0zPeLrxVSZCDWu6gD&#10;pVKZAc5reE9TJ3RlSZBpYbsqcZqWZRjpWXMSjGuuCU1Zk3ubP2zaOtNN4X4BrBNyQcE1YtpcnNV9&#10;XSGkanmHNQyoXFSIN2MVOiDHNd9HAp6ib1Maa3Yg8VmXCMhrqJFHPHFZd5CDkgV0zwrgroEzAaZ1&#10;PBNXrLU5YnGTVW4iIPSoVB3g46VnF21RbSaPQtL1MvGCTXS2t7vxzXmVhdGIYzXS6dfO2Oa3WaSh&#10;G0jP2dkd7DPnHNSmUetc5Bdk4G6r63Xy+tYzzVSWjN4RL0koqjPJ8xpGmB71WlfIrwcViFVbNkQX&#10;EuBVJpgTT7okqRWbuZTzXLTgrGL0Zf3Ke9PRhniqKympkfJFaSV0Uu5qwvtAHWllbB9qrRZwDUr5&#10;YCueTb0KchevSmMuDUiAimSHFQtzSDRJGMVKRkVVWTmrMbbq9TCVLR5TQmiHNacA4FZ8eAavwtwK&#10;9rC1Yx0ZjIsgCpFFQbualRq9aFaPQjcspxU6mqavxTllro9orDSsXCcCq8hpd4IqORhiuWvVXKUi&#10;pMciqcp44q3Jg5qnKQK+axTTZqrFKdsA1nyS1Yu5OSBWXNKAeteUm3LQmbJJLjaQauWV1yOax5H3&#10;CpLebaRXZRxEqbuc7OytpcgVpxPnHNcxZ3eQOa2re4BUHNfW4XFKpBMzZsK1SB6opMDUomFelGVw&#10;uWScionOOKTzB60x3BANaXGBamlqjLc0maXOhEhamFuKaWoJyKrmKG5pynNRk80qmmtSSbvT1qOp&#10;FoRSJUFSVGtOJFSUNaoyKeeabtoEGOKVVxQBThQAd6eBSYpwoKQuKWiigoXtSUtFAB1paSgUDQ6k&#10;xQKd2oGhhFRnipSKYRzQMjJphqQio2IFTYL2InOKiLCllb0qPBNTe4mJDD0q4kVNiQjFWlXFdLZ5&#10;MaYKmKmUUAU8DioudEYCAUtLRig0sJSGlpDSExKSlpKBBilpKWmNIKWkozUsuw7NITSE00mlcdhw&#10;NLmo804c0io7j80ZyaQUmeahs1QE4NMJpxOabUsYlJQTSVI0ITUUgqQ1G54o3GUpxVXNWp6p5+as&#10;2SrFlMYFWI+DVaM8CplbFMC2poc8VCslPJyKoohlPWs+fnNX5elZ8w60zKaMu8QOAGHFQeGNJN34&#10;mWR1ykPzZ9auT42nvXR+ELMQWck7fekORntVw3MoRvUSOl9h0pr8KaVaZJ901oeiUJDyapzNjrVp&#10;zgmqVww61qkapbFC5YvARno1ZV8u+e3Xpz1rRkfIYVQu1LSQkdjXzGcRtiLrrY97BP3Easjb9oxx&#10;gVA3Bqw4wqn0qCX7xrz6vxXFAids1WlAWNj61M1QTN+5asZNWdzpgtTltT+XeOxrmp8B62tXnySA&#10;awJGLN61lQWlz6vBwagmQuOa6fQLZFjMjDr0rmX6iur0g77VU/WtK7fKrF45tUrI6WyGWz2rXhBP&#10;XpWdZIPLArXiQBRxTowbsfH4mWo5vlWqFy3BNXZj8tZs/Oa1rO2hnRV3crL8zVdgXHJqpGuWrQhX&#10;isILX3Teq9C0o4pw9DSAYApHbArseiOLcjlfbnmqMjbiamnORmq6glxXLUlzKx004pK5dtUxBmnK&#10;MtipNvlW4HrTUAJzW7ilYwve7Hz8RgVkXK7SWHStS4OQAK5/XLtbaEgZLVniGkdGFi5SUV1KOoam&#10;gtXjU/MBXJR5uLoDuTRPdsztx1q7osKy3QcjpXOk4ptn1NOisNSbOvsottoqegq/EmBUFtGevarq&#10;jHNOEdLnzdad2yNzirEYDRuvqtU52wRVu1ILD3FbQe5jNe7ct+CDsF7B6SZArrc4ri/Cr+Tr13Ce&#10;Ny5Fdma+vw7Towa7I8PHRtXl5gKKSlrU5BaO9FFAivdSbIyBTbYl03GobxjuxS2MmQydxTF1LmPm&#10;qK6kEcJ96mHNZ+oSfwU1qyluUs8knvUch4OKcclajYn15rZIorNFuGTTPLAxxVkDJ45arlvpkkoy&#10;4wK251EzkrmUwORxUF3CXZcZXHrXURaVFG6seapapDGb+KNQBn0qPbK5HLpqY9tay3EgSMZHc11t&#10;naJawBQPm7mltrWK2UbFGfWpzzWFSrzFpWAk1E/SpCajaoRSKk4R1KsuazJdOWUkx8VqTHjGKhQ7&#10;farjJopNo5+90+4ij+7kVXjiKRDchBrqixkcKRxUlxBCUAMY/KtVWtoNu9rnKEAAHsK898aaz9om&#10;+yQn5R1r1LVdOQWMjRttc8AVxsfg2xdzNMC7E5OTXmZpmXs4+yW739D2spo0FU9tX2Wy7s8yjiLE&#10;AD8q6PwgpsfFNhMcjc201250rTrZdkdtHjHJxTbTS7L7ZHMqYZHBFfM08U1VTitmfUVsypVaUo8r&#10;s00avicfZxNKPlUpkGvGnffcSOejEkV7F49ZE0LzN/O3pXjmQBnpmvVzKacoqL6FcOq+Hc/kIeGy&#10;KQc0qgseOfpWvp/hnUNS2v5ZSI9DXmOSW57dWpCmuabsjIB52qCWPoK2dM8L6hqW1tmyM9yMV22i&#10;+EbHTwJJgZJB/eroEdVXCAIg4AFZup2PAxWd2vGhH5s5i18H2FjCDcIJH71HLpOmOzYhx9BW/dkk&#10;HDfnWHLIUDlscVw1ZyvZPU4qNetUfNKbuZMmh2buQny1YtfCdtIQGfqe9JHdK8mARkmulsIQI1Lf&#10;e7VnCdW9mzqxGKr0o/Ey3pWl2ulxhbdRvPetZ1IQMx+Y1TgBLcnFXH/1fJ5r1Yfw7nzlaU5T5pO7&#10;KkmN2KrTfLxU8vUmqLuS+K5ajN6aHA5pQgJyaEGamVMYNQolt2E3EDCjApsk3lrnPNSuwVazbmTc&#10;cUpvl2CnHnZUkuJHlO7pTjLkD0FDBcD1qm8hBKiuNyaO+MVLYvW1urzhgB1roI2AQDAGPQVkaZGd&#10;gZq1cADNdlBJK9jgxLvKw8z4yKSNw+eKgJBkHpUyArnjitruTZzuKSOP1841FAOpqW1t3ZlyKra3&#10;Jv1RVQZbdW0wNpYIY1DSMOp7VwSjfc9qc3CjBdWQ3V5HYQYjXfOeB7VhCX7MXkvpWd5OQo7VLdXs&#10;VtubdvnPc8gVgXk7zZkOck9a1hFvc6sJhrrXqW7m7BUxwAlTyc9qriGVl3twPervmxSWUXlxgFep&#10;x1qO4uw6KAKuKd+WKOyDa0SKiwMxznpT9qx/fZRVeaeYZEams+W3uHGXZsV2wwNeSu1ZGyabtKRq&#10;m6tk+9IBUZvrUniZPzrnLiwZwSHb8TWLfQSW0ZIcj8a1jgFezkTVlGCclrY70XcDdJF/OlDI3IYV&#10;5Qt3cI+VlYH61p6fqd2rAPKx57mt6mUzhHmUjz8NmlGtPks0z0IiM55yajLsjZjOCK5/7fcKoYNk&#10;Uq6tKoJIrkWGmtj3HSto2d1pGpwM/lTgA+tas8aD5kwVbpXm8WpKwDEkNXU6BqpnkFtKcgj5TWvN&#10;OK5WfG57w4nGWJw2nVrv6G1EAG4FXUOBUZj2Pj8qkXhQe9dWGxfLofCuloPMhAqhcXW1sZqaeQBT&#10;z0rDurgAkk813TxllozNwLc1+fKYg9BXIXUnm3LMTmtRroGJxmsUnLk1w4uv7Sy7H2/BNO1Ws/QX&#10;NKDmm96kjGWrhZ+gsswIO1TOcD3FNiUKD71e03TpdRvo4wp2g8msG7s46k1G8pPRHZeBNOaO1a7Y&#10;YL+orrrOMPqABGRnmmWkEdpZxQxDAUc1a03CXjOxAHvXq4eivcjL1PgcbiXXqTqv5G5jAAHAFYus&#10;OCCob5hV651GOHIUhm9q5i7uWkuHZyQMV3Y7EwUORbnBhKMnLmZWJJhZGOC5wKqzhYYxbA8KM5qe&#10;0RmkLN8yg5FZOtX32ZmQAFmbqewr5+q2lc9eKbnZGQzkx3Ww8jK1d8MWxgibzPmdzVaC3knW4EKE&#10;78NW5pVnNEgVcM56+1OhF8yaCtP7J0DXOIUtIc+YR1HaoobRDKEkGTnl+1WYoVsbcleZXHzE1VS5&#10;FxfR2cQwRy9elON3HmOBXV2tgv5N+oQ2UPK9d1WtItktdXkyvzHoaRY401Hc2M5wp96bPJLa6pvP&#10;8XFSly1HVfe3yLbvF012OY+J2qSLCtgv3ZD8wrldNeKLRFhQYbfg+9a/xCPm6nDuGGIxXPpG1vKk&#10;Z6MQa8/F1HKTTPrcuoxjgYR67nURShbZAvGFwadbJtG7+8earWjCRnT/AGavp+7wOxFeVq2rnJUX&#10;LdFhQGAB6VIgDHy3GYyKYFwB71PD97a3T1rdLU5JPQijhexkLx5MZ61e3rLGrIeT1FC5+4ACh65q&#10;No/KkBT7vpVtcq9TCUud67mvb8WzDvivN9cU/b5G969IteYc+orifEFuBdyADk8168nrBm2VTUa8&#10;jmwfWnkfLVZWIlZSeQatdVzT3PpZKxpaP1B9DXomlOGhX6V55op+99a7zRHygFejgvhR85nCumOv&#10;VKTN71d0ZibgKegHFVtT4kBqzohzcA+1da+I+fqa0UzoWHNNYelOPNMPBroPPQh3ZwBhR1NNzkgL&#10;wvqKe6h4iDx71GgVoAqk0gGuzx3ACLlCOTUw+UZHemkZiKp1pIWBXbuBcdaFowJcZFNZggBp/t+d&#10;NZcjBHFMkCd4BFMkQlgak4UYApkgAXLNgCgZG0jrKFKAJ3NSfMzZ6JUUm6UKUIMYp7KTjDYFIRVm&#10;GGZRH8p9K5/VbcGM7Oo611MitvXc3y1i31o/mnaMqaL2IkrnJWd01vdk4wRXU3LR6lYAqRuA5Fcp&#10;qMb2l98y8E1Ytr14JlwfkNaPUxV1ojjvE2mmKOfauCc8V5ey7HYehr37xRZLe6VLNCP3m3pXgtwG&#10;W5dWGGBwa8ivScKsn0Z+gZLjFicKk946DRTxTBUgrBnuwJFqQVEpqVTkVmzspvQcKljOTioRT1qG&#10;bwZbs5DBqFvKOqOD+tdj47cNrlrcqR+8hVv0ri0I3pn1FdZ4qIkt9Lk/iEW01hU3RyYmmniafmpL&#10;70QqWdQ2OKkiRgSKs6Vbi50/d3FWxbhEzivNneN9D8fxtL2GKqUn0bK0QxyasqNy1EiHJ471YiBA&#10;rmmzmcdBIywbFWdxUgio145xUrAsoNZSGi3by5APerSycVmRZXA9atq3auecdTeI6R855rLuDkmr&#10;szd6oTA1rSVi9yGNQWOalKDtUanFPDjvWzuZuJIFG2kKjFOVs9OlMdu9TqQ0Z14mM1gXQ+Y4rcvp&#10;MZ5rFkG9q9HD6K5DVzKcnf8AjWjaruIxUUlvg5xWhpyDcM128ydrGbibGmAqRxXV2fIU1hWka8Yr&#10;fs/lAFe1h3oQ0a0S8CrCpxmoYTwKsqeK7ebTUtIY4+WqM/Aq85GKoXBBFcuIqJJsuxl3DdazJgD1&#10;q9dNhjVGUgqeea+NxdeVSdmaxjGxXMYJqVEA6VHuApfMwa5ndmisPZeKqtGWfgcVYLZpF6002iZM&#10;hNrznFBgHpVwAGjYCaXtGZ7mabbJyBSpbsG6VprGN1KyAHpT9qyGiGGLGOK0olGKqxrzVuMcVz1H&#10;cSJNuRTGhBFPHQ0u7jk1jdlMoyoAKoTL1xWnOu7pVCVcHmummzKVjKmU1m3C9a2Z1ABrKu1616NG&#10;RFtDHkOHq/aLlc1SlUAnNWbOYJgE12Tu46CNu3ToanYjFQWsisOtTMa7sNO8FqIjxk1Tuu+AKtl8&#10;Gqs3Oa7vslJIxrtCeapkdK0LrjNZ7cECvNn8RpbQmiOCK27CUjGDWInQVp2RwwFcldXQWOotZM45&#10;rQic4IzWTbsFA5rRjORkHmvFqLUuBaVqdIcLxUUYPepgtc+zLsU5lLdqqSW53DI4rVcAdRUbJmtV&#10;K2xMo3MoxY7ULwavzR8VT2HdxW6uyNi9atkYNXxGCKz7VSCK1EHyiuqlh1JaoabIyo6Co3h+WpWy&#10;HPpQx+Wq+rRtoikyiy7SaVJwtEgLVVZTurCUHTV4lqRpRXYyAasi+UYArIVGyODUpU8Vg8RUXUT1&#10;NyO4DDrUq3AHesSOUrxmpTcbRnNdNLHT2bBLU2vtIpBPz1rGW8z0NSpcHOc10f2m1pcdjaWfA601&#10;p+OtZyz5pGmwKieYOa0HaxYluAP4qpTT5FV5rjJqu1zu4rz51pTFcZNIQTWbcYLVYnlyaqS5NOnG&#10;wPUQ8gUhUjBpQcdakJBWtb2MZIsWc5VgK2re62gDNcusnlvxV2K6ataVapRleL0JSOsjusgc1YS6&#10;yetcyl5gdasR3ZHOeK+kwuNlJK5LVjplnB704zAjrWNFdZXrUouuetepGr7t2SmaDSigS5ql54NI&#10;JcGpdVFI0AwPenZqvGcmpiOK3pvmKGsaVTSEUuMV0oROvOKeKji5AqfHFMaHA8UtNFPAzUMoZijF&#10;PxSUAIBTgKUClwaAsOxSgUAGlxQUkJRS4pcUDSGg0U7FGKB2EopcUAUXHYUCloooTGgNMxUnWmni&#10;kJkTComXNTnBqNl4NG5NyhJjdgUDjtT2gw+c80cDjFSotlbouxrxU6CoUb5RUqtWpwx2JAMUopm6&#10;jdQajyaQmmlqC1AmxSaTNJupM0hXHUlIDS0xhRRRSKsFITS5pDUlJCEmkz60E03NAwzzT0NRd6eD&#10;UsaJc00mk60nOalmiBjSZpTTScUrAKaSlzmkNRYaENRSdKe1RP0oKKk/INUdwDVdn5BrNdsPUNGb&#10;Lkb8U8vzVJZcVIXyKENMtpIKnDjbWajndVhXOKa3GmSu3FZ1w2SRmrLyYBrPuG6sDTZEitKcMEHL&#10;E16BpkQt9NijxjIzXDWFsbnUoY/4859sV6GEAQKOwrWC0KoLW44cVFIflNSdBUUh4NaI6bmc561n&#10;3ZIWrczYkIqhdNu4roirM6bWsUdwLHJqFl3ui9waG4lxTk/14r5zO4JVo+h7OE0p6Gi5wqj2qu4G&#10;eanm+6pqvIeM15E92ECCX2qncMPKY9wKsyNjNUpcMjZ6Yrkk9Gjtpo4vUFJmdmrIY/Ma09TnLzso&#10;6A1lOauinY+uw6fIrjSMsK6/QVzAoxXIgZIruPDsLLbBmHB6UVtkjDMpWonSWSbQK004qjAuDV5R&#10;xW1GLPjazvIZN0rLnyGrTmPBrLn+YmprmlASLk1oQg4rNi4IrThOQKikncqsWAcCoZWzmpTwKrSH&#10;iumo7KxzwWpBI5+72ot1LSc9KaVyas2y45Nc0dZWN5O0SeXmMA0QqKGYEUsZ9RXV7vNdHN9mxFfO&#10;sUZbPIrznXtQae4ZQeBXV+KNQWC2ddwDEcV5zNKZDvJ5rlneVTyPosmwvu+0kRu+7611Hhi3LAuR&#10;XKfeIx1Jr0Dw7beRZqWOSRSq7JHpZlPko27m5bLjg1P0U02NNoDDrTpSFQ+tWkkj5Nu8jPmbLGrl&#10;v8qo3vVDrL1q8h/dEelZ03Z3NaitFILaT7H4pgfosnFd4ecH1FefX3FzaXA6owrvbdxLbRuO4r6v&#10;Lp82GXdaHi5jHWM+6/IfR3oortPNFFKehpBS0AUboZYGq8D+TdjPRqt3Q+Ums26JESyDqprRCZuA&#10;4GawbxnadiBkA1rW0omsw+e3NQRxq29iO9EdGMy189/upU8VhNJy3FaIIXoBUkZzVObAjt7GKHBI&#10;yauHgccCmU7FZNtgC9axpCsuuquc461tD5VJrnYpN+uk1UVe4mdEeKMUppKgYGoXOKlPSoZeBTQF&#10;aTk0wjPFS4yaRRkn2p3KTEgUbyzDgU6d1iUyueB0qUGOGFpJDhAMkmuTv9Ta/mKwPmEd648Zi4Ye&#10;HN16I6cNh3Wl5dR13em8mODhFrPuLtIk69abJIsYOKzJ5fPbGOBXyWJrym3KTu2fRUcPHRW0Q83D&#10;yyHb0rQsm3EErg1nQxbW4rQhYqw9K5oO+5tWS5bIsavaR6jZss5JVR0riofCUN1KTkiPPGa7+Ug2&#10;xB7is2BQpx7101pT5009CcJiqtGm4wdivp3hnTrEAmJXYeorbjVUULGgVR0AFRoCQKsRgbSDVxV3&#10;dnJWqzqO83cinUsvy1DkKvvVo4U4NUdQkWGLeDUVLJXYqd21FGXf3qwsctXNXupeaWUdDTNXvmlm&#10;IBrHLHk1hGnze8z6jCYOMYqT3L9jIz3qqPWvRbRCsCZHauJ8M2YnuhIw4Hc16BHgDZjjFaxgpTPN&#10;zequdQXQehwRVt+YxiqQBVxnpV7H7se9dNF6OLPBqdCjLxmqRIDcirk4IzVMjd1rmmrux1U9iaMd&#10;KnOAKiXhRSMwobsiWrsjuHPIHas53UsauTZOSKzJXw2AK5qrdzrox0Fdt3I7U2KASSZalQg8VbgT&#10;npWSV2bOXKjQtlCqAOgqzuFVo8qKbI5U5rrTsjz3HmZNKQWXnvVk58ok9hWYr75VBPU1oO5CEkgI&#10;B3q4NNN3IqRasjmo7Rf7ZN5PxEmc5rM1rXjcTGG3GIxxkVb1e9e4LRwrhe5rn2jROv3q5o2vrqe/&#10;haKk1UqbpWSK7oz/ADZOT1qUQbo+eanjhaUgIua0rbSmZhkEjvXp4LAVcW7x0iup1V8XCkveZz92&#10;twto4gXAUdalsbSSe1Vzya6/+yl+zyp5YwVNLpWnqtkRgZzX12Fy6hQjaCv5niVczcm0jAt9OO/L&#10;D86nms0MTA44rontQoBI6VlXpjQle57V0uhF7k08XrucdcwBHYAVz2r2waM5XmuznsZrpj5MEjH2&#10;Wsi58Oa1eSCNLKRV9WFZrBwcruxpUzDm91M87ktMN2rU03TjM4BU+3Fd5ZfDSXAkvHweuK24tAsN&#10;MjJ2j5R1NaunTjB8zOehBufNE83eJoWMbdRUEq45rW1QpJqMhjxgHtWZcccYr5Vtc7SPumr0k5Ea&#10;jCZrb0ScpeQsDznFY4XEdaWjqftcGP74rOrbluTKP7uSe1j1swho4pPUCoJ1CAn0q0D/AKPGmfmU&#10;CqdwS6MBXiTr8stGfjco3k2u5kXs5CmubupyXPNdFdxg5HNYVxAoJ4rWjWct2ZNGQ8rAMM8U1Dnk&#10;96fKNoce9RqcrXd0Pt+Dl/FfoOzgVPAD1NQHGAB94nFd54d8KJLaJdXLZzyBUTlZH12MxVPDU+aZ&#10;g6ZpdzqEnyxkIDgnFeh6Tp1vpMAwMyHqTVuK2SBFSGNUA64HWrcMAcguM1EKTnOyPkcdmUsQrbR7&#10;CLLNJ9xcCpVhfHzN+VWNyABFGKCQB3r040Ve8nc8fn7KxXEYQkkcVnXrKck8VqudyH0rnruTzJyu&#10;4YziuXEWirI6MMnKVyxZ+ZHA7A8dgawNatd91vJyzdBW9KNsSIH2uOorNkkhWV5ZXBCgnntXLODn&#10;ZPY3ptqfMilpKyacksly4AJwBXQaUSkjMeCeRXI6LOdfubu4ZgLaM8Ln0rr7V/OQMnHHH0rqptQ0&#10;6GNZJ3L15LiMYBZjSaNCI2nupF/eMdtQW8zy+YHHyJ/FWhpaGS3kcDIHT3rpi+eV+iOaa5YOJl6n&#10;cvaXduqHezSBsCr2oyM+rKrDAwDj0rOkhLeIoNw/docmtLXJljmWRQDu4B9qyV3SnKX8yNrLnglu&#10;0zg/Hrl9WsxjhW5btVHUolVYZ1PzgcCpfGFwTdwjqAaqT3SzxIoGABXn4mblNM+rwsJRoUvK5qaM&#10;RIGlb75rU/j9u1c/pcphcgng1uo276VwyspanLiYNVGy3khOKkjPHvVYPt69KmT5iCKuOuxwyWhe&#10;iNOmA25qOLJqVxuGBW28Tleki9YnMQFcv4kHl6gvo1dLZnaAtc74tXZdRN2zXpxd6UJeY8F/vNu5&#10;xeoQ/Z7zcOjVIhyv1q9q1t51osi/eFZ9qwaI+oGK15bS5T6mE+emn2NLRjiRh713eisARk1wekti&#10;U12ulNhlrtwT0seLmqvc2NUT92r0uhfNPjOMDNTXyb7LPpVbQmAugPwrs2qLzPmd6D8jpwOtNIya&#10;dQDiuk84TGRiq4l/elSmMd6sEd6p3aysytFxjrUsa3Jw4EoUDkiqwjW3vCwJy/apH3LDvXBk7Yp7&#10;lvKR/L3SU2HUkRQpPzZY07PGO4poO0KxX5z2FAB3kk4HpTEOzkU2RVKMG5FOyeeOKQqCrZ4JFAFN&#10;HR0Mcb4UdasKqsF+bgVVjSQTFQgCHqatRbACg7UhD9qkZPKiq14jPCDEBkVZGw/JRlT8o6igDjNf&#10;spJIPMYYYVziOwgCt1Vq9E1e0a5t2wOgrzi5R4bpgemaqNnoZyVtTWikLx7GOVIxivIPGmktY63L&#10;MFxFKcrivVEkwB7isDxvpx1DQvMQZkjbdn2rLE03OHMenkeKdHFKL2np8zylRxThTY2yhHcU5O9e&#10;Qz9FjZpWHrUq1EoqReKhnTTHinLTRSioOmJMDnafQ11mrXcV9oloyH54zg1ySng1oWbFrdlz+Fc9&#10;VaIVWnzSjPqmdJ4UuNySQHqTwK3ngZxtUcjrXF+HrjyNWh7AtivSDbESbuxFQ6LqXsfmnFeG9ljv&#10;aJaSV/mYoh2sTipDFtGa03tlz0qGeHbHkV5tajyN3PmlqUxHgcVJHGWoQbhirEY2jmvOlIuKImj2&#10;0mcVK/JqsxINC1LehHNLiqcsuafdHAJrOkmAHJrqpwuguWFkGaV3x0qokoJ4NEk4Fa8momy/HLxT&#10;JJcVnfbgp61G98CeTmmqLuZXHXsmRWeg3MDS3E4fvUUMo347V2Qg1EVyWcDFFo5VxzSTuCKhWTae&#10;tVG9jRWaOos7oArzXQWtwCPeuCt7nYw5resr0swGa7cNXadmYySR29vMCo5qyJKxLOUlBzV9HJr2&#10;Pa3joNMstJxVK4fg1LuJqtMCc1x4jmaNUY945yTWa8p6VqXSA1mvHya+ZrU3GbdgcrbEQkI61Isg&#10;NQSjaKiVyB1rPluhpl0SCkEuDVNpsDFRifNP2YpGok3PWplbLVlwygtWihBwaynGxm5WLS+9MdgD&#10;1qNpQoqtLMSetZxg2yXI0I5BjirCvx1rHimO6rsblhUzp2IjLUvhhjignioFJFOL1jymjd0DkYqh&#10;OwzVpmqhdZAzW9OOpmytMwHes25wc1JPKScVTd2NejSpshmddqVziqccpDVo3J3Dms8rg8V6FN+7&#10;qJGja3zLxmtOC6MpxmsCKMlhWzZQkYrOT5HeIWsWzuLU94yVzirUNuWYcVdS03AjFerQvKII5S6g&#10;JzxWebdmbpXZz6YSOlVP7II5xXHiYyjK6RakYEdudnSrVtEwbpWxHpx6EVLHp4U9K82dV7NDW5Ja&#10;xZQcVpwJ0FFvbFUHy1bji29RXl1XJvY0imCxgU/bzxT0Q96lVeax9m+ppYpSA00cVdeMEZNVJPkr&#10;dUHuthMhZc9aiCANUjPkUwMPwrqhaOrILVug4NXhgCsxLgIAKsx3CsOtb060VomIsEZ6CmMmRSo4&#10;5zQziu2lGL3FoQNFmozbEt0q+iBuasJb5HSun6mnEcShFB6intbjBwK0BBilEPPSsJZfBo2SMKaF&#10;lzVduBzW/Pb5HSsm7hC9K8bEYV0mDjZlVTVmIZNVVODjFW4+BXFIauiyMAUkjZFNyeKgkl2Eira0&#10;FLUrXLEVnmbDkE1buJNwNZkjfMTWtKOhg3YlL73qXbuGKrQHLc1ejxVz0KUiExDHIpjIccVcKjFQ&#10;yEKCahSYSaaKQ4PNP83aM1FLIMkiqz3GDXQoORk3YvpeAHBNWRdbhwawGm5zmlS6OfvV62EVtGTJ&#10;nUw3YVQN1PF579a5g3ZU53cVaguxJxmvapyTjy9TG+p1ME/vV+Mhqw7aXJX0xW1ADgYFaRo3LjNs&#10;0YR0q2FyKrQKcDNX0XKV2U48pskQFaNtSOuDUZrcGhyccVPu4qsxxinK+eKL6DiiwOakHSq6nmpV&#10;PFSzRIeTimg0ZycUu0etK4WHKadSAU7pQNIUU4CkApRQUkKBRilHWlxzTHYbikxT8UmKTHYbkZpc&#10;03+OnEUhCZpRz1NGKMZpgLnA4pjYB5PFBOVqtqG8W/yZz7UmTImJ9OlIQSKhtHJtxv8AvYqUnNUi&#10;SjcmTz1C9Kl8sd+tPK5lOeaQoCTljURkk2Umo7iRS5GKsK59azIZeKtI5rU81SLYkp2+q4bPWlMm&#10;KGXzEpak8zFV2lpgfJoFzFsPmlDVArdqkHHepLiTilApimn0XNULigjFFBFBdhDTMGn0mKBjCKTF&#10;OxSYp2QDdvNSKOKTHNPVTSBCYxQTSkU0iosaIQ0w06mmkwEFOHNNUVIBSsNDCKhccGrDdKhcVEty&#10;mUZuAaxbliGJrbuBwaxbsHms2zJkCT5arKTZFZyA7/arkQpDJxKQalWU1B+FKCQelMTJJZCaqM+/&#10;jsOtTMGIqs6HLY78UJXdiWro3/CluJJZJ2GcdDXVZ5zWV4etvsumrkYLc1qV1JW0OikrRHE1C/ep&#10;CcVDIeaaLMi5bE5FUZmyTVq+O2bNZ9w3XmuyKvbyO5K8Eyi7jzueKlT/AFyntVK6Yb1PvVyE7tpr&#10;wM/hZ02enhH+7ZouwZQBVZx1qwR8oqpM2A1eBN9Wa010RUmf5iKqSn9zKT2FTOdxzVe4O2CT3U1x&#10;N6M9CmtkcDeHN0/PeqpGGqa5bNw/1qFuCK6IbI+ugrRQicyL7mvRNEj2WUeR2rz+2XdcIMZ5r07S&#10;ogLSMEY4rOrrJI8rOJ2gkacC9DVvtUEQwAO9WMYFddJaHyc3dkMgyDWdOmM4rRkqlMOTWVVXNaLs&#10;ypHkNWlCcKKpKOasRVlB2ZrV1RZZuKjKE81IeVphbaM1rJp6mC8iIrzip0O1aiQ75AewqdsAUotr&#10;Ucn0IyxGTmnQyARvITwoqB35xVLW7wWGmsAcMwqeazv0LhSdSSgupxfiW/8Atl8w7KawXOFqWaQy&#10;SMx6sagfjIpwVj7fD0lTgoLoS2cRuLxIx3Nen2MGyGOPHIGK4jwdZPdamZAmY06mvQ41AkJFRNNz&#10;PDzmveoqa6ImPyoBVO6k5IFXJW2pzWRcyEvx0oqOyPGoQu7iwnL1oIv6iqlsg4OKuu21lIpU1pcq&#10;q9bIhuF32hH8SnIFdXoFwLjSo8HJXg1ycrb2PritjwjPtE9u3XdkV7uT1U3OHzR5+YU70VLs/wAz&#10;p6Q8UE80hNe5Y8QWnHpTe1L2oArXR/dGsu6bdaN9K1ZxlDWNdNi3celbU43JkyxocpksnUnpV5eF&#10;465qhoK7bFm9TxWioxSmvfaCHwkW05qeMYFIfWnLUdBkmacppi8mpMAVIyO5bZbO3oK56x+e/SQc&#10;nPNbGrSCOwfP8XFY+hr5twW9K1pr3WxPc6WiiishhUMnHUVMelRv8y0g9Ss2Qp460O0dvbGSchUA&#10;zk0OyxAtK2AOa47WNSm1mYxQsVt0OCPWuPHY2GFh3l0X9dDswuFdeVtordhqety6pIbeDK26nqO9&#10;VdyQpxxTSY4ECqNoHWsq+vgz7EP5V8jiK8qs3Oo7tn01ChGyhTVkLeTs74RqsWsH7sM3U1UtIWlk&#10;DHpWtt2oABwK5YK92zoqtQSgiMLjNTQt0HpVd5McCrVkoLjIzWsNXynPPSN2XnbdbmqFu292Hoat&#10;3Q2xlRwKq2cRJNaVG3JIxhZQbNJD8opxkA9c0iJgUEgGtrtI5tGyIy5rK1iQm0cA+9aLnBPoaxdd&#10;lEduwBzuFYTldWOzCwvUVjibpiZTk1WZugp85O81FjOD6EVvFWR9jBWSPQfDsAFgjYxXRKNqhs9K&#10;x9HZRpsW30FXmlYjaO4rKk0k5HxuKvOrL1Jnl3SDFaXIhU1lRJ90nrWqeYgO9dNF7s4q1lZIqTci&#10;q6pzVqVeKhxtGe9ZTWpUHoMkIXioTmiRyzU1W5wTzWMndm0VZDJScZHas+UjknrWlLgDmsu5HzZB&#10;rnqHTQ1CFcN9a1LdOM1QtUJxWxAoCc1VKJOInYaZNvFRNIJXA6AVJMF5xVVYyWzngVUr3MYpblyK&#10;MF844FV7ydpMhTiOpI7gyZjUcDqazNZvFt7conWrbXLoVSpudRLqYepyhCViPNUoYHnYAUKWuJAo&#10;BLE10mnads2DblvpXp5VlUsT789Ir8T1MVi44Ony/aF03T/KUEjmtyG3QAetWrLTJ5xwMD3rZh0m&#10;GAAyyAt6V9jCEKMeS3pY+Qr4yVWTctzHW33IwCkkim6bpM4gYbMfN3FdF5kMX3FFMa6L8AgY9KPb&#10;NbIwTqSM8aCXH72QAU9ND023IZ1Eje4qw0rHqxNRlxzms3NvctQk92PAtrcHyLdB+FZ15dhVLPtX&#10;HXNQXuoraqzFuRXjvjLxRqNzdvCkjJDnsetcVbFKm+Vbnr4DLZVXfojtNZ8baZYblMm+QdgM159q&#10;vjS51LfFEAkRPpzXLSO0mWclie5NRISG/GuOdSdRas+jo0aeHkuVG1C2TuJyTTJ1+YUls2QBT5Du&#10;lHtXBtI+iVpQGPwNtaenMtvKkjdBzWYDufB9a1IYTKoTBwe9RVatZnFmWIWHwlSp2R3+maktyqnd&#10;nIrQkIUE1zWi2rWwUOT7V0LkGPHevmsRFKp7p+Q3bZn3eMk1kTRh2INbFwu4dKoPEcZHWtqUrIEY&#10;V5aYViPSsxRjiuiukIgfjmufPDn1r1KEnKJ9zwgvcqvzQJzIv1Few6IWXRYdyY4GM15hoGntqmtw&#10;W6DIzlvpXrbxLbhYE+4gxRVi20zuz+rFuFHruSRgkbifwq0shAwKpRt+75pUl+atYV/Zyuj5uULt&#10;mijYGTiopZvnx2pA+QKicb5AK6ZVXKKsYxir6j2YCCRs9ATXK2Vyt1dyDB+9kV0GqS/ZdPkb2rB0&#10;eKKJBMXyXO7iuSo71UmehhYpUpTfyLGpSNAjvtyxHHNcZ4lmkg0ieXeQ0y7T7Vta1qHm3BQScK47&#10;1yfjed0tEjU7oJDnIqKd51Vba5pCPLHUl8CQTS2jxRzlRuy59a9NhHkwKU/hGPrXmfhfT5/7Hga2&#10;cozv8xPpXok0ogtoU3jKAZOfvGqqzXtWzCrBcysM1e9k0/TBFEMvMecdq6TRQyaLEAfmIy1cq5+1&#10;N5zruGMewrr9Hj8vSgDksRXdhLuWuxxYlJU1fe5z9zd/Z76YsevApL9vP0mIq+6SMcgGotXC/bxg&#10;Hk4NGmeWdSe1YHay4rlhKXPKD2Z3xgowjUW61Of8TWaPYxXC8scA+1c3GdqjuQa9B1jTt9lLbY5z&#10;la8/mie2nMcgwwNY16bjL+tz6DLayqUuW+xoBCYA4rT0+8ZoyjkZHSs+2kWS32d6cEaJwRXnS1um&#10;OpFSvGR0KNvUHHSnxkhty1Ts7gTJt6Gr8KfPx0pQ3R5c1y3TNCE1N0qOIcipjjFdqWh50tya0PzV&#10;i+M0/wBHjf0rZtTl2A7Vn+LIi+l5xnFdcf8Adr9mGFly4qJzdqgubTae4rngn2S9kjboTW1pMxKA&#10;VU8Q2hjKzxj6muqd5UlNbo+loy5arpvZhYMFuSBXZ6W+UU96890mcyXY5rudFfnHoa3wVS8jkzOn&#10;ZHZsPMs2HfFY2iS41MpnkNzWzaEOmD3FYUA+zeI2Tpk16FV2lB+Z8rSjeNSHkdsTzTWJBpc5UfSk&#10;PNdZ5YvUYqOYGRGjHAI61KcFcVG4JjIQ8Ck9hENskcUflLJlqlRcAru+b3qLEcBD7ST61LuVv3mD&#10;k+lJbDCNiuVdsv2pULNu39jUU42yLIFJPerA9T3poQ1w20FaU5YAmlBxxSg5OD0FMCqfMZ9q8AGg&#10;ExSbFGSTyaHdxKQvekdJQFKkbieaTFcskqrAbfmPpUflh5gwOAtLvCbVAyx604KS+Rx60wBwSjeh&#10;rhNf08rIXVcZ5rvA25znoKxdbtiYzIBlRS2dxSV0cBG+5wp/hqywWeIxOAUbjFRX1ubd/MXo1LG4&#10;wuD71qtY2MLuNmuh4/rOnvpuqzW7LgFyV+lUgu18133j/TfNjt9QQcrkNXAhsnFeLXhyTaP03KcU&#10;sVhYVeo4U8UwU8Vzs9iI8U6minVBvEelXbJsFhVFTVyz+8fWs6i0Zt0JonMFykg/hkBr2izK3WmQ&#10;TDnK9a8VPKuK9W8EXou/DYiJy0L10YK0m4s+N4vw3PhoVl9l2+TNNrf5ckd6pXUeVIFbMuMEVRnj&#10;BBrgzCn2Pz6O5kxRbfepdvHNErCNsVGZsivmZxak0XdISQhQeKzy25jViWTOao78Oa1px0E5CXK5&#10;jNYly2M4rbkfKkVntbeYScda66MuXcXMZcbtup8wYpmr32Lb0FDQfJzXR7RXuhNs5yYurE5quZyB&#10;ya1by26msiaA56V3U5RkiLjGuSe9ILgq2aiaMr1qNgRXSooRe+1FxzQs2TyazzIw70zzGPej2SHz&#10;GqtxluDW/pL7nXJrlLT5n5rqtNULtI606dJc6MpyO2sR8i1pqpwKx9OclB1rci5UZr140tCoSHKv&#10;FQyririrUUyZqalK8TRMxrqIYrLlXBrfuY8oaxbhME15laEOwNmZcLwTVNiRWjMvB5rNlIBrx6sU&#10;p2Q0yu7ncah80inyuvWqE8wAOK0hG5TNGKfB61oxXXA5rm4Zqvwyk4qKtEwkbJlL9+KVULGo7dWI&#10;BNXkj46VxyaiZNsgVCrCtC3U4GagC4PSrcHFYzldBFalhU+U0wjAp4cioJHpWikai7Qaqz27ODVh&#10;HyfanPIMYrSnJILXOfnt9pOaoTJtzW3dgnnFZVwuQeK7aVVmckY1xnJqqD82Ktzg5Iqi/wArCu6G&#10;wjTt4xgGtyxQNjiuftZsKK6PTZASM1NOHNUsweiNu3txwcVfigGelJaBSgNXowM9K+gp0+WKsNJW&#10;IfsoYdKBYDHI4q8gqwEyOlXKnGSs0FjEewCnhaRLPaeQK2JIqhKAGuOpg4ouKIYoOKcYOasItOK1&#10;5lfDwRsioIttG3FWHHpUTjA5rxp07Mu2hWlbBNVnG/OammPzVETheKtSsrEsqSJjOKh2k1d2B+lN&#10;aMKKmSbizNpmfIpHIohlIarTxgg1T+5JXKtrEO6NASlVzSm4zjiqwfKVA0hBr06EXJJivfc6C0bc&#10;BWvCuVrA02UlRk1vwNxX0tBLk1NIIfsyaBHipVwTTmGK1906IoqSRZrMvLfINbL4xVG5Ga8jHwhy&#10;sbOfaLa9TLwBU1xGM5FVDJjtXysk1Ikkd8DrVWVsgmnPJkVWeQcjNWrsznsUrmXYDWcZ8sQDU964&#10;JNZqHEp967qUFynPI0I5MYxVpJyvrVGJ1HeriqGXipml1JTJxcZ4pkr7kYVAY3D+1TGMlfwqLJMr&#10;Uy5ZCGNUpXJJrVa13dagmsxsyK6oTimTqZg3MOaCGXvVtoSq1VnGB1r1aLTjzEyuJ5244zVi0YrK&#10;BnrVFFyQc81r2FsZJFPSuqk5Sl7qIsdVpaBwh7101vFwOKxNKgxtz2rqLZOnFexTWiua04dRY4iK&#10;touBThHjtTgtbnSokLiomGKsMOagkFO4pIiNIpwaGNRk4NTchFndUiNmqiyZqZDSbNEWhTlFRq3F&#10;SKaEUSAUrdKQGg9KYxyU7NMU8VBc30Nsyxlv3jngUXQXSLYOaUGmqwCA45Ipw6UXHcXNNpelJRcL&#10;jSMHNLnNDU3NADjTcmgmmE0xXHHFMbkGkzRmkiSCB1JI7ipxyTVOOMpcnngmrgGM0LYlEeMEmjbn&#10;mooZfMldfSrWz3qEkxtJox4SABxVtWzVKPIqwmcitLnnRiWM01icUoBNBVqZfIRHOaFODTihpVjI&#10;PNMXJYcpNTociowtTKtBrFD1qVajUYqQVLNkhwoNFFAxtGKWkoAKTFLRVAJThSYzThUsaA000800&#10;1JViM0005hSYpDEUVIBTBUi0mNDWHFQOKskcVA4qGUUJh1rLuFGTWvMOtZ08YxWLIaM1YfmJxU8c&#10;eO1SpGM1OqVIWIQgxTinpU4izTvLNUHKVvLJpgt980af3mq+Icip7K133iE9uauCuyeU34UMdtGn&#10;cCpSeBSd/pSHpmuk6FoI1QtTncL3qu0wBx1q0g3M3Uhgg1lTtkfhWpqTblB7Vhzy4bGeK7KSuz0q&#10;XvUjNu3OR9a0bNtypWTfHANX9Ll3xxmvK4ipfuYT8zvwfwyRuHhRVG6IGcelaDnK1m3R618lV00N&#10;6O5QU7uKrXrFLV2HUCrK/Lk1n6lJ/o8n0rgfVHp0o3mjhZjmZyeuajJ4qSQ5kb61GeTXatj6yOxc&#10;0qPfepj1r06yTEK59K8/8OwrJcbj/Ca9HgUeUOccVg9anofO51U99RLCdasfw1XjXAqfNdcNEfPT&#10;3GN0qnKMGrjDiq8ozU1EXTZVA+arEK5qIIc1aiTC1jCN2aTloOwMYz1qGYgfL3qRxt5qoZPNnwOg&#10;qqjS0IgtbliJfLGT3qKWXGcHpSzy4Xb3qgXJO31NE5+5ZGsKblqy1br58gz93PNcn4yv/NuPJR/l&#10;TjFdg5FlYvITjivLdSuDc30shOcmotsvmenlNL2ld1OiKecZqFyduPWpWNT6VZHUNTihAOCea2Wm&#10;p9O5KEXOWyO68GWBtdKaUjDPXQquGHr3qS1gS3tI4FGNgpkzYkJHSs0tGz4WvXdetKfciu2+Tis1&#10;ULvzVqdy1NhXdj1rKT5maw9yJctogFplw+3PtVmJQqZ71m3smCwzWk2oRRjT9+YiSbphV7T5vsWs&#10;RHOEkYAms60XD7ye1SzEuoZeqMGFbYGv7GrGZVemppwPQz1ppOBmqGj341DTllB+ccGru7Ar7Ox8&#10;q04uzH54pwPFQluKkU5FJoCGf7prAvW2LI2eGrcujtUmuUv7na6xnozYrpw0G5XRlUdkdJpcPl6d&#10;EPxFWyDTbddltEvotPYgCsW7tjjsiPvThkmoy3PFTxLxk0PYtEirjFOzzSZpQMmsxmH4mm22qRjq&#10;xpPD0WITJ61n+JrgNeIinO3tW3oybLBTjGa65LkoLzJTvI0RS0nb3pMjv1rkKFJwKhmnjt4TJKwV&#10;B1JNMvLyCxhaWeQDHbNcRqWpza1OUjJSAHj3rgxuPp4aNt5dEduEwUsQ7vSPVlnUdUk1Sdo4W224&#10;6+9UZNtsny8D1qVfLtbfYB9TXP6vflSYo2yMV8rXrVJz56j959D6LDUOZqEFZEeo6pubyo+SaLKz&#10;ZwJJB1qvptiZZPNlrpI4QseMcdq5eXmZ6FapCivZwIYkCY2jipZHwm0UrYRelV3kwD61fwo417zu&#10;Vi4EoGa2bNMANWFGjNcg9ea6GAYQAdaKLd2wxOiSQlzlzT7dfLQ+tOKD8aVVORXQl73NI47+7YcX&#10;OKrvI27gVNJiq0j46UTY4IZJLgEt0rnr0G8kYchR61rS7pj1wBVSbbFG2fSuSpJ3uehh/cd1ucZd&#10;KBKw9DiqjcA1bu+biQjoTVR+tdsNkfT09kdz4UufOsGRjkiugVeFNcT4OuNtw8JPUV2275SPes0u&#10;W58vmNP2eIl5ku7Mi1qD/VisiLlxWsOYxiuihqjyKytYhkHNVZnxxVqU4qjKQWqKtkVTVyI9aaB8&#10;+akKZGaRV9q5utmdF0JLgrzWJcsTNgdM1rznCnJrJK75eKwrW0sdWH0uzTskxFmrYchc9BSWSBIQ&#10;DTpV875BwB3rdR5Vock5c02RA+Y3t61TurhjL5Fr8w7kUy9uWQ/Zbflj1YVYtIYrO3LyHD9WNQtX&#10;Y2UVBcz+SJVaKztMH/WEcmuPv7iS7vTDH+8Of4ea32t9S1+b7NaREQZw0lddoXhCw0ZFLDzZ+pZv&#10;WvWwGX/WJqdRWgvxJnjKWBXNLWb6dvU5vw74PnkKzzgxrXcWmlW1mBgbmHc1bLYGAQqjtSJywPav&#10;rVaKUYqyWx81iMVUxE3ObK7XKw7guBzVR5/NbIb61Hcwt9olYcjriqyyg8AYNbcqtdbmuGpxcLrc&#10;tZ9TRuA6VXDZ70u70NYyep1chMW4qtPMURj6U8vxVK5OQa56raWhpThdmJqGZ9xOSK8y8ZWZjYSr&#10;0716o65DVxnie0E9nICORXlVI295n0mXzs+RHl5+7UByD1qzKmxmX0NV2pxZ2VlY07ZjtB9qnX5t&#10;zVStXxGKt7tsJ965prU9mhNOmhYF3SCuysbIDTVk71yVimWB9TXdWbhLFVP3WFedjptWSPmOLMS6&#10;eEhTW8mXdPuI5If9peKuby3FYEZNtc/KDsY1rCfIBU8V5lanpdHwLJnXKnNVlUc1P52eCOoqBuOa&#10;xjcXUpX0WLdm9K5JyPMZvSuzvwRZOR6VxTKZH2Dq7YFengtYs+94RX7mo/M9B+GOmbpJ9RYZKjCE&#10;12Fy370rjr3pfDdmNP8AD9tFtCll3HHrTrnBfgda9CtFeyTPNxeJeIxk59Nl8iEEFcA9KaFcsNqk&#10;5p6w72Cjg1s2tp5ZTcM1OEwcsRotjmq1VTRmRlgSrrjFTKAMsw4xxVi9jAuRtFN2F0C471uqThJx&#10;/lMXPmSkjnPF1wYNLSPd88jD8qyrVzZQb3OUCcirXiL/AEvxDBbj5o4huIrF1LUI0M5JwqAgD1ry&#10;6rbqHvYen/s8Y99Wc/ek3V0Qj4DN+VYnia/EvkWAj3Soc788Yot7ySS+aQHA3cj2rK1e6WTXiIyG&#10;QntXdh6LVTXojKrLRHe+FZHs7RWmfcp5Az0rUvdREuoQIyMpY8iuSt7v7Fa2y/xbsn3FdPZReZMd&#10;TkYbAmAp65rkdJyqXZLSclY66yVVtwhHymurhmSK3jCDGVwa4nTrgSQpIzEgnpXSXM7pbRmIZ3V6&#10;WFm4xt1PMxVJuSiytfWYW485hkE5FZFsX/tkygfKK6hmE9t8y4IGMVykUpg1wKTgZrnxCUKiR04W&#10;UpwlF7pGxq/ASbpjrXKazp0d9/pEJG4DmuvuLY3UsluzfeGVNcTI0thqDwT52gnFTi5Wd7XTOrLW&#10;/sPVfkZMUctpJ8y5Ga1hH5kQcdadcmIMoYZQjOadY3ECylGOVPSvLqxu/M9WpUc481tRkW5HDpwQ&#10;fmFb1qBIvnoeMYIrOa28i6V/+Wbdas2sy2cxQn90/Spp3UrM4a7543juaqnbgU8cmmhlwMVIoyM1&#10;2nmsltjif6ijV4ftGmyL6CmRNtmGauECSN17EV3YdKdKUTFvlqKfY8w05zHdvH6NXQXVsLyzZCMk&#10;iufvENnrsqHu1dJZSFox9K2wMuem6bPo8W37tWJwtoDZa15Dcc13Wmt5dxjsa5vxRYfZrqG+iXkN&#10;ljXS2jLc2lvdRAY2jOK0oR5Kjj2DFzVSlGfR6fM7Oxb5VrN1SPyfEEMo6NjmrWnSCVF9aNbjz9mm&#10;/unFenVV6d+zPk17ldrudKuNin2paitnEltGw7gVL0NdN7nlPRikcVFy6so4NSsPlqIg8AcUANBI&#10;izkHjvTo3BTAYFwKRlVNvpnmoVijtZjKWOX4Ao2Anj3CNt3LelKjMw+YYIpfkRxz8zdBTIkkWaQu&#10;wIPQUw3Ju9NJwaUgnpQwOAaCRso+XIHNU3SRjlX5q8cMMVTk3RPtAznv6UMTHQl0iBbl6sEtgep6&#10;4qlFIyT7QSSe5q1kQ8ZyxpDJNuARVa8i821de2KmjkDN1p7jepX1psEcJcWvmB42H3elYBVoJWDj&#10;jPFdfdxvHduHHGeDWTqmmPPH5kQ6c1UdtzCS1MPUbYX+k3EDDOUO32NeQTwNbSNC4w6HBr2GGU5K&#10;sMHoRXnvjSwNrrRmUYSVQa48bDm99H0/C+K5K0sM+qujnaetNFPWvLZ97DccKdTSOKcORUG6FU81&#10;cs+5qmtXbQHY1Z1NjVbEyjLH0Ndp8N7rbeXVoTw2GArjRgHArT8K3f2LxHC+cBmANGHly1Ezzc3w&#10;/wBYwNSn5X+49imjxIRVW4QKpxWnMoZy/ZgDVKdciu/F0LqyPx9bK5zV18shJqt5h9K0b+Ek8Vms&#10;jAV8hWoSU3oRN21IpG55quw5zVkxlhUTxkcVmtCVIYi5p6x/NT4ozVmOLLUpTsXF6kAtgeoqGS2A&#10;4xWoI+1RSRjPIqI1Hcrc5+4tcg8VlzWeM8V1UsYweKzbmNcGuylWZk9zkrm2K5IFZsiENiunuoxz&#10;xWJJFlzxXrUal1qSygYi1NMJHNagtsAUkkHyitvahcgsovnFdfpcQwDXPWqKGFdXpSA4rrwclKTT&#10;MZnR2MWMAVrxoQKz7QbcVqRtmvaUR02PwcCmP0qVsAVDIeKzqqyN0ypNjBrHukyTWncNgZrFu7jb&#10;nJxXh4uoo3NN0ULk7VIrDuJwpPNaFzcBieeKwL+TrivKhepK7JuRzXQJIBqsz7h1qmzsGzUkTFvx&#10;ruVNRQ2Wbdh5gGa27JAxHFZtpBuZTt710VpBtPSuPEzSMZyNO1jXZirYjHaobdeKvxJk8141SWpM&#10;UVHj9qkiAFWni4qHbtNZ810aKNhGJFQueakdsCqzvk1cUx2HKaQt1pokFJuyatJivYhmOQaozplT&#10;xWk0e6oHh7d66KafQVr6nMXUZVjxWY4ya6a+twQcCsGaEqTkcV6VGd0SRRPtOK2tPutuM1gdCeKf&#10;DdtE2M10Wad4g1oejaffBlAJraiuV29a83s9SKt1rdttVZgBur0KGLTXLIh6HZxzgnrV2KXIrlLW&#10;/wCRk1rw3oYda9GEkx81tzVcg96gOM1B9pB70qSgnrVyjeI1MuIOKbJxSJIAKa8gPFeTioR5GbQm&#10;NL4HNQSyjBqWQBgDmqcwwDXyuKm4PQ2TuV5ZcmlUhkqpNJgmiOfaMVhGcr8zJb1LAO3pTXJY4pqv&#10;k/WrCKDzW0qt1oOxBsODmqzw5bpWnsHNKLcGlThzySIkjPSE4xikktSRxitMW4FSrbjHIr6ChBRj&#10;YzcSlYoYzzW3C+MVUWHB4FWYxgVo8Q4OxpBFtZPen7siqobBp/mgCpWOi9GbIkduKpTvgH1qWSX5&#10;azLmb3Fc+KrxlEGVriTqM1nSTBCcmn3E45OaxLm5O488V4ih7SVzKcmi69z15qnPckDg1TFzuNRO&#10;xY8V0xopPUhMdLKWGaqNLtNT4LCo2tWY10RstzOa1COVmbjOK1bWQkAVWtrUheRV2KEqeBWNWUXo&#10;TYvRqr84odCOlSQIcCrPk5rhcrM0UUURDlPemNb7oyMVoNHtyKaFGCKFUKcdDAntyqGsqSPc1dRc&#10;w5jIrEeDbJivawbc3YzaK1pbhpQCO9dVYWartOKy7W3G8HFdRYRZUcV9FhaPKZqOppWcQGMCtyAY&#10;ArOt48YrVhGVFehFWOiEdCwBmlIxSr0okHHFWa2IHqvLxVhxxVaU0iZMrsajZgelSNVc8PSsZp6j&#10;kfD4q5Ec1S28irUJ4FItMsrwalFQg81Mp4pjuSLSs2EIHWmA0MflJ7ChILj4mzHzVaewinuI5X6p&#10;0qSBtyHPSpDg49qbQm7kgIxj0py885qMHnOMU7OBTS0KTHmkNNDZpc0WFcXPFRE4NPJwKjJzUu9r&#10;hcUmmUueKaTTWq0DUQ9aWmscc0ituqbgRnC3HHU1ayVViOTiq0w2sH9KnVvlLe1CHYz9PWZrqV5V&#10;wM8VqE81HCxaM8VMACBmlolcmVkZMadOKtJGMURoKsLHVnPGIwIPSl2+lTBBS7RQXylcpQE9asbR&#10;RtqkLlIQoHangU7ZTgMUx2EAwadRRmpsUhc0lJmiiwC0lFFOwBRRRSAM4NPFMp4oY0FIac3Sm1Bo&#10;MIpMVJikxQAwCnqKMU4CgaGmoXFTtUbjis2MpSiqEy1pSjrVGUcGspEsqqvNWUQcetQpw1W413VK&#10;KQBMClxUyoKGTBFWirCKvGe1XtOiAkZ/TpVVRhcetadmm2KrpLW5FtSxnnNQz3CQoWc4FPkfy0J7&#10;VyGrak08rxKcAda7aNLnZTL9zqqbyA3FEF553SuZ3H1ya2tBbznZT1FdtWgoQDZmhcoXhOa5u8+4&#10;SO1ddPHiMjFclqCGMyD1rOi9bo9PAyUk4GJdScHNaGhSh4R7Gsm7bcOfSp/DkuJpEJ/irHPIKpl7&#10;kujTO7Cv32vI7JzwPpWbdck4rRcgoPpWZcnBNfA1nqddFalJmxnPfpWbqB/0ZzjPFaEpzVG9H+iO&#10;fauJ/Fc9Wj8SOHc/vG+tMIPFSSriVvrToo97Cuy9lc+oukrnR+HI9mTt6967iMZjFcvo8YSBeK6q&#10;DmIVz0XzSbPksynzVLkyHC1IDmmKOKkXjrXbHY8lg3Q1CwzUx5phFEwiyMIOtSBsLTc4NMOSTzxU&#10;fCrlb7kc8vyE1TsWy7k9jUeqzbI9o702yJSyUnrXLOV5o7I07Ur9ya4bJzRZxefLn+7Vfcztg1q2&#10;qCC2JI5NaQXNK/QVR8kLLcy/E90LfTmT1GK8y3Zdiema6zxdeF2EYPFckSAMetOGt2fR5RQ9nh7v&#10;djGbAJruvBem+VbPdSIB5nAJHIrj9NsXvdQjiVSVzzXrNpbpbwRQqMIo5qp6+6jLOsSoU1Sjuy2i&#10;/LgVVumC8VbY7UyKyLyfJIpVW4xsfM0YuUiJm3GrdqvIqjACzA9q1YIyMGsqSuzorPlViw2BGa5+&#10;+YmTj1reuPljPNc7eSEMcVeI7MWDWtywX4AX0q3agYw3es2zbzDz1rUhGD7VnSd3c0rLl0Lnhyb7&#10;DqL2rPhJCSoNdVI2P6VwV8u4maJiJoRlcV12jX8epacjg5dAA496+tyzEe2opN6x0Z8/mFBxkqq2&#10;e/qXm5UVLF0qBmABAqWI5Ar0re6eamQ3/wAsDHPauDuJvtOuW8A/vdK7jU/+PdvpXmVheibx1HAD&#10;ypzXo4CDcJy7IxrdEerAEADuFFRSHIPrT5XwSR3qCNWdvauBdzW46CNmbJ6VdAwKYi7FwKdnFQ3d&#10;lICcClU4UsemM00moL64W106aZvuopJotdpIDhrl5L3xK8acqHru4U8qJIxxgVyPhWy+1XEup84L&#10;ErnvXWhySxBGe5PaurFyjzKEXsRDuT5zg1m6trdvpcZywebsgPNZ2seJIrYtb2x3TnjI7VzcMM0z&#10;me8+eVjnJr5rHZrGDdOhrLq+iPZwmXcy9pW0XbuNuZLnWbnzrt2RM/KlWYVEadAFHSnFVUbjwewr&#10;PvLtgpRetfNzla8p6s9uKc0oR0SIdTvyAUQCsWGEyzbpMnmrEhxy/JNWrODcd3aubmcmelDlo09C&#10;/axBVAA4q8wwoqOJMAU+XhTXSkkjzJy5pFeU5quynaamOWNOCZHSoerNE+VEEEYQ7u5rZtkymTVG&#10;GAs4yK1IVKgA9K1oRtIwxE7iNxTc09+WwOlMk+Va0m7yv0OZFeVs5qBh6mo7u+jhOcjI61nLqYuZ&#10;tq1zSmm7HdSozauloXJmAXArF1SYrGcHitpYy7c9KwtfQoOKzd3M68Ik6iiczI2WNQPzUhOTUbCu&#10;+Oh9LFWNLw7MsGqIT34r0DzQSMdDXl0DmK4Rx2Neh2Mnm2sb+orCu2pJdzxs2pe8qhr243OK1l+4&#10;KzbVOhrRXha7KMdD5ivuV5iRms6RsPzWnMD2FUJY9xyRWFe/Q0pNWEDZHFO3gJUXlkdDVa7laKPC&#10;9awbtds2jDmdkR3spKnFV7CNnbJ9aRZDIMPya09PiAIC96wjDnldbHTN+yptFtSEQAcmqGoX3lfu&#10;YhmRuo9Ks6hcQ2URCn961V9H0ya8bzZFJYn7xrqVOpVkqdNXZzU+VR9rPYWwsjEofBeVvWty38PG&#10;7KyXUmIv+eeOtbFnpsVsoLAFhU7yYyO1fSYLKIU0nU1fY8fE5lKU37N69wiht7SIRW6Kij+7Sl+/&#10;eoS4Hfmo2kAXOa9yMLaI813k7ssFsino2MVTSYMcVPnBHpQ42E9CKIh7qVT0qjeWbJlo+1WIWP8A&#10;aUy+q5qyzE8EZBptPoXQqSpvQ58syHDU7zeODWlc2ayglcCsma2kiJ71nKLtdHsUa0KvqL5+ailO&#10;6q29lJB4xS+YTznNck30Z2KnbVDSMg1zetwZifjjFdIfX1rI1lM2z49K4qi0O3CScaiPGdTj8u7c&#10;e9Z7jmtjW1xet71ktWFJ+6j3MQveY+Byo2+9XGPyKBVCL/WYq2D+9ApTWpthpvkt8jY06Ml0GK7R&#10;EAhQYxxXM6EitcfN0xXWhQ64FeFjZ+/Y+M4wquWMhTX2V+ZWK7/l7VYjYIuDUaJyasmzLRbs1hB3&#10;lY+ZpNvRkTXKKwGeaerbxWVPbTpOCoJGa2bOFlTD8Gs6qjFXRrVSSVivqJK2bD1WuX0a1N9rtrAo&#10;6yc/ga63U03WchxjaOPeqPw5tFuPEjTupIj5U+hrsy/WLPsOHK3scurVO352PWjGI1WMdEQYrOmB&#10;MvtWjIC8pbPeqM5DSutetiUvZo8ai2T6dCjSFm7VpRbmdmPCKKz9PDMMY6VNqUzw2TxxN+8cY4rt&#10;w3LQw3tG/l38jKonKpy9ys0/2q6byuVU81OMrk5yFBZvpVDTrZ7O2/eMS7nJqHxHf/2dpBSI/v5/&#10;kTFccJtQlUnu9X/kdHsueoqVPXoc1K582+1jdhOUjJ9K828Q6ySgjj5kc9fWuv8AGOojS9Ht7AHH&#10;y72A9TXmFvIbu/8AOk/1Sc81yYekpN1JbI93m5YJLrt6LRF+WP7BYxlz+/k+ZvpWZp1pue4vpSTC&#10;hx+NTX1y2tXmbc/6oBceoq/FEku2zQFV6uPWuxNwhru9/IxhRdapo9ivpsl1q+oLBEDhTwa7qV2t&#10;LJbdnyw6jNUdNFppSFoEHmkdarNM0kjyyEnceK4a841Ph0R6uHwnLK0tTt/D7+fp5weU7V2eilpb&#10;UyTD5V6ZrzPw7cTLeQ2yHiU4NesCIWlkkAOcjk135XT5583Y8DPpLDNr+bYjjbcHDDGTxXO6tYM1&#10;0Jl4wa6BucHuOlQzrvhJIya9DMcDGsnOPQ8bLse4ztLcz47pngVs/vY+/rUep6bFq1kLnG2ZR+dQ&#10;SMsR3Y5qhLrs0DBQBtzivAlWteFU96nRqOalS0a/qxiys6M8Eq4I6ZrP3PFJuB4BroL/AG38RmUD&#10;I61gSqyvnqK4Ha572HnzLVanUafcjUrBlbhlGBVeRXx5MpwUPymsfT7xrO4Dg/IT8wrp5okv7USx&#10;kbzWE466HDWh7Gp/df4Emm3fmoI3+8O9a6/d21yqO9rMAwwRxXR2k3nxK9b4ed/dZwYqlyvmWxPj&#10;MgNX4cVnnhqvQEcE9MV6eDlaTiefV2PO/F0Xka0JAOCau6VcBohzU3jq1LRLcKPlHesXRJivyk9a&#10;dB+yrNH0lK1bBRl2Olv7Rb/TpI2AJKnFYvhS8aAy6ZP95Oma6W3A8sVyPiOF9L1aPU7cFVOBJivS&#10;xEVFqqtupzYd+0jLDvrqvU7vSpSkhT0NbOoIJtOz3U1y2l3qSxR3SHKuOa6uFhNaYB6iu6m+aFjw&#10;sZBwqqRd0p9+np6gVeNY+iPtR4j2NbGK3j8KPIrK02KOlROvzgkmpR0pGpmQxhhGI5JqLJNvuZcu&#10;vQVNnaM01QWbeThcdKBjFJeJZJBhweKe6hiCSc04DPJ6dqRMkHcPpTAVRjp0pRjOCeaackHtikQg&#10;8jkikJjj8xIHaqt1vyNvfvVr7pJz96m3EfmREDr60xMoMpUqmct3NXRsUKPvNWeyCAY3HJ6mrVmF&#10;aM7JAW9TSvrYSJXjCHI4qYcqCD+NRkeYpUnJpI+Pl6AUxmdrUJMSyKOF61Q0+VC+xwCGGOa6G4jW&#10;a3dPauTT/R58NwQeKi1mZzWtzG8QaabDUN6j5Hya5LxbZC90Qzhcyx459q9X1WzXVNL3jllHFcDJ&#10;B+7ms5R94Y5qnHmi4eRdCs8NXhXj0f4dTx7FOWrGpWzWWo3FuwwVfiq614UlZ2P1yhUjUhGcdmrj&#10;+opAeaUdKTvUnSP6VoWhxCTWfV22yLc+9ZVNjREgP7ykSUwXCTDqrA/rSR/eOetNODnIzWa0YNJx&#10;afU97027+2aRazf3oxTpfu1zXgC++06HJAzZaMcV0sgytey5qcObufjGY4d4fGVKL6My7iPdmqUt&#10;tlK1JF61XZMg14lVLU4mtDIEOCeaR4BkYq+8QFQOMHivLrRSTZBXEYXtUijAoc0itxXnTVmUtB6N&#10;zSuoIqIkikMh2mpsWivcHbWPdzKuRmtC5YkE1z2oSZbrXdh4XZnLchnlBJ5qg+N9Ry3BBqMSbue9&#10;etCm4ogsFhimFsrUIk6jNOV+oq+Ww7E0AwQa6bSXwQK5eNgGArpNMYYXHWunByaqmVXRHYWp4Ga1&#10;o+grHslLIDWvEDgV9JHYzgSkEioZF4NWl5FRyDioqK6Z1Ix7wfJxXL6kSpauqvM7Wx1rldUDZNfL&#10;ZlBqafQuLMKWQjJJrGu3LNWhcMQxFZs3JqKMbajRVKkkcdauWtsWccU62hD8mtO2hAarq1bKxLka&#10;Gn2YwOK2ooMVWsVwBWtCmcV4leo7mfKxYouelX40wBTY02gVYVRjNefOdzRRI2AxVeQcVbbFQOAa&#10;UWapKxnyc1SlbbWnKoANZ84GDXXTZlN2K4l4pRNgZNQPnBwKhBbBBrpUUzK5pJNuHWnhdxqhExBr&#10;Sg2kdaqn7srDKtzANpOKwrmEZPFdNcAMMCsieHJ6VpGXLOwjnJ4QucCsyZGDZxXTvaFs8Vn3dkQD&#10;gV30qyvYdtTJhldT1rXs52BHNUltD6Vdgg2KK1lKN00ZyVzYhvCuOa17S8BxzXMopJGK0rfKjk16&#10;dCUm9CJI6VbjcQQatxSkkGufguMHGa17eZSBzXqRTcdzK9jWVyQOaevNV4yGUYqwleVjYbnTTY4j&#10;AqrcnANXOoxVW5Tg18rjaelzsTMG6fk1VFwQ2M1fuIsk1k3MLo1c9OzViZGlHNkA1fhYmse13FRk&#10;Vow8etZ1FbYEzRQA1YQdKz1kOavWz7sZrbCS96zK6XLSoGqQR4pVHQ1KOnvX1NK3KhbjPLGKjYbe&#10;asgZFROua4sbblbQ0iuXOaa02BzRIMVXZhmvm6leUZWRfQSW44NZs8pbrVqV1GazLiUDNEZynuS9&#10;incP1rEuySSBWvOw2k1lSoXY8V30NCZK6KUIO6riJu4xSwWxZuBWpb2fOSK0qVUiNiklsTjirkdq&#10;Mciry2uO1SrFjrXJKtcGrkEdqMDAxUn2cLVqNcUSDFYc7bCyQyFcYq1jiqyGpg42VnK9wTSGS4/G&#10;oS+BUc0h3VEWLHitYQbJciY4IOaqm1DvnFXoY9wANSrb5NfWZbh3ZNmcndlaCzwQQK3bGDaAaigg&#10;wRxWpbrgdK96EbaDSsWYkwBV6EYFVo1PFWUOK3RtEsKaXOVqMHFLnigq41+lUpOKtyNwaqPyKFoZ&#10;yIG+tQsOc9qmYc0xhxSM+ooGQKmQYqGMjgGrSkUupoh45p+cCmg8U0k5p3KJN9I0hKsPUUzNKcCk&#10;5AFqxCYNTl/mqsjYHvTg+HBoUroaiWd2KXdUPmijfV3JuT7hS76reZ603zeaALJbNIDUSyZpxalf&#10;Sw0PJ5xTcc0Z70N93jrWXw7FdBGGQR2qGLIcipx0FRqu2WqYh7DdG2aiZsQYU1YI4NU7h1jIQHrU&#10;t8quaIuQZEIz1NTb8dqghJEYz6VIHyM4qlDmiZygMjXgVYUcVBH0qdasyiKBS4oFLQUJijFOpDQI&#10;aaKXFFADaSnYpMU7gHaiiii4BRRiii4BRRRSAKepzTKcvSlcqI7rRS0hqTQSkNLQRQAgFKOtJS0A&#10;gao36VIaY3SoYFSUZBqlIOtX5OlZ83FYyEVx96rkRwKpZO6rUJxUpFRLamlPNMU07NV0Kuhw+YgV&#10;sRIBCAOtZNsu+cHtWuDggDtXRTXuiTILpwIXGecVwl1gyyE+vWu5vkjlt3BbaSOtcHdW81tIxPzx&#10;E9a9TAvVjpp3ZXZiorX8NSg3kik8kViu4kQlemak066FpqEUgb5DwTXfUp3hJGc3aVz0CTk4rmfE&#10;UPlncBwa6iEeaBJ1VgCDWN4liD22QOleRRladjswk+WsvM88uzlGI7VHodxs1ULnhqWdsMyHuKzb&#10;CXZrERBwM134ikq2BqU/L8j2Kfu1T0+XhFPqKy7g5JrTc7oUYdCBWVdnGa/Lq53UNymTliKq3w2W&#10;b7u4q5EmWzVTVwfs5Arll3PRpfGkcTMNzscd6ns4gzgGnSQ8NxzU1omGUit5S90+glP3NDqNNAVF&#10;UdK6K35UVzun8gGuitvu1nh9D5fGfEWhwKeOaYORTwOK74bnmsDxUZapD71GRzSnowQ0jvUbYXJJ&#10;qUniqt0yxxFie1Yzfu3NIq7sYOo3Hm3axe9aSJsiQY4xWBbObvWMn5gDXSOvzAe1c0NdT08QuRRh&#10;5DreASSg4qe+k2R7VPQVNAuyIk1l302EkbsBXRN8kDhhepUOC16f7ReNg9Dzmsg9MY5NXL99907e&#10;9Jplq15fIgGVzzThaMD7WlalRV9kjrvCGmrFF57DLt0Jrs41BwMfWqGm2oihVFGAtaSj8xVUVq5M&#10;+Lxtd1qspMjuWCRtXONL5lwV961dTm2RNWBYEy3ZPvXNXnefKjbCU7U3JmykWxRitK34QGoFjylW&#10;Ix8uK3pxs7nLVlzEV2+FNc1eNl6375wFI71zty2X6VjiJanZgo6XLFidpHvW2pCxZ9aw7Pk89q2I&#10;2D4WppNqNxYle8RgbSXIySf0p+nTvo2o7xn7NctlvRattEFTOKpyFW/cyfdbpXfhK7wtaNR7dTkm&#10;lWi4s7RmWSMSRnKEZzUsJ+UVxel68+l3q6be8wyt+7c9AK7OEjYGByh6EV9jGSlTU47M+ZqQdKfJ&#10;Ih1IZtHJ9K8a0Nw3xOkdvuoflxXs92C1lJ7A14d4duFTxxeGXgpNj8K9rKlenVXkYVfiR7kV3kcV&#10;Oi7RUcbB0Qr0wKlZsV4xohc4pCaTOaBzSGLWP4ok26QYV5eVgu31FbA5rB8QajbW00JfEjoeFFTK&#10;vToNVKjskXTpTqvlpq7ZZt44dJ0iFGIRUTJrnNQ164vpDbWQKxdDIKq3V1d6xcHznaOHso9KtQxJ&#10;DCIkUbR7V8zjM0qYpuNN8sH16s9/D4KGGSc9ZfgiG1sFtX3v+9kPUmrXHU/lSgcfLwaHXbHzXB7N&#10;RVo7f1ubyk5O7ZQvJdqMx4x0rEjl82Rnb8Kk1q9+fykPNRWkLCHeeprhqO8tdj1aNPkpcz6kLRtN&#10;cAE8Vt2tuFC1UtoN0m6teJNuDTpQvqzPEVdOVDyAq1BKxbjtUznnFRFCe1bS8jjj3YxAegqVUwOa&#10;UIIx70Llmz2qVyp+9uNyuTQxncDV5RgCoYR8oOKnOCtdVOOlzkm7sg6FjWPq+qJaQt83NXru5WGN&#10;snpXnut3zXM5HYVjOTnLlR6WX4T21S8tkRXWqyXErEnrWnoKGWXdmuYPrXc+FYA1nvwM+tE6aSSR&#10;7uOUaND3UdBHHhRx1rA8RQ5jJAya6eIYXNY2sQ+YrcVnONlc+fwlTlrJs88YEMQaY1W7uLy5mXHe&#10;qxFdEXdXProyurkY4YV3GgzGS0VSelcSRXV+F3yhBrKurpM48yjejfsdracqBWgn3aoWYyoIq+p+&#10;WuylsfGVdyKXpVNuTV1xkVSf5WNZVVqVTGOvFZ94hc/StHBYVWn+6RiuapG60OmlK0jLgiLTVqmQ&#10;WNo0xPPQCq8EaoSW6VpWWkyancCSXiBOinvTwlCdVpQWpeIqwWs3oiloujT61c/arrKxA5Ga7iKO&#10;K1iEcajaO9NiVbeMRxqFUDoKjkYB8+tfZYHL4YZWWre7Pm8dj54mdlpFbIe8xyQDgVXabBOelDNm&#10;oyuevSvTSSOKLsJ5hJ9aZK5IPpUqoO1L5O7tVJotSRVgZzMCPuir4c+YD2FOitlRScUwsscmD3pN&#10;phKaZTtJ92pXAX+HrV/ftODWZp6g6lcsP4hWgFJyT1FEl7xEGOJpksauOlSAAgUMvFQ+xrGo09DG&#10;urNSTgc1lvC0TH0rppUBHvWfNCuDms54eE1fqethsW7WkYrPmqN+PMgcH0rXnto2HyHaayLuGVQQ&#10;ynZ615VejOmtUexh5xlJNHjuvcai6+hrIbpW34mj8rVXJ4zWIcEVyQVkfQVXdjFOGBq4h3yKaqfx&#10;CrEDYlAqprQWHlaVvM6/QI/NkYeldfHFtQYFc34TXdKxx7V28cKuvFfLY6paq0fE8Sy5symr7WKA&#10;gPXFXFAWLBFTrGoGKVogVrhjWakmjwo3UjPMSSHpVhYd0eMYIqRYQrVOMBgD0Aoqyle7NJ3buYus&#10;HZpEzHsKv/C+yEWm3F4w/wBYflNU/Eij+x3VerdK6vwxaCx8M2kI6uN5P9K9nKVzQfqfRYKpyZTK&#10;K+3P8jYRiAQetUyu+ZiKtuflDdwMVDEm+Q449a9iquaSj3OaGl2PTdFGcHBPpUcERZ2eQkntmrDs&#10;EwOppMkDcRweOKtU43UexNx7gfKCBjufSuG1/WbVdSeac7rS1HAP9+uk1fVILCzlR5BuI4yea8M8&#10;R38l9cSKrERZyR2NctWarSVNPTqetleG5r1H8v1KWr6lca1qU0pcFGb5VY8KKaLRZYvIRlH94is9&#10;bQon3s57+lTRubXpkj2rdxsrQZ6aXNK1tDStrK3tPlgGG/iatOF7ZRiNcN3b1rnFuruU5A/d9zVs&#10;TXWAsSqB645rnqUpP4md9GNGKtCJtSRkHKkA+9S2ifJ8+CM9aYoISPzMNlct7VLZefq1/HptjHkM&#10;wDkDoK5YwlP3YnZUkqdPmeyPQ/AOnwT2sl1NDho3+RiOtdUzO7u0n3f4ajhs00rSrfToCMxqNzDv&#10;Sk5AB6CvrcHRVCko21PyzNcb9axDmn7twPCgGnHBjINN6nNGK67L5HlvoZGqWDNE0kYPA7VxjyuZ&#10;JI2TkHjNelEkD1HpXPa9ovnwm4tlAlHJAFeFmuW+1i61Pdbn1eS5qm/Y1/kzlY7iWLepOFPaqT5Z&#10;iQalVnkYxSjbID3pskRHTpXy17e6z7CKUWRdevWtfSdRNvKI3PyH17Vk4xSoCTjvTHVpxqRcWdzJ&#10;YxXkG4dW+6az7aWbTrryZSfL9aZomqFcQSnjoDXQTWcV1GA2CcfeoUOd3hueBOUqMnTqaxEEgeIl&#10;DlTVyBh5C81z/lXFjKy5Jiq/aXYaMjBODXThq9qlp7nNVo6Xjqh3iS1W40STjJUZrznTZTHNj3r1&#10;OZlnsHQr1U9a8qdTb6jIpGMMeK6q2lSMj1cnlelOk+h3enS+ZGKNYsEv9OlgIyWHFUdHlygrfjIc&#10;Hivaio1IKMjjrN0qvMuh51oOqSaVdvYXLHyw2FzXqmjXHmQ4ByD0rzDxjpn2e6FzGCMnJx61oeCv&#10;ErLdC0uXODgKTXPhazpT9lM6swwyxND21P5npNk/lai6+proAa5udwl1C46E9a6JTujVvUV60Phs&#10;fH4iOkWPBpnVqd2po+9VM5hx5GaYRzyflHapOtRsgJ69KBARkAgnFKzBAGJoYEoQOtMAJi+cdKY0&#10;IyN5itu+Q9achVZSqjjHWgjzI+eAOlIjbo/k5oAkIBHP4UmTtOadtzg+lITkHNAijIqxmQOMgjiq&#10;cOy1fhjlz0rXcboydoJHSseVWV/NcAuPuiglmqiqoHXcaczhZAgUknvVa0uJJLVWdP3gODxVrO5c&#10;L97vQ2MeAMe1c3r8AglWfHyGujQ5yD261S1W2F3ZOu3JA4oQpK6MewvvLHlk5Rv0rD8RWPl3AuYg&#10;cdTU1vIctEeGQ1dMq3Nu8Mnpihaao577pnjXjOzC6h9sA4kAyfeuXHWvSPGmms2kyBRlo2BFeb8g&#10;15eNgo1dD9K4bxPtsFGL3joSCkPSlFLjiuI+l3QnUVfiGIlFUUHzgVpqAicjtWVRlR2GqAMmo+1O&#10;U5VmqPORmoRS2Oz+Ht8YNYe3J+WROlejyyYJrxTR7prPVIJlYqQcEivW3uxIqOvRkBq3X9nFxPzb&#10;i/CunjI11tNfiiYvk9aYSMVUExLU55cCvGrYnU+TFldVB71UMmW6cUk82aijkGa5ZV21oiG0PlII&#10;qurHNSSSDmq5kIPSsVd7gkWM5NQTvtFOQE02ePcKaSTKMq6kO081g3bZNdDPbFs1kXVmQDxXo4eU&#10;UKRz1wM1Ar7RjNXruBlJxWVKrI2a9anaSM2mTiQDmp0G4ZFUU+YjNX4xheOBTmrAtyQA8GtrTJdp&#10;HNYoXIGa2dMi3EU8O7VEya0fdudzpkuUHuK3ocFRmuc0yMqq10MJwor6aDvFMxp3LYUYqKRcipAe&#10;BQRTdjrRk3KdeK5vU4t6HiutuI81g38GVNeZjMMpxYk9TgrqAhzxWZPHhxXU3sAUkkVhXUeHrxIp&#10;wBz1I4AFArTt2GRWUTgDFXLaUACsqkbq4dLnRWsmMVrWz5ANc7bzjgVqwXAVeteVWpsSdjb8zpUv&#10;mYXrWStzu71J9pwOtcbpMtSLzSe9RtIAOtVvPBHWq8lxjPNONNl86sSzyYqmzb+vSkeXeOtNUEmu&#10;iMbIybuRkDdwOKkSAN2pwj71PENvFVKWmhHKQ/Z9o6UqfIcVZkHFVWHzUozZSVgZ81G0e7tUojB5&#10;p4TFPm6hYqGIelUbmHOeK1nUFvSoZIgetXCdncfKYZtcc4pFgOa1Hh9BTkhG3pXTGtqgcSnFbZPA&#10;q2tvgVZijC1MyKEr6rL7WuzCSaMxx5XOamt70qwFRToZCQKI7Qj5q7Jtxi2jPkudNZ3W5B6mtGN9&#10;3euYtmaMAZrXtLnPWvnsZmD+GxvBWNhSBUE45pFlz0pHfdXjVqqkjqiVmhV+tVJ7MMelaIGTS+Vn&#10;tWmGwsZ7hJ6mXHbBOgqykIC9OaueRjtSbADjFa1sCovRAkUn+Q9KfBcbWGammQHtVCYFDmvMlTdK&#10;V0V0NpLkECrCy5HWubS7wcE1p28+9RXt4XFc0EmQjWRs0SH5eKrxS8VIzgiqxMm0apFeY4HWs+SU&#10;ButXbjlaypkO4mvnKsV7Rg9hk8uQeay5ZeauOCwqu0GTWlNJHPdlM5c9KkS03DOKsxwAHpVpIwBW&#10;kqltirlSC2CnpV+OMLTFXD8CpQTnrWE5NjsSFeKj2DNOLYHWoXkCnrUJMTsiYfL0pr81CJwe9NeY&#10;etUosLXFLbSaC5xxUYfcKjeXacVqoNjUB7Ank0qR80I4YVaiAr2MBg25JtCcSa3iHGRWjFAPSqsX&#10;ar8NfXUaagrIjlJ4oRVpFAqGPAqYMBXQkUkWFcAdKlUjFVPMFKsueRTHYu7xQXGOtVfNprS0n5A2&#10;TySDFU3kyaSSXjrVOSYA9aluxNicv700vkdaoPcgHrT0uB+dOOrJsTy3CwSpvON3SrkcgJ4PFZNz&#10;HHNyzcrS290ChCnkVHvX1NEtDcWTApjS+9Zy3XvTHuhnrQ5JBY0vNx3pfMz3rLF0D0NO+0Y71Eqy&#10;jEqMXIupIc5zUry4XPesuK4Jm2571LdzCMAA5J7VxRxybRs4WLX2gjvSfafesiS8681TfUgp+9Xd&#10;9Zj0MnE6P7SOmaFm561zaanz1FXYb0OR81KNaMtmHIzfjkzU+/FZEc2ADmpzc4FaXFY0g47mnK4J&#10;68VnJcZqZJM96bSaGXA4LcUrA7gw/GqW8g5U81ZSN2jzI22salT2a1KUeZ3JS2e/TrWTqblZ42A4&#10;zV9hHGmQ+Saq3JRrUO3UVlXrx9kmikruxcik/dqfan7qoQzh4lx2qUzVtTquyaG4l+PpU61ViNWF&#10;NdLOOKJBxRRmikWGaSlooEIaKXrSUBYKSlpKQWEFBpaCKBWEooophYKKMUuKQWEp60gFOUUmXFCm&#10;kpT0pKSNBKO1BpCcUMBO9OFRk0qmgQ80xqUmmsaiQEElUZh1q9IRVCY8msmiWVm4apY36VXkcZzS&#10;xSCpITL6tT81UEmORTvMParSuVc1tMTLs/YVfX5mLHioLCPZaDPVqs9MCulK2xpZ2M7VNv2ZyRxi&#10;uPjuJIWdZfniY9D2Fdfqp/0dvSuLmLBmb+HPSvTwaTi0XRT5mNu7B/KM9k26M9VrIL/wYKuOcGtJ&#10;p5rbE1ueO8ZqOU2urA+WRFcAc545r0aTlGNpbGFTVNnc+Grk3OlDcclOKTXE32b/AEqh4GZ/7Kki&#10;lBDqSDnvWnqa7rV8+leNUSVd27mmGndRl5nlV+uJGx1BrnZZjDqFvt6+YM10WqusE8hY8A1ywH2n&#10;VI5DwN4IArt57U2l5n03L76Z7CjbrCE99orPuRuNXEbFjFjptFUpOTX5dibXdu52UVZkSjapqtcg&#10;SKVNTv0qvIM81yz2sdkN7nP3UG2Q+lRWoCvz0q7fLyTWbHJ85HvSV3Gx7FNuUDpdPYBcZrorb7or&#10;ltNJJFdVacwrV4d+9Y8PHKzLQBzUwHy1EtSA4XFehDRs8uQ1qjPDCpCeaaME89qG9RoY4rC1y6EV&#10;m2Dz0rclYYOK4nxJd4zGOTmuWvLXlR35fS9pVSJfDEZZpJmFdNCPNmAPes3QbcRaWr45brW5ZxgZ&#10;cjoOKdKCk7jx1VSqyl8gun8qMJXO6zN5NlKScZFbF05kk65Fcx4pkC24SlVfNKxWBp3qRicXKxdy&#10;3rXV+ErBgTKwHPSuZt4TNMqDua9K0S0WCBAByBzRU1tA93Na/s6PIupsW6FV44qV/kWnIDjioLpi&#10;ENdPwQPj/ikYGsz7Y2GazNJJM+Qe9GvT4BGab4fPmGvMd5PmPoIU+TCtnX253IKlztJpkAwtLLnt&#10;XoQ0ieG9ZFK+OVzXPT53mt67O6Mc8isaUBmOK4a+56eF0RJbHArYsYyzgmsS3DFwAK6WzXy4dx61&#10;ph1eSM8XLlXqSXUoRNprOlZXQn8qbdXXmzY96jlkCptXqa1qzUr9jGlScUiFgmoxNbSDMoHyOOoN&#10;anhDxA5u5NE1ElZ0OIif4gKq2lvsG9R8x5qtq1i023ULQ7Ly3GSR3r2clzBUv9nr/DLZ9n/l3OLM&#10;MNGsnybo9DlyLeVGH8JrwhImg8b3DY4lk/LmvadE1L+19FSVxiRQFce9eN64Ta+PFjTvJX3uTP3q&#10;kV1R81Vvue42+Tawgf3BTiTgjHSobc5src5/hFK8yxdSK8WXutmkVKXwkmcimyTRwqS7YAqjNqPO&#10;EFZ13M8o5PHpXn4jMIUk1FXZ20cHKT99ialrsjZitjgetYJt3nYyTEs2cirbRKeTgVDJOsa4Br5X&#10;E4idebnVZ79CnGmrU0TogUBiRTlk8xtoHA71WgVpjknitCGHaBUQbkl5BUtHfckiiOM1S1S6+zwO&#10;fStUEKmT2FcZ4iuzLI0SscHjitK7UIpLcMHTdarboZMIa+1Asc4zXRLBhNo7Cqmj2gjiBI59a1Av&#10;7zArhtzHpYmreXLHZBaRYHIwauFgqYxk1FH8xwB0q0sQC5NdEFpoebUlrdlXyjncWNPJIHFOkPao&#10;W+tDslYau9xGOe/NTWsZLVAiEyVpQIFFKC5paiqS5VYkxtGKHO2M0MODVe/lEdqSTjiulu0WjmjG&#10;7SOS8RahsbYrda46VyzFiavavOZ71vmyAaz2rGlGyufbYOgqVNIY7fLXe+E5f+JY3sa4JhuGK7Dw&#10;XIXhliPYU6ukUzLNYXwz8jsEbCNVW7UOp+lXFACCoJVyCKiouaLPloO0rnAaxDsuCccVlEV1ev2v&#10;y7q5RsjNTh5XifWYOpz0kNrd0K4+zyBM/eNYaDJq9YnbfRA8c1pVV1Y1xEVOm4s9QsgVVf7pFXwM&#10;ZqnZDMEf0FXei110fgR8JVfvDGHFVJV5q4x+WoXGe1TUVwg7Mqg4Wqsx+cN2HarUjckDrRY2cl9c&#10;hRwo5JNc6pSqSUIq7ZvzqCcpE2m6a12wkYYSulWNLaIIgwBToIkgiCIAMCkfr719hg8JHDQUY79T&#10;57GYqVaVvskLE881CVbcAT1qZ1OelCgntXeu5xXI9mKNueKl2vjkU0A92Ap3DmBIgo60vC96UbR1&#10;ak2xMeWpC5iVXBXGeKrXCBiDjJqwWVFwqgj1qIzE9ABQhow7mRtPu1uMEIetaMN4svKtjIzSXyC5&#10;tZFZckLkVj2uzylfdjAxXSoqovM1pqOyOiVs4I6U8nishLiSIgZ3KemK0YJ0lHDAn0rKUGinGw90&#10;yKy7pGzx0rWzuBHpVC9wqE0o7m+Hn71mY8i88npS3E8bWwR1GO5qjPPmQ4PSl3tNatkdK1nDTU9+&#10;NNPlbOK8X+En1RXu9O+ZoxkqO9eZyQzQSmGaMo47EYNe6W1wbeUEdAeRU2veCdP8VWRuYcRXgHDK&#10;MV5mJwSa54aHqfXlQaVXbv8A5nz9Jw4HcVNCN1woHBHWrmu6Bf6HftbXkRHOFfHBqnANtx74ryqk&#10;XHR7no0GpTTW10ej+EID9kluBz2xXU2c+M571jeCos6DMcdWyKvYaFzmvkcYuarI+IzufPj6svM1&#10;iRnNJv5qtHOGTGaPMyDiuDkPIbLDtuOaR5PkPrUMT5PNQyylGZeua6Lc8LdUaR1Wgy8jN69rAvO5&#10;wa71IhFDFEowEUYrjdCjFzq6kfMsYyD6Gu13bnP6V7uUQ5YNnqUW40IRW2r+8Y5+XFESADdUbsQc&#10;EU/zAqADgmvSUlzXfQ0adgcEtnBxWdqusRafayEsA4HAqtrOsy2UDhCC9ea6ve3d2DKdzyE8BTwK&#10;4amJu+Sm9+p6mBy6Vf357FTxVrjZ3STbmc8IDyK5N5biSPfJ90njNby+HmVjdXxaR25Cms3U7SWJ&#10;CSML2FXh3Sj7sXd9z6FUZuPuuy8jMN5FASrfMTV+1SO5TPRfT1rMg0x7mRd3Az1NdTZ2lraqqqMs&#10;OpJrevOEFpuPB0qibcl7o5LePyQrRgAdAKlSNF2/KABTpbiJCSDuPoO1ZlxevKSsWQO9cMVKZ6kI&#10;dkSajerEjJCcsepr0n4WeHpNL06XWrtTvmGI1PXHrXD+EvD0mva1DAqFolYNK3oK9zn8u3EdrbYE&#10;EKhcCvby/DK3NY+U4px3sIxw0HrLf0/4JCzF2LHqxyfaikPPzH7x60V7Wm5+fMcKWmjrS5pkh3pE&#10;HJYjIPalzRRcNVsc5r/h9LgPc2wxIoyQO9ckrNGfLlBB75r1Cue13QFukMsIxIOTXg5llKrXqUfi&#10;6o+vyfOea2HxD9Gca8fJK8imAY781OAY5DE4ww45pzW+4EqORXyrbi7M+s57bj7MguA3B9a6/TJ3&#10;KiNzlR0rjEUhlPQiuo0iYYUmim7VE7nm4+CcbmzMgfryPSkt4QrngDPtU+0OM0i/I4zXqKmozUzw&#10;+Z2sTxxgoQa828U2n2XVg4GFevSI3AdhXL+MrLzrdJ1Xleta4mKceZdDsyut7PE2ezMvRJgdorqo&#10;GwMetcNo8hWRTngGu0tm34IOK9LBSvFM68xp2ncr65py3tlKrDLbeK8tIlsb0ZyrxODXtLAOpBFe&#10;feLtKCT/AGiNMZPzVGOpP+KjTKcSk3RnszstI1VdV0iC4Byy8Gu3sZPNs0PtXhHhLVzpl/8AZZXP&#10;kyDgHoDXtmiTCe04OQOld2Ere0geJnWDdCVulzU7U0U6m11M8AcCe9JjmloYZFDEJnbzSZGeTQp+&#10;XmiRA2Ce1ADEDiVyTlD0FPVVQbQMUAhk46U19x27fxJoAcmVJycinEZpmQq8nk04EYwOtMA7jjpW&#10;JfW+LoXDPjngVtOzKuR1qKaGO5jCkD1oEypbSSK4MhAU9BnrVokRMGZuW6VlTR+ZOMsQY+lakbLN&#10;EHwdyjvSAmXg55yacf0PWmKzPHzwaFYAfMelAHJa7aLZXiyx5w9US+cAdfWuj8SQi404ug5XnNch&#10;azZC7jzinH4tTmmrSGatbi7snQjORivF9Qha2v5oSMbWIr3V8MuPWvKvHGnG01rz1XCS/wA65cdC&#10;8eY+l4TxXJiJUJP4l+JzfVFp9RjqRT+gFeQz9Kix0YzKPrV6RuAKq267pM9hVraSDkVjN6l20Gni&#10;L601R8gqRx+7AoC8CpvoUhoypDDtXqehsbrRreY84XBrzBlAXivQvBdwZND8sn7j4xRGkqskj5Lj&#10;Kjz4KNRbxl+ZtCMBqbImTgc1YAyaZtwxrKvl93sfmd2yjNCcZxVdIzurT27uDSCJVOcVMMtTV7DS&#10;uU3iBqB4h2FXpU+Y4FRBfWuHF4b2eqKSIkUgCpzFuSlRQasquBivIlKzGjMkt85rOurXIPFdDJEO&#10;Peqk8I2mtadVpjcdLnHXtoFXpXO3VvycCu2v4ht6dK525iGWGK9rDVnYzexgKm1uaux4KimSWx3E&#10;ngVLBCx6V3SkmrkJalu2g3kZ6VraeoSTFZ8IKDBrUsFy4qaM/fNKivE7DTEBQE1sx4wKxdPbagrU&#10;ikyeK+mpzXIjmjGxfHIpzUyM5FKxrRNNmxDMuRWJqA4Nbkh+Wsi+XcCazr7E9Tlr2Mkk1i3kHeul&#10;uUyDWPfR5jJHpXkVqV4sl7nLzttbAojnKYqG5bE5qIvXGoXRVzXS9xjmrkep4GM1ziuQetSCUjnN&#10;Zyw8WFjq7fUverZvwy8GuMW6dejVZjvDgZY1zTwi3FZnVLf8dagkvcnrWB9rOetPF3xULDWFZm/F&#10;chuM1oQNuFcxb3JZhg10Vi3yjNc9enyoaLyqB3p4XmnRqGANTrGMVwORurEJXK1VeHDGtExnPHSo&#10;3jojOwnEpj5RinA5qwYM800RAGq5kCRAy5prJxVsoAMd6hdwDjFClfYrmsisygcmox7U+dvlOKqL&#10;Kc4zW8U9zNu5Z3Fc1DJMemacyll61DIoxXvYevK2gnG5G06qevNW4LhSnNZUxwelQ+eyDg16sqr5&#10;CXT0NlrlUardrdjIwRXLNcMxPNW7S5wRk18ziYObbCMbHZw3IbAzUzPtOc1zsF6ARzV5b3eOtcCT&#10;jozqibEb7qsxjIrIguMYrRinGOte1gpxtcbRb28UwqDSLJuHWnHpmu2rJWKSIJVqhcrlCK0JX46V&#10;nTsea8DGSVwaM1RmTFa9oMKKzhGd+RWpaqQlY0aiUjJFtOKl3YFRotPIreVWTWpskRy/drOn4rQk&#10;PBrNuTkGuCtZyTFLYqOQo601WBpjjIpEOKdtDmbZKT7VIp4qNSDTy22pYIcQaazbTSNMFHWqdzcA&#10;DrTjFtl9C20gOOaqzzAA81mSX+04yahN6H4rpjh2iXuXDdEE805Zy1ZTzfMADwetWIZR61s6SSNI&#10;o1FkOyoXYlutNEmRTQwq1DSyNVHQvwYwKuxuKxo7oKcZqzFc89a93BVElZicbm3HKFq3FcL3NYQn&#10;HrThckN1r2oSVroz5NTo1uAT1qbzxiuejusc5p5v8DrV+1WwuR9Dd84etH2gAda55tQI70z+0Cc/&#10;NTVRbkuLOiN0B3pjXq9M1zj3+OrVA2pKTjdQ6qWpPKdHJerg81Qnv1Cnmsh79QPvVRuL3IOGrkq4&#10;lJFxhc12vgT1qVb3pziuWa+IOKQ6gF75rOnirLUpwOqa9G772fxqKG9WOU8nB9K5j+0wRkHFIuq8&#10;8HmrniopasSi9jrTe5/ixUD6kqnlq5t9SPGSacLlWIJPWuSrmEOhcYNnVWt6XOSeKvecHXiuXtLk&#10;bgB0rUgucSbfWvCxWY1XJpbHZSomhZo7ajkHgVNeORIT6VHprsblyOuKgvJG805ryFiavPZM6vq9&#10;yvPP8p96xbqbaSR1q9LNtBBFZs7q2a7qOIrXu2ZVKKgVlvJFc7iQK0rLUvmAJrnrhyX25wKW2l8t&#10;gc17dCq/juckkjv7e9JA5q2tzuFchBqOFA3VopfjAO6vYpVeZJmElY6OOfBHzVaWfHeubW8VyOak&#10;/tDy1wTW6kk9yeh0X2rGDnpSS30kjD5sLXOf2ouPvUh1ZViILU5ShJ2bJ52mdH9rRVA3c0ai7fY1&#10;CNgHrXP2Ev264UI+SOozVzWr0QBItwBFeLXxcHL2bezOqEbLmNC0lKwbe9W1mGBk81z9leA7VLVc&#10;eUhiN1ZxxTi3GGxtycyOmifmrStWVDL0q4kvSvpjyosuhhTt1VRJTw9Iu5Y3ZozUIb3pQ1AXJc0Z&#10;qLd6UoJoC5JRim5pQaBoXFGKMilzQAmKTFLmkoAMUtJmigNhacCKZmnAUikPPSm0tNzUFAaYzUrV&#10;ExoExrNzTlaoWbmnK3FBNyXdTGam7jTGY1DGI5zVOYdass1VZjwakTM2ViKI2OKJuc0kYqbGNy1G&#10;crVmEbp0XHWq8S/LWhYx77tT6VcNTSKub6JsjVewFGODmnsOlMPQ1ujp6GdqI/0R+5rjpBncTxg1&#10;29zzEwIzmuPuk+Zx05r0sE9bGlBXbMuZMk4bmsW/mKKZVGGQ9u9bkseU+XrWDqTDKr37ivZoas46&#10;6sjvvAV4t7pcj/8ALRTgitu+XfbSL3xXGfDuby9QuUU/Iyg4rudQh3xM8fPHIrxMbFU8VJBRfup9&#10;meM+JoHN0yjpnmufA2X1sFP8YzXW+I2AuXx+NcrBGX1W3j6bnHPpTqO0Jy6WPro6qL8j1cLstI1z&#10;/CKqsMg1ceNhChz0UVVcEDNfmVb3pOx00noVWPNRyp8hOakY/NUcgyMGueWrOuJhXqscntWbCv73&#10;J7mtm/G1CKy7aPdLn3pxdkz2KMv3Z0GnxEKGrpLTHlYrDswRGoFblqMJ9aeGWtzwsW7stLUp6Cok&#10;4qXOa9GOx5stxhpO9ONMPrSY0VL2XyoWb2rzq7ka81lE5Kl8Gu41yTFi/ODXF6An2rWh3CnnNcjd&#10;5OT6HvZZFQozqvoegWsAjt4oh0Aq7JiOIgccVFCm45HAFF04Zdp6V1QsqfqeJL3plFv5VyHiaUyO&#10;F9K7BsIhJ59K4LXJfNvW9BXI9Zq57OWR5qt+wnh6382+GRnBr0e0j2Y/lXI+E7NsCb1NdvGmGrWk&#10;uapdmWb1uaty9iYHAwetZt/PtVh6VoyYHNc7rl0scD464rTESajZnmYWDnNI5HWr3fPt7VqeGYyV&#10;3Y4NcncSmW559a9A8NQBbNTjrXM4cqSPpsclQwqidBEpVBRIMKakU4XFRTnCmulqy1PllqzKum5N&#10;ZNwCsgx3rSnG56hMO6QZ6CuGabZ6tKSiiWwiAG41alvNi7F71Te4SPCofrUQk8xt5BwKuM+WNkQ6&#10;fNLmkSTSRxJ5jHmm2Lfan3VmXwuLmUIFwntWxZS21jGAxAZRyM1CXNK99DWpDkp6atmuQIYd2ORV&#10;K2ZpncAHk8ntikm1GOaJSuTnirNnCwQkcKRnFdd/aPlicFnCL5ty5pMp0+ZhjFu5y1cpq3hgX3jB&#10;dXSUeSpztNdIykrjNMSMgHNethc5xWEg4UXbpfyOOWGpTk5yRdn1dooFSNcADFVYp2uCWkYn8aoX&#10;bBTgmp7WQLHmvNni51p/vJt+R0RoQhC8UXw2Dx0qle3OKnWTIJrHv5C0m33rOrWtTsVQp809RHuW&#10;OQKSKMyuAaI4sgGrsCAEcVyxTkzrlJRWhZtbcKKvKoGKZGABjvT34Xk16NOKijzZycmUtVult4Gw&#10;ea41Y3vLosQSM1u6sWuSVXpUWn24i7ZNefWbnU02PVw1qNK/UntYfLj5qwke9xinrGQTnpU6D0q4&#10;wszlnUd2x6QKgB70r9OKkC/LiopeBxW7SSOdNtlaQ4BNQLlu9TPyKbGmK52rs6Y6ImgTB5q6vAqB&#10;B8oqXdgVvDQ5pvmYkjcfSsvWZwti59qt3Eu1DXPa3cE2TDPWsqs3t3OrCUeapE4mdt87H3qJqe3J&#10;J75pjGtkfaRWgw10/geXF+8Z7iuXJra8JTeXrajpmicbxaMMdHmw015HpLoduBTGQkA1Zk4VvXNQ&#10;53ACpsrnxUZGJrEG6M1w9xCyyMNuOa9Avk3ZzXIalHiUmuSD5JtH0GW1Glymdbwndk4xRM4W9iZO&#10;PmAp8bEA1Udt10n+8K6Yq8rs9ZJyk2z1/Tz/AMS+FupK9avKflwao2Axplv/ALoq/jkH1FddH4Ef&#10;BVfjfqyMimOSq5FSHk1DNJsU5pu3UUdSo8ZeQKn3m610unWotrdcj5yKz9Hs9zG5fp2zW4Rv5xgV&#10;7GVYT2adWe728kcOPxDb9lH5iYLcYpcBB6mkZyOF/Omg+vWvZPL22Bi5HYVXeKT+8askZ5oPTFO9&#10;iWikQ4+8TigoHHWrm0MOlMMHNVzE8jKpXHHYd6RNu6rRj7GmCH5sgU7oOQdwUxjioCDnAq0YvlqF&#10;kKGkmWokWQPlxwRg1h+QEv7mLorLlR6VvsvGe9ZGqRlLmKdO4wa2pSszSMNblVVkhz3GKbHqIgl9&#10;PWp5i4bGOorNuLfJII5NdCak7M9KFJS0Z1dvKLiAOjA8dKpai58ogoawbCe4tJ1AkO0HpXTpcfaB&#10;lkHNYzp+zlcwlT9hO5xlypjYsQRzV20jLWbswxmuhmsLe4++gqZbKAQ+Wq8Vft1bVHbLH+6kuhw8&#10;VpLLKQiE5PpXYWFqbe2WLox6+1W4LKKAZjUA+tTAZ5JGaynV5tDLF491vQxPEnhm08Q6a8E6AyKP&#10;kfHOa+etZ0G68P649lcryh4b1FfUAlVepFeY/FbTormOO/iAMoOGx6V5eOpr2bmerw/jJuuqM/he&#10;3qN8HII/DahhgsasX6BfmzUeg/J4dtOMErz9aTU5wluSetfBVlzTbXc8PHS9ri6s+8mV4pTuxnip&#10;mk25Armk1PEmM1ea+3RBlOSaiWHkmcM42NEXISYZNSXD7gXU9uaxmWaRw3OKuRSsqFT1xTjTSaKo&#10;RcnY6jwhCPLmnI6niup25VT0asrQLYQaSm1fvc1ruVwvqByK+hwlNU6UfM9dq1kU5HCMe5rP1C7x&#10;HkHGK05E3E9Kz7izWclW6VjiOdpxidVFxunI5G4tr3VbgJESYyeTW3YeG4LJAWHmP33DpW7Bbw20&#10;YCIBxTy+1SSoA71zxwmnvu511cfUkuSGkTnZdJtyzysilUyeeleceILq3N242hsHAUV2/ibVZJZP&#10;7Ps+rcNtrnJ/C7RRGWdTvIzWMeSnO7Pby1+zj7Ss9Xsjz+6uJdxKjywKS1vJJR5QJyf4q0NT093l&#10;Maodvc4plvp/2cAAc16qqU3A9eFKq6t0/dLNvD5Vs4PLk/epYIHmkS3hTdLIwAAFWTHstgSevWvQ&#10;Ph54YEQOt3yYC/6oMO9ThqbrVLDxmNpYLDyqy6bebOo8NaLF4X0JYgo+1zANI/ergztyepqSWY3E&#10;hkYcUzktx0r6WmowiorofkWLxM8RWlVqO7bAClpByT7UtaM5AB5paTNGaEFhaWm5pc0wsLQOQd3e&#10;ikbIwR3oHYwtZ0CO6Rp4VxIOa5y23W8piuEw1eguCF9jWNqmkx3KmRBhwK8LNsrVaPtqK97qfU5T&#10;mzlH2Fd+hzlzZ7F81eVPYVJps+z6g9KfDJLbsYZkyvvTJotjCWPp7V8e7rTqj378y5JHR214xwHI&#10;xU09wrLwawbW8Ei7TwRVkOy85yK6ViZOPKedPDpSNeKbJB9RRfwC7snjIzkVThf5T7VowOGjFelR&#10;qupDlZzTXs5cy6HnMMJtr5ozwAa6mxlIUDNZ+u2RjvPORflPU0+xlyo2muzAzt7p7NaSr0lM6OOT&#10;OKp6tYreWrqRzg1JA2GBq3u3jpwa9VpTi4s8i7pzUonkFzZtDMwPEiHivTfhtrhukaylP7xRXN+J&#10;dLMc/novB61W8OTPpetwTRj5XOGrzaCnQr8vQ9zGqGNwb72Pcu9NpEcSRI46MoNLXun5+OB4pccU&#10;g6Uo6UCI8AnB6ZzT+p9qawxz6UqnIyaQAOpGPlprNuOwcUpJcccAUjDcMj86YDFj8tuu6nJnfSlg&#10;oGBk+1KRgg5pALjJ5poXaTilIzye1KfmBwMUxGfe24MquDjNFm7+Y28AJ61NeQ+bb7VzuHTFV7di&#10;YxFIuCPXvRYHuXNxVx/d7UMoZxn8aYjY+8OnSpwPlGetAiOWFJYGiYfKRivPtUs206+MYHyHkGu+&#10;MmJdpasnX9ON7bMVGXXoaFoRUjdHNRPuQZ9K53xppv8AaGiNMi5lhYEY9K2IZDGxhkGGWrChZQUY&#10;ZRuDTqQUoWZjhsTLC14147xdzwwj5sH72ad0atHXtOfTNZljwdjMWQ+1Z4O7JFfP1IOEnFn7Vha8&#10;MRSjVhs9SzachqsO3y8VXtAQDU5wB0rml8R1dAI+UU7IwKaxwwFHepGKxrs/AUu5LqDPQ5riycHF&#10;dL4Hm8rWHjzw61rRlyzTPG4ho+1y2rFdFf7j0MJxUbDNWcVG+AOldeJrxWlz8iSuVgOaGZR1NKRh&#10;81HKKzhWTjuaKI12UioC4JxTXJwahiBaTmvHzOomrIlqxdiTmrgj4qKEAVOXGK+efdhERgNvNU5l&#10;GDUzy4BqncTgKaIq70HKWhkagAEauYkbdMRW7f3QIYetc48mJs17WFi1EwuPmt8jp1pLeMI2DU4k&#10;Dgc0wABs5rrhd6M2hFEjIAat2D7XANUGlHep7aQF1xSk3HVDe1jsLSXCj6Vq27A4OetYFsw2CtS2&#10;lwRiu3DYxu0WYchvxdKc2CKhgfKCpHPFe5GporFJXRDK/GKzbkk8etX35qtMgK1c5XDl1MW5iABr&#10;CvCDGy1v352qcVzV3J96vOxErJoiUTlbuLEjVns21sVsXYyzVh3HyvmuOlroCJVNSdqqJL71KHyO&#10;tW4sHoO5zU0amoAcmrMZwOtTIdybFFRlqFk5xWdmIu2zFXFdFZTkKMniuXWVUYEsAPc1bj1a2iHz&#10;Tr+HP8q5a1GU1ojWnQq1Pgi36I7OC5BwAavJNwK4VfEtnEwO+Rsf3V/xqc+NrNQAsFw2PUAf1rhn&#10;l9Z7RO+nluMe1N/l+Z3kbhqcyZauET4gQx/dsJG+sgH9Kf8A8LJUH/kFEj/r4/8AsaxeWYrpD8V/&#10;mbrJ8a/sfiv8zuxFUfkc1xQ+Jo/6BH/kz/8AY05fiZH/ABaUw+k+f/Zan+zMYvsfiv8AMqWT43+T&#10;8V/mdfLHtFZtwcEkVhN8RLST71jOv0YH/Com8aaZKMGO5Q+6D+hrSGBxMfigznqZVjI/8u2ajyjB&#10;FZ80wibNVG8Q6dIflnI9mQj+lVrjULedfknjPturqhh5p+9FnFUwmIh8UGvkzbgv1fjNOaVea5Zb&#10;po24bipRqLH+ImuunCVPbY57uJrXEq5rPkuOSO1Vnui/eoHkrtjW0tYXMSNcfNwamiucCsuSbBpV&#10;lJ+lYyp3LgdDFdYAINX4b7j71cyk20AE1Ol0FYc8Vyzw6Z08p10N2eDuq/HfdOa5CLUAABmraX+B&#10;1rmVKUJXQSaR21vd5A5q2s+e9cZa6kcgbq2ra5LjrTqYiSVmOM0zXZ81VkjLninRsWFTxpk815Fa&#10;s5SuN7EEUHtVuIbeKcFC0h4NYKo73FYnVgKHcCoC+BUbyACtnXb2FzJCzOSDis6ZjzU0kvPBqo8m&#10;etEU27szlUuQu2FqFZPmqaYjaMVnyMVbNdMI3Mty95gHeopJ8ZOaqfaCFNUbm4fnrWkKN2S21oXp&#10;bwDvVSS538ZrO85i4B6VMFz3rqVJRKje1ivdPtY81WSbB60+4jyetQBdvB611xS5TVRLJuAKnhuB&#10;msyUelKjuuMUOmmjRRZvrccVE1wVzzWekzY5NNkmYnFZqm0zRF77Rz1p6Xm0/e4rMjJbrUhU9q0X&#10;uu9zZRRsR347mpl1BT14rCGR3oJNdUMZOOzF7O7Oi/tFQODUbagGPWsNGINSZJrOeLqvqNUUacuo&#10;cVTl1IqOKrEFqgkjPfpSjianWQpU0ST6tIehqt/aMp7mopI+aZtAFb/WJtWuRyLsWlvZH7mrETvK&#10;cDJrNUYYY71sabxLyOKzk29WwtbYikV0HzAiiC2aY57Vfu5lnkChRgelWrJY1QjABram1LcloyZL&#10;PbkCsmQSQXQGCRmupkQFsGqctiLiUbR0olBdBbMrtDvjWTHWrMUSlRWnb6fmDyyOe1QLbmEsGHSv&#10;LrPkdjWMUPgjUYwea0o1IIbHNZ8ONoI6itO2cEDNcFVs76NrG7pseIpGPBI61QuhmQ5qaG5bZhel&#10;QTtuznrXBFPnbZ005GZcr1xWVOCGNbMq9c96y7lcE4r0KLM61rO5iXZwc1S8/B61evNvOetY7HDE&#10;E17OGt1PM6mgl3gdasLqmExmsVd7EgUoifnJrsVZxVjNwubaawVkHzVPeaqzIpU847VzyqQ1XLRd&#10;0zK38VZVa8t7lQpErarIB941A2ryFhljgUy6tSshC9KpSQnGaIT5rNsr2KOq8E6vJH4mSGRspL0r&#10;Z8drJZ6uj7jsPNcDYTNZataXIONrDP516d43hW/023ux0MYOfwrz8ZBQxMZ9GTayZjWF7kowOa62&#10;OTzI1bA5FedafOI3RAeMV10OobYVG7oKznelOxrBnZw9Ksq2MVRjfFWFkr7tHiLQtiSnCTFUvMo8&#10;0+tUPnLwlwaUTCs7zuetJ5xzRYlzNQS+hp4c461nxvmrCOaVilIths08Gq6nNShqDRMlpc00GloK&#10;uLmmk0tGcUguJRnFGaOtAriing1GKcKC4sfkYpO9NJpC1QywY1Cx/Knk1GxoEyGQgUI1McE0sYos&#10;YkpbNNNO200ipsaIicZqtKCRVlwxJ9KgkBqLAUJUxUcRwasyjIqqow9SyWtS7Hz0rX0dN0rH0rIj&#10;X5T610elQeXbZPeqp6s0prUvGozTm5+tMIJNdCNmVp/utjmuUvlKyucV1sowpNc7eAOzcV24Z2Zr&#10;QXvGGVBBK9RXOatHmUMOPWulwUdx2NZF7EGjbPWvZoytJMzqwu2iTwdN5GvRDPDjBr0+V9jEj7pH&#10;NeO6U7WerW8p6B69gZhLbJIvIZea4c2p/vlLuc0I2bR5l40s0Fw1zEflzyK43TMya/br75Fdj4vL&#10;JdeSpyhOT7VyulQuPE1sVAwDzXBiJuNCZ9hhnzU4S8j1FyWjUe1VHU4Iq2/y4B9KhcfKa/O3qVB2&#10;M9lAamyL8uae4JamscKawloztRj36bkNUbOEmU5GBWncjcDUNsMPz0rGTauj0YTaptGtbDYgrUtn&#10;3kDpWPFJu4Fa9qMAGtqUlpY8rELuXU54qcAAVFGKkr0o/CedITNMduDT2qCVsVM9AirnM+J7ry7V&#10;hmsXwZEZLx5cUvjG5Jcxg1oeBIT5JcLya5oJSV31Z9Lb2OWuXc7VQI4s9zVGU7iat3BO3HpVTbvP&#10;XFb1VZqJ89S2uVrn5LR5G7CvPpybi8Pu1d1r0vlaeVXvXJ6VbrNeKWXPNckpWuz3cufJSlUZ2Oi2&#10;wtrONQOSK20HeqdnHtUD2q8BgV1Ydcsbs8LET5ptsjncKvNcH4nv0DFFyTXZX8wjick9BXl+tXJm&#10;u254zWVRqc0j1cmw/NU5n0M5TvuEHcmvVtDjCWaD2rzDSYjcarCMZAbmvXbWIQxKo7CnJe+jsz6p&#10;aMYImUjqRzmq918yGp+M1WueAa0qfCz52C94oFN2BTpI9sO0j5jTvu4PvTnfZGzNyT0rlS0OttmO&#10;4Fs/zck+tRahfi3smKLhqg1J3klB3Y9qydTuN0CoGyR1rGN3KyPWoUPaOLZENYlkxlzkHtUktzJP&#10;dgruIbHesTJU7ga09NnBly+MjoK6J00ldHqVKMYLmijrtMs2eNQ3AzXToEt4CtY2hRyO3mSEhOwq&#10;7qN2i5G7aBV4flpwcu58nieapW5Br3arnmqNzqgHAas261BEBw4JrGmvtxII+Y9xXO6s3pE7qGB5&#10;tWjRlvJbm4wpOM10lhAfsw3Nk1z2jQCWQM3Ndcm2NAo6U8PFObbMsdJRtTiN2lVIFZF2MTAn1rZd&#10;wuRWPcuHlxWleyVkc2HvzXHIeeK0LaPdzVCAZbmte3UACnRjeQV5WRPGvNV76XYvFWpHCJx1rNlz&#10;I3zdK660uWPKjlpK8uZmcyNMeO9XLeARKCetOwqjCinxqTXDCNnc6p1G1boKcnqKkiTuaXbUi8Vs&#10;ldmDeg5hioX5qSQfKDUTECqqCiiu6ntT409adt3GnBdtZqKvc0ctLEqAAUySTHQUhbHFQTSHbVN2&#10;RMY3ZTvZjg4rnNWl3W5rVv5SFJzXN38xaDB9a5b80z28FS1TMdzzmoTUrNg1E3U12I+hiMNaXh5t&#10;uuQ+5rNJq7oZxrduR/eFU9mKur0ZejPXpR933AqFl2njrVmVQQn0qvICGJqOTS58DDYz78ZGB1rm&#10;NRh4b1rp7gbiSTWJfx7/AM6452vzHr4OXK0cwwKA54qiuXvI8f3q09QwuRWbZLvv4V9WFdVJ3jzH&#10;0dJ+45HsVgp/s239QgFXQ2Y89xVezGy0iX/ZFWF+4fY12UV7qZ+f1LOTfmMbJIC8GoiouLlIxzg8&#10;06aZYY2ZvTil8PxtPO87dM1rhqXtaqp9L3fohS9ynKb6HRRRLFEF4AHahm38DgUMRI3XGKaqHn0r&#10;6pJJHgSk5O/UXFGKUD24pcUxJDcUoXNKFzTwKTZVhu3FKATTsUuKVykiMpn8Kao+bkVNim7fmoAa&#10;/AphUHrU5XNRsnNCYFeVMA4rOvrdpLXPdOa2HjGMmqpVJAybuoIrSM7MtJ20MvHmQRuBk7etVri2&#10;LrkVrR2Ritipb7tJFaCReDWyqKL0OqFXlMGKwkEgbGa2oEYYBFW1tguAWFTrDGv8QpTrX3M6tR1C&#10;FY++KlSPPapN8ajrTGuo1HJFYOZzqjJi7VwRWTqN19kmC5+8M1amvUVSVPNc9qVwbk8nkdDTc+Rc&#10;x6WDwt5pyWhWvNXc5CkiuX1q8aS1ZZjlSeM1rXaDAbuDXI+Kbza9vBHySwJFeXjsW5Qce59RhKMI&#10;6xW2v3G7bXGzTY1XgY4FVr2QTRFT1xUCXHlQxp2xTHkB+bsa+J5XzM+Hqv35PzZz9zbMjkg0+0l2&#10;SLv5Aq/cFTmseV9snHrXfB88bMylqtDoxdhhwwAA6VRk1IQ3sRDg7iARWashzjf1qs0JOpW7ZJUM&#10;M06VJRZ3YBqpUjS7nv2nrt06HH90VK338+tRWLBtNtSp4MYpzMUbJ6CvYjKKpo7GvfY1mw1MYDrS&#10;O4aU4PFKzA1gmpJmiQmeOTxVW/DtFsQ/e9KtFe/6UscQJyetZyg6kbXsVGXK+YyLDQo4ZvOkAeQ8&#10;5NXr+xWaIIwG72FaaxqACOtKR17mtIYKmqXIxSxM5TU29jkp/DFotlLIVBZvUdK8/n0/zLx44x90&#10;817FcALby7/u4Ncdo+g/br+eYfczXnVaMqdVQhq3se3l2YThCc6stjI8OeFv7avVWT5LaI5ct39q&#10;9KuDGqRWsC7IIhhVFNSCLTbNbe3Ubj94iowO5PNfVYHDfV6aT+LqfN5vmk8ZV0furYeclcHpTcnH&#10;Wjk/Siu1HhxVhKcKSgUN2Bimig0UJgFKKSiqYDhR7UlA60CHDIBJ6UmAyjt60UdKLtbBre63M7UN&#10;PWdTsxu9a5+WCS0JVhuWuwI3VTurNJo3GOcV4Oa5Sqy9tRWvU+jy3M9PZ1Wct5IYb04PpVq1nOPL&#10;kqwbRoO3BqOa1ON69a+R9nNXurNHvOpGasy/EACMdDVyA7ZsHoayLeYkAH7wrVjO5R616OFmcNaL&#10;W5HqlssylPauagQ29wUPrXYbBIwJ9KwdXtTFN5irx613QfJV5+5rg63/AC7ZYgk6VfjfNY1tICow&#10;a0Y2xivagxVoak15bx3Vv5bAGuWudMkspAyrkKciurDcZpkirKp3gGlOCepFCtOk7dDpfDt39r0m&#10;JiclRg1p8VzPhuVYbmSAcKRwK6V15B9DXZT1SPBxdNQrNLZ6jxS0lBpnIKcMMUwAjNOBobpxQA0Z&#10;PB6GmghtyYIxUmQBTGyGXGMHqaYIjCmFgN2Qe1SD0JBNI3+s6ZGOtNJ8tgyjOaBjwTnFOA2nk9aj&#10;KYcOTxT8kgcc0CHDgnFU7tCF80dvSrZ4GaRsEc42kc0CZRguVcdRVlZF3bN3NY1wrWF6ZFXfEx+U&#10;elXbQgneDmR+o9BRclMma2H2gNyalH+uK7crjmpFOQeaizvz2pXGcvr+lLG5uUACmsJJccpzjg13&#10;95AlxbPE3PHFcDLbm3u3jAIANaw13OStHl1Oc8aaWLrTI7xVJlgU9PSvN8gDgcGvZ5FFwk1u4yjo&#10;RivJtRsjZ6jPakY2txXlZhT5Zc7PveDcdKpTlhJvWOq9GEK7YgKe33gKUDgCjqfcV419T7kRuWoN&#10;NJ5NHNBYp61paDcfZtbgfPB4rOJ4p8L+XcwuP4WpNu2hz4mn7WjOHdNfgevi7Bx7igy7jWZayGS2&#10;hk9RVkt6V4NTG1pS1Z+J8rjJxfR2LhxtBqvI2eKYZjtxUMkh61cMbK1maXQrjgntTIsB6jM+Tgni&#10;oWlwx5q60uZJszluaiyAEc04y8VlpOfWnmbHevPlTbZm5JEs8+0nmsy6uvlPNOuZsmse7dyDiuqj&#10;SRm5FHUbnk4NYrzknOanu95c5zWe6mvco00ogtS1HdZ4zUxuwOM1juSnOartcknqa3VBPYtN9Dok&#10;l804FaVjDggmua0243SgNXTRTDC4rmrwa0NEdFaFSAK0YW2tgVz1rPhhg1rxS8iuSjdS0IZ0ltL8&#10;o5qYuSDWTb3GFqwbjK171CveOo4pErSc012yuO1VzJnvUT3AUHJrp9vcplHUnABrk72Tk4Nb+o3K&#10;sDzXMXLgsa8vEVuaREtijIMqaxbxQWNa88oVDWNPKhY5P5U6Cd7hSo1KsuWnFt+RSO4U9JDTmcHo&#10;KZXba+57lDh7E1NajUV97/r5k4lAHJp32rHQZqtRS9nHqevR4dwkNal5fgvw/wAydrqQ9MCojK7d&#10;WP502iqUUtkepSwOGpfBTS+QUUUVR1BRRRQAUUUUAFFFFABRRRQAUUUUAKGI6Ej6U9biVf4ifrUd&#10;FJpPcyqYelV/iRT9UWVvXH3lB+nFTLdxt94kfUVQoqHSizzK2Q4KptHlfk/+HReZFflSD9DSAlDV&#10;IHHSniVx1OfrUukzyavDdSOtGd/J6f1+BcLk4xT1YseaqpOP4hirKOrDgispRaPMr4Wvh9KsWvy+&#10;8mjJDYzV0ZIHJqlFy1acKZAzXNUdjinIlslk3g810tiX71n2UACg1r26YrysTUUjNaGtbngVej61&#10;nwfKoq2j5ryai1OhMnc4qJnwKV3+WqzydaiMbikwkmwKqNck5GaSeXA61RebDda6oU7nPJ6ltpcA&#10;mqkk+D1oMuRUDDca2jBLclJsl8zcuBUMqE1Ki4p7AbapOz0KtYzWG04qGRNwNS3HDVUlkauqCbJZ&#10;UnG08UqS4FRzSHvUCuScZrrUbocCaU7jUMiHg08cmn7SwxjmmnY6IkKJvHSn7Ao6VZghI61K1uWB&#10;OKl1Fc2SKScdqVlz2qVoSppMcdKd+oyONTmpxGaSNNzYq4kXFTUlY0jsVRFTvKFWvKFNK4rPnLTK&#10;rJjoKVAcdKshQRSqgzRzhciCZ7Ux4M1fSMYo8sZxUe0Ayja57U37IM9K2TAB2phix2qlWYMwntTG&#10;1X9KRmLlhwBVmSEEZHWp9PiIglJGBitJVrxszNlaMozlcfMKm8uQAlabDb7JC/XNXozxyK6aElbc&#10;h3exnhJjICc4rcsbZAgJHNVVXJ56VPHN5WRW8a0FOzYnFsvtGEjLKQT2FY0r+ZIykYaronAUlz8u&#10;apS3Ae5xFHwe9efjZKdS6NIp2GqvlkDHJq7A+1eRUJ2gA/xU5fmrz5ao1U+U6C3VDZllHzVRkcAm&#10;pLSfZaMDVJ3y5rkhB8zNnWsrkczkqapzqAtXSQQaqSjIrqhoc9Ss3sYV5HnPFZUlsWfIFdHNCGot&#10;LJHLkjoM816NOvyIxim3qYkFkSM4pzWrbjWzBGoZgBxmmSQ4Jo9u+Y6VTsjFaDaelCArKp96vSx+&#10;gqr91skVqpXRpGKRYukCFSecisqRQR+NWyZb2TbGTletU5CVkKnt1q6UWtOoSsVpVZRn0r1S1cat&#10;4EgJ5ZY8flXmKkOCDXofgCX7RoNxZseUzgVOYxfsFU7M5Wr3Rx1tGY52HdTxWssxCjJ5qG6gEGqS&#10;LjA3U5o8sSDWFSXPaT7FU9tT01NwNSZapki5FS+T7V9zY8RlX5qac+tW/JNIYDVJEWZVANHOaseQ&#10;ad5B9KomzCE1bTjFQxxYqwiUjSKJUqVajVakApM2SJAeKM0gFKBzUlDs8UlKBS4oCzG4pQKKWgdm&#10;N707tSEUooZSVhpppzUrVGallEZppqQ1CxpEtsa4zRGKCacgpmY8imFamPAphoNERMtV5Fq0wqGQ&#10;VlLcZRkXiq4X5qszHtiogg8wAmsn3HYtW8fmMqjqTXURJ5cKIOwrB0qLzbkHqFrojW1NaGsIjDgm&#10;kPFKwpp6VqiiCXlT9K566TMjDpXQyjC1h3S/OxrqovU0o/EYksWWYVlXkRBxjit1wPMOap3cQZWN&#10;epTm0zScfeOXdSsit6HNemaBefa/D8TKcsvymvO7mLy356Guk8C3hWaa0Y/LnIFXj1z0L9jkkuWZ&#10;W8a2kYi84cMRzXHaDtfX4BjtXpni2xWTT3kAzgdK8/8ADqwyayq42yIc4PpXhYuf+zS9D6TK5c+G&#10;9Lndzj5x6YqKQYQGp5BkY7ioZP8AVgV8I1qbRexUdM81TlOMir7NgYqhcqSCRXNNO52Und6lGToa&#10;qofmIHWp2BJwakggAbNc7bctDvTUVqT2kbFhkGt23XgVmQg7xWrFwua6aSs9DzcTK5aXinCmKcgV&#10;IK749jgYjdaqXj+VAz+gq05xz2rF1+68nTn9xWdZ2VzWhBzqRijzvxDd/ab5z2zXoHg21+z6MshH&#10;LDIrzEA3WoIvXc1e02dstlpEEPTCiqpRs4rtqfQZ3JUsPToLqMuH4HvUUad6c+XOPyp2MR47ipd2&#10;7s+eWkbHN+J5f3aKD3war6Ja7Sr+tN1vMtxt9DWpo8O2NfWuG/NOx7Dl7PCpI3oBgCrDHC1HGvFM&#10;nYotemrRjqeE1zSOf1672QyAtjivN5pC8zZ7muv8UXIJxXGSdc1yUVdtn2WU0lClfubfhGMNrSkj&#10;KjrXp3SvP/A1vvu3l9K9BHJrRfGzx86nfE27IUCoLoHGas4qvdnEZq5r3WeTB+8jIvZNi/SlkmBi&#10;DHpiobz51P0qJ8/ZU+lcLk9bHpxgnFGNql3852isGd3kPNdFcQLIclazbiKNcilSml6nt4acYpJI&#10;xDwcGpLZyl3EQf4qJQNxxUQGHU+hzXbo0elo0eqS6lDpeiRzEguV6CuWuJbrUrd75pAsK/wg8mqF&#10;1fyX1rFD/Cg6VY06KS4QJu2opxsPQ0qMYSXv7I8KlhFh4Ob+K/4DUigdA1yzIG6HFTtoUiRia3fz&#10;0PpyRWlf36PJFaS2q7VAUug4FbOlwWmhSL5FwLhLgHKH+GuyFLD1koQfz7GVXF1IQ5lu9lun8+hT&#10;0W1aGIMwxW0Dg89qhTEcrR44PNOZ+T6Yrz1D2d4S3PKqzdWfMxk8meRWccPLx1q1KTsJ9aht4y0m&#10;dtYTd7WRrTtGNy9awgda0IwB0qtEhHXircaBR1rspKxxVZXY2U8HPWqLElqmuHO6oEJ3VFWTcrFU&#10;1ZXJFTPNTAACmBgBQSaS0Qndj8jNOBFRIOeaeRirW1yWhWPBqFhk05jnoeKavWpepUVYVTg05uBm&#10;o+jU9h8nWjoN7kZOc4qncORx2qyzEDiqd0f3ZaspM3prUx9UYCI4PNc1OxZeTmt7UG3QE55rnXbO&#10;azpLVs+hwUbRKr1CamlqA12RPVgNJrQ8PLv123HvWa1b/gqEz+IVHHyjdzVvZkYuXJh5y8mepScB&#10;foKhc7hU8rK+cdKqtlVNYzbtdHwFO7WpRuAcGsySPIZj0ArWmVn6Vl6q4t7RuxIrkqx5ndHp0Hdq&#10;K6nGalJudsetR6LEZtYt1UZO4HFR3L5BPrWp4Ot/O16Nuyda64q0LH01SXssNJ9kz1RFCIB6CnI2&#10;AaZnDYpZWEcLNmuyL5IWfQ+Btd27mB4g1AQolupHmSNgV12iWv2TTIgeGZRu+ted2kT6540jhYEx&#10;RHJNeq7cAIBwBivTyii3B15by0+SHnFqVOnh1vbmf6DtuKSn4pMV7dzwLXEpQKUCnAE9qVxpCAUu&#10;KXGKUClcYmKXFLtpcClcYygCn0hoAbS4oxSdKYDZE3DGcCseaCW3csMletbJNNYZByMjFNGkKnKz&#10;GuL1F095C2CRgVFa3RWyQE/NjmrWoaSl3FsBxVCW2e3wp6AYq0lY7aHs56dSdbkknJpGuXHAPFUd&#10;xPSnbzilJs6/ZInadyPvGoJJGJHNNaTHFRls0nzWNIwSHNk9TVC7IQcdc1cJ3HrWbfna45rjrSbd&#10;rnRRV5WM+7kCjdntmvN769N34iVuqK2MV13ia/FnYu6nDMMCvPrF2ku9/c8141dp3se1ZUcDUqvs&#10;zqZLnCfypq3BfjPFZhnY1NDuavL9kkj84nJtWJ2ZmbNVrm3bbvFaNtFvNaX2JXjwRWbrKmyYto5q&#10;GFpAWxhhxU0y+U0BxjBBNX5LUwTgAcE1V1ZgoVO9aRqc0lY9jIaHtMxprpv9x6/od7Be6VbiJwWR&#10;cEA1cmYfdPSvLPAeoyW2vLA8h8p1wAT3r1G5BWQ45B5FehGdqdj2Mxwf1XEuHR6oiByxOOlPAJNC&#10;jGSamjXIpQg3scUpCBCadjacVKq4BNQE7n5yBXVKCgkZ3uTjOKcOlNUg8U4A5wPyraOxmynfRtPC&#10;0K5y/Ap0ECaPZLCgBkfrirskiW0e58biOKy2dpW3tXTQw0Iz9rJXZz1sVJQ9mth7ctuznjmkz8uK&#10;RTz7UtdcV3PL6iZxxRS4pK0uAClPFIKU0g3CikpapILBS0maXNMBe1ApM0ZoQrD6Q80maM0wFBxx&#10;SYBJz0oooWlxpW1IJ4Qy4IzVJottaeMk5qGWMNXjZllymva01qe3gsbf93N6mRNbhCJE61ZtJDv+&#10;boalkjxkHpUIXbXzKi6c+a1j13PmjZl+FtshTtTNUtxLamlXDKJF6gYNTTOGhHvXpq06bTOVNxmm&#10;jkrcmJ2Q8YPFaUTcDmoNTtzDtlAwCeaign3AYNduEq80dT1ZWqR50ayvxSs+FqqkgJwTj3oklA71&#10;2X0Obk1LWnzmDU427E4ruj8y59RmvMJLtkkVs9DXo+nXAutOhlBzlRmtqMrr0PMzWk4uMy1n5RRS&#10;AY4pa3Z44lKWAxQKa/SkAkg+U4PNIP8AU5Y8048YqIK/mn+5Q9BjhiaLbzTlUFMLwRQgAORwKUAk&#10;k9BT0EIuACCcmkiLgtv9eKU/K2cfjSM/lnceh4oGPBJ4pMZG0jINOJ5BpCcEe9AinqNuZrNlj+8v&#10;NZGnXghDb+ZRxXSNjDD2rkLuM292+MhGPX0pEy7m8sjuwKnjvVrcpxjoOtZkQ86FFQ/Io+Y+tWVz&#10;swpxGP1p2Eh0ofzPMX7orlfEMMi3InVMR98V1MoJjGw/UVS1DZcWrIy9sVUXaRFRXRwyS7JCT3rl&#10;vGemqZ01FBhmwGA6V113EI5vLxyKoatCt5pjwnkgZFTi6PtKcu/Q1ybGPCZhCr0vZ+h50Tnmm9y1&#10;OK7HdD1ViKaeFPvXytj9qVnqho6UtIOlLTLCgnGD6HNFJjrSEz0bRbgSaVGSeRWgHBrmfDlxvsnQ&#10;n7tbiOD3r52vS5akj8Yzen7DH1afn+epaqCU4BqdACvWqdxIFbArGCu7HHD3ivLJjPqKrpKX7802&#10;d8HNU1kIbOa7lG6sRUdjSDlTz1pzOSKqo4JBJoab5iB2qOTU5nJsfJk1XeFnUmrCfP1qykWUxT5u&#10;UpbHOz2JIJxzWNc2xUEeldpNEApGK5++g+8cV24eu2y+py86/KRWeUJatyaEHIqm1vg9K9enUSRU&#10;dyvbFkkBFdRZkvCPWsS3t8mtu2UxJWNeUZM1Uepajn8rmtK0vt5HNYjAucdqkizFyDjFcctNiZo6&#10;yC6OMZq4txkda5SK9PrVtL7HeiNZw3RClY2ZLrBPNULu+Cr1rPudQSNCzuFUdSTiuY1LxAJCUtwW&#10;/wBs8CtqU6tR2gtDsw2ErYqVqUb/AJfea97qSgElgB6k1g3esIciIFj69BWRLNJM26Ryx96ZXdDC&#10;xTvLVn0mF4fpR1rvmfZaL/N/gTS3Us333OPQdKhoorpSS0R71KlTpR5aaSXkFFFFM0CiilVSzBVB&#10;JPAA70AJRXQ6b4F8UattNpot1sbo8q+Up/FsA11th8EdfuAGvb2ytFPVQWkYfgAB+tWqc5bI5qmN&#10;w9P45o8xor3Oy+BelR4N9q95Oe/kosQ/XdW/afCXwfa43adJcMO807n9AQP0rRYabOKedYWO138v&#10;87HzbRX1ZbeCvDFp/qtA07I7vbq5/Nga0odL0+2/1FjaxY/uQqv8hVrCvqzmln0Pswf3nyIkMsn+&#10;rjdv91SamGnXzfds7g/SJv8ACvsADAwOlFV9V8zN5++lP8f+AfIB0y/HWxuR/wBsm/wqN7S5j+/b&#10;yr/vIRX2HRR9V8xf2+/+ff4/8A+NqK+xJbW3uBiaCKQf7aA/zrOn8L+H7oHz9D06TPdrVM/nik8K&#10;+5pHP49Yfj/wD5Mor6cuvhl4Puwd+ixIT3ikdMfkcVhXnwS8OTgm2ur+2bsBIrr+RGf1qHhpo6IZ&#10;3hpbpr5HgFFeuX/wKvUydP1q3l9FuIjH+oLfyrldR+Fni7TgW/sz7Sg/itpA+f8AgP3v0rN0prdH&#10;ZTzDC1Phmvnp+ZxtFT3djd2EpivLWa3kH8E0ZQ/kagrM7E01dBRRRQAUAkHIODRRQDSasyzDeNGw&#10;3jcPyNdBp15a3JCK4V/7rcGuWornq4eNRdjx8XkmGxGsVyvy/wAv+GPUrKPCLmtBVweK8007xHfa&#10;eVUt50Q/gc9Poa7jR/ENhqmI1k8uc/8ALKTgn6eteBi8HWpXla68j5nFZRiML7zXNHuv17G9EcLU&#10;yviolGKeMYrymcNxXkJAqBiTU20scUxkINCsjKdyjMCRVSSM1pvHmq8kRrohMzSe5BFHlaGQLUy/&#10;KKqyyVau2dEUrEoIA5NRvINtVWnIppkJHWtFTJcSK4YE1VLI3Wn3DZ71QkYqxIrrpx0IcQuFGDiq&#10;QGDmpnmyOaqPOM4rrhF2HazLkI3GrsMeWqhbPWpCc4NZVbopMtR24DVZMSheBTIjmpwMjPauGUnc&#10;6IMz5ohyQKrbADWpKgYVRlXBOK3pST0ZTIAu1s1YVsioRzU0Z21VS3QpdhwJPamvTyc0Fcisy4kI&#10;zinITnpUyqoFATDZFHMDJoU3VZjt/myagiyDV6PnvWLbuO+gpgXFNNupHSpsU5cYqamiuFyo1shX&#10;GKfGu22cBeKnYA8dKbEW2vF1BrLmutSHYykcAnPQGnNOvQdakeA7mRVPHWs9zsufL6jvXVB32M9U&#10;i/G5OOOKbMGJGKIX3NtAwKttHtjGOWrNysy47XITE+2PPIJ5FXIkBlCKgziq4L+Yu7jinruSQMG5&#10;PFa86dN31ZvBqxDLhblkBBI7VIilBkn8KzDZ3UeqGfJMZrXYBgPWsaiStZkNcxash5kbg9AKqyHE&#10;2M1Y0ucM0keORWZdMyXpI9axhFubQ6kUopIsO2zjNIYiRn1qWC2+1ISTgipRHtULnOKpysYWKLQA&#10;mmXCiC2YL941faPFQzw+cAPSqjPVXN4w0uUbOEmP5hyaklt8nFXo4gmBjpT/ACwxJodX3rnZGKtq&#10;YrWmc8Vn3NqRkDrXUNb45FULq16nFbU6+plU02MDTL6KyEkRizPJwDVPVNOntGEkwwX5xmrd1bFL&#10;hZkX5l9qlFtLqhDSuQQO9ehCcYy5++5yqfMzIihBQGuv8Au0WqSxA4VhWGLUxOUYd62/Cy+Vry47&#10;ijFVefDygilHUZ4jh8jWHOeCaqKJCoIHFbXiqAHU8n1qKJrdYlHHArjhK9CLJg7bnqEcQNS+VRHU&#10;4FfoB5ViDyqPKFWMUBfai4cpXEI9Kd5Y9Kn20BKdxchAI8GnBKm2UoWlcpRGKgFP204DFBoKsJij&#10;pRmikAU6m06goTFLilopjEIoFLRikwGmmGpDSEcVI7EDHFRHmpXFQnvSIkN71IhqLvUiGqWxCJzS&#10;GgdKD0pMtDH+7VeQcVZPINQuOKymWik6ZOajIxk45FWtuKIYTPOqqO/JrHVlI0tEhKxmQjBNa1Ni&#10;jWKNVA6U49eK6oqyNkrIa1NIwKeeBUMhyKpBYrXEmENZTEuWyK1JVBHNUWQZNdNNqxtT7mRNHlzj&#10;iqU4K5zyK1JkxKRVSePP0rupy1RpLe5gXiLJEfUUeGJGtdWQsfvN1ovlLTAR/d701R5Dxuv8LAk1&#10;2p89Nw7mFaOlz0TU4hJbt6Fa8wsLIweLGkx14NeoRv8AaNMjfrla4qSEReIGOOvIr5nGL/ZZo9LK&#10;avLKUe6NVs76ZIcLipGOGNQy/Ma+KbPRjuQMuTVO4G2tAjAqnOm/rWMlbY6qb1MthuerMSetJsAb&#10;GOlTp0rBJt3OqctNCeIDNXYTnis5eGq/Aa2pbnHVWhdQ4wKnC5FQRjNTjgV3w1VzhluRygbcHpXF&#10;+Nbwx26wI2M9a7GX5lIzXmPi+5L35XOdtY1Pemonq5PR58Qr9CDwnZNe69FtAPl/Mc16xdNlAvoK&#10;474d6cY4Zb9hyRhT7V1rSCQtWvNyrmQZxX9ri2ltEgVi3PpQWKxsx9KdGu0/WkuiFhYH0rJ6JnBd&#10;OVjlp1M99u7A1v2CbQBisaIA3JA9a6CyTIFcdCPNO53YuVoKJorwtU7uUCNqttwtZOoyYifnGBXd&#10;XajBnm0Yc0jgfEMpe6K+9YMp+Uj0FX9ScveOSSeazZjkGs6K91H3uFhy04o73wHAUspJiOD0PrXZ&#10;KCa53wdH5WhqD3ORXRxjBq4bv1PjsxnzYmb8x+MCqF2zNxjirshxVeRcq2fSqqq6sjkpuzuZFygS&#10;LNV4nE1gyjqDT9QlIiIHaqmjvu85T2rhk/esj1oxfsuZ9BfJynHpWHqShFb1FdG/yLntXIarclrh&#10;h2zUxh7+h3YJOczOkOTxSxQ+YRk4zTc5bgU5XIBrs1toe3rbQ1IxDbQklssKjtbt4rhXJ/dMeRUm&#10;jaW2oud5IUVoS6NFbyqMkgnvWcZqLaZ586lKMnCTuzTtEJja4jxLC33ie1aNpo0Us0clozFmOTk9&#10;Kr6ZYzxn7OoKwE5J9a7FvslhpRjtgPOK4z6GvSwtGnFOo3ZfmfO4zEunLlhu/wCtTl5bgxaw9qSG&#10;dODirkYLAgjBrFtbVotRmnkffLIck1tgZQN3rzHNVKjkurCsoxsl2BLXM2WYbfSrBMcXCKBVR3Zc&#10;YNPRSy5NJPlXKjBpvVsnjZjnNWhhYiarRDPFSXEmyLFbxdo3MZK8rFSRi0hOacgqJOG571OmKwWu&#10;rNpaKw/aMUhp2KQ1bWhmKOBQzYFGcjimSNnjFVfQEtRoYk04daABt96coqUNsaR81OIJFPIwKj3Y&#10;4NO4r3IJAQDVKd/kZTV+Y8VlX7bYic1jPzOqiuZo53VZTGCq85rEZiTVy/lLtgmqNFKNon1GHhyw&#10;RFJUDcGp5DVdq6onbAax5rpvAS510v8A3RXMMcGus+HyFtWlOPlKcmqk7Ruc2Yu2En6Hor/eOOlQ&#10;ydMVMxGaYwzUy8kfDRIMBRzXJ+JrjPyCutkIKMzcBRXnetXTT37KT8oPFc0ldpHr5XT56vN2MebB&#10;PNdP8Poc6hNKegGK5iYgE13XgO2MdlLN/erdfCexmlTkwcvM64nLZ71U1aYRafIc9quKO9ZPiJ9t&#10;iwHcVdaVoNHyNCKlViir8OWhmvLydseccgZ616ICRHk85714f4U1Y6V4jVGbCTEjNes6RqDy3clr&#10;Mf4dyH1r6rLlGeEjyfZWpnxDh5U8ZzvZpNf5GwgLKKdt96EBGRTwM103PBa1GgU/bkdaUYFMZsd+&#10;KVwsO4FIzhapXGoJGdqkM1UJLuZvmH3admOxsGcCjzhWYkjFRnvUyFmIC0WEy8JAacDmooojjLVN&#10;t9KAsApjHk07pUTtzTQmG7JoJPTNNoptEjs8VFJGj/eUHNSdqaeaEOLad0ZtzpQbLxnHtWNIssLl&#10;WUkCuqJOeOlVbyKNf3m3cB1p6vc7qOOlBWmrnOeaOrfep24EZ71rTaTDdxLLEQM1lz6fc2z8IWUd&#10;amUbLR6npUsRRqr3WRg81katKE6mtNXy5yCv1rmPFV4LOFnYc449683GvkSZ6eEpudVRPPvFOpvc&#10;aiIA3yLVLT13Suc4wOKzZJDPdu8nJJrodCt1kikbaCe2e1eTWtTp6ndnVTky+aW2iGYO6tC2Xjk1&#10;G8Py5UcCiJirAVxyfMtD86kraG1ZrtIJHFaysMVkQShYxVpbjArzakW2KJLPD50ijGBnrXO64pS7&#10;CdQK3xcEhgOtcxqkplvCTW+ET5z6rhWCljr9kxtlcG1v4Z1OCrDJr3W3mS7sYLlSCGjGa8DIyK9U&#10;8BaqLzTZbKQ5eIcV6dOXLK/kfScRYZzpRrR3j+TOjVtwZR0zVyFcLWfbt8zD3xWnGRt7VvgrNXPk&#10;6umgHgVExHFOlkUDrzVRXLtxWlasoysTCN9S2DgDb1qfcLdC7n5qhTFvH5kn5VTlmadsnp2Fejhq&#10;V4qcjkr1FFCzSmZy7dOwpvLCkFLXWeZKTYA5BFKOABSUU7ki5pM0UUCFzQKSlFUthjqSiigQUUUV&#10;QC0UlFMBc0ZpueaWgB1FA6UU7jAUhANLSUIFvchliyM5qu+ehq8RmoJIt1eLmWX8y9rTW+57WDxi&#10;n7k9xlpwzqehqcRq4KHsahVfL5qwpAYMO9eZQvbll0O2bd7og1K2WawK45FckGMExQ+tdxJhgB2N&#10;ch4gtWt5/NUfL61vKShO62O3L6l37N9QE+TnNMkuAelU4HMicHrUyR46munm6HoOnGL1GnMma73w&#10;bdedpYhJ+aOuIAAre8I3IttSMOcLIOnvW+Gdp27nnZnD2lB2Wx3vekpGOCKdXoHyoCkk6elFDDcp&#10;BFACD5lBHNI3yguM5A6UkY2koOlG75tlCYDYmMqgstOZt6sinDYpHYQ4ABPNKFUSbgMZFAhkKOIy&#10;HanLzkYyBQSwBPao0eQkbRxnmk2CJk5XBPNNWTLbCOR0pCjNMGHSnSDbh8c0WBofnv7VkalEro6M&#10;Oc8Vr/eAqtdW4nUn+IdKBGTakSW/2flCOpFWBN5i+WmVROretRi1liYBUyXPJq3LDKFSJEAHc1Vy&#10;UNSdIl3HJX1NVrmUSnbEoIPerc9o1xEYQNqAdaopp89u4WMFlpJX1JkpM5fVxmXco5B5NZZ4kA4Y&#10;MOa63UNPkdJFEGM85rlJY/KkCSKQQavmvHlOOrFxeh5/rEIg1WdRwC2RVFuwrb8Tw7NTDjoRmsQ8&#10;tmvlq0eSo49j9syqv7fBUqneKDvim96d2pKzPRDPFHXig0Dg0xM3PDsxSR09RXRo+K5DR5Nl8vvX&#10;UqSDXlYuH7y5+U8X0vZ5jz/zJM0UnIXrVW4bIJzSB8Cq8xLEgVxwhZnz1OZVnYyKQKrKhA5q+IiQ&#10;eKQ2+MmuxXS2HNczK0LEnB61aij3t1qFFwx4qxEyxnryaib7GDjyk4j2d6txfdqHzVKio2uAg4Nc&#10;zTkNMfc/dNYV2AQxPStKe5DL1rGvLgbGWurDwYX1MiYZfj1pXiGwEim+au409pNyYAr1NVY0i7iW&#10;65kHFbCw/u/wrIgbEoArWaRhGB3xQ9XqdKkhAqqKrTMc8UeYxbGKr3d0lsu6Rseg7msIwblZE+zl&#10;OSjBXbJQ7AVQu9YWElYzvf2PArMu9SlucqvyR+g6n61SrvpYRbzPosBw8tJ4r7l+r/y+8muLqa6b&#10;dK5b0HYVDRRXakkrI+nhTjTiowVkgoooplBRW5oHg/XfErgaZYSSRZwZ3+WNf+BHj8BzXqugfBGx&#10;t9k2vXrXUnUwW+Uj+hb7x/DbWkKU57I48Rj8Ph9Jy17Lc8TtrW4vJ1gtYJZ5m+7HEhZj9AK7nRfh&#10;D4n1QLJcxRadCec3DfPj/dGT+eK980vRdM0WDydMsYLVO/lIAW+p6n8av10xwqXxM8SvntSWlKNv&#10;XX+vxPNNI+CugWW19SuLnUJB1XPlRn8F5/8AHq7nTPD2j6MoGm6Za2xAxujiAY/Vup/E1pUVvGnG&#10;OyPJq4uvW/iSb/rsFFFFWc4UUUUAFFFFABRRRQAUUUUAFFFFABRRRQAUUUUAQ3Npb3kJhureKeI9&#10;UlQMp/A1yGrfCnwnqu5lsWspT/HaPs/8dOV/Su1oqZRjLdGtKvVpO9OTR4ZrPwP1K33SaPqEN2g5&#10;EU48t/oDyD+OK891fw5rOgybNU064tucB3T5D9GHB/A19a0yWKOeJopY1kjYYZXGQR7isJYaL20P&#10;VoZ3XhpUXMvuf9fI+OaK+jtf+EvhrWQ0ltC2m3B5323CZ90PH5YryvxD8J/Eeh75beIalarz5lsC&#10;XA906/lmuedCcT2sPmmHraXs+zOFopWVkYqwIYHBBGCDSVieiFAODkUUUAdLo3jK90/bFdZurccf&#10;MfnX6Hv+NehaVqllq8Pm2kwfH3kPDL9RXjFS211PZzrPbSvFKvRkODXl4vK6Vb3oe7L8DyMbk9Gv&#10;eUPdl+H3HugUA02QAA1x2geO4bjZb6ttil6CcDCN/vDt9en0rsSQ4DKQVIyCDwRXzVfD1cPPlqKx&#10;8ji8JVw0+WqrfkyqeDUM7AVbdcCqdwuUJ7ilB3ZwyKcsoAPrVJpM55on385NUvm9TXfCCsaQfQe7&#10;fMaa0gAx3phY0+GMyHpW1rLU0uktStJuY+1RtCxGK2RZ5HSj7KAOlCrJGb11Oda1JyCDVJrXEvSu&#10;plgAU8VSFuDITit4YgzctbGVsMQFXrSXOM9aZPEQ/PSog2wgjtWj95CehtQvkVdi5Ge1Y1tOWxWv&#10;A2VrhqxsdVLUe65FUpYsk4FXicCo2TeelZxlY6uXUzBGRT9hAq4bZs+1BgOMVr7RE21uVQKkAyOl&#10;TLDx0pfLIpOSGu5AAc4NTKmOtOEeTk0/bUuQXBUwOtSI+3vUZJAqF2YURV9yWy+JwMc0pcFwc1li&#10;Rs0qTM0gGaHBtGMqjWiNYkk57U3mOdSelOicBADSylXXqMjpXPZm1m1cgnuPLaU4425rmNOlkub+&#10;QgnbnjNdDO6n5epYYOarxWkcP+rUAn0rppSUItW1Yt2PH+jxlictU9pIXcMx4qFoySBVy3tsbRjk&#10;1nNq2pcdZWIbrzTeAgfJUqhehPvV28hCRDP3qyZQ4bABxU05KcSrpSaNCJPMyu4EU1ofLcHqtQWk&#10;mwgGtMAOmazk+R+RcVcNLtQty79mHSorqwzeM2OM1pafgygVbvIQHJ9axU5Oo2ip0zD8iSNv3bbV&#10;71Esg37O471NfXAjkEYPWoPLC8/xGtFtqc9tbEzAAY7GoriaFGSMffNWVXAGRk1jOss+sKNuFXnJ&#10;p04qTd+hvsjTA6GnJjJBqRkAAxUZGDms73NnNpDyRtqtOARUzHioX54NVHc5Z1WzJngLNuAwKYsP&#10;lSq4+73rUMQPHakNvlcY4rpVXSxFLcZcaes0KTRjIbnipNFtvJ1iJse1W9Obyy8TDgjirVrD5Wox&#10;NjjdWUqz1idTjfUg8RwK92rkVz72x3HB4rstdhzMcj6VgNb/ADGihVtDlMJRV2emIuKnUdKai5qU&#10;DpX6YeUkKBSgUdKUGgqwYpMUuaM0DsJiigmjPFABTSaXNMY80iWLmlpmaM0CHg08Gogc08GmUOzR&#10;mkzSZo1C7FzTh0pmeaUGgaH44ppFOFNapLInFQshqyw4qNhxSZLRVYYNKnWnOKRRzVLYy6kyninH&#10;pTV6U8CkaRG4qKRcjHep6Ye59KznsWVWUpwOWrW021EMQcjluaq2dsZpvMYcCtjAUYHalTjoaQXU&#10;CaUDFIB60Hg1qaDWzUTdKlY5qJqaAryDIqmwwxq5JVWQVrF2RrTRn3K/PmqN2SiHAySK1JlG6s6W&#10;ItLk9BXVTkasxmh2IxPJPrVYIApHUVq3KZqmY/Su6lNdCakbrQ6bw7d+fYtCTkqazdShA1NZMdOK&#10;r6Ld/Zb4KfuucVs6pCrSeYO4zXkZhDljUXdGmF9yuikQDUDg5qb/AJZg+1RE18FI9qI08iq8igVZ&#10;7ZqCRcjrWTNYPUpsuWNJjFPYEGmFiTWVtTpWpInLCr0IxiqCdQavwdRV0/iMauxoRYA5qY/dqOMb&#10;sZp7HtXoxTtoec9ynPIFidumAa8n1bffasY1HzM+MV6brlwltp8uTgleK4TwnbHU/EXmsMqhzmua&#10;7c79j6HKWqVKpiH0R6FpNommaLBbRqVO3LZqQ4PQYqzckckfwjAqvWk1bQ8NTc25vdscgAqtfPtj&#10;INW1AxWbqjcACsqjtG5pSXNNGbBFmYsK6K0XCj6VlWUQIyRzWzAuxMmow0eppi530CY4BrA1eTZb&#10;uc9q253yOK5jXZttu6nr2oxLew8FC80jhLp98zH3qo/JX0JqxLy5+tVZByPrW8Efc01ZHrmgIseg&#10;22O45rXTAGSayfDx36LB/uitRiAtTB2R8Dib+2kn3Y1jufimTHClfXvT4hySajuBjJqpXsRHexg3&#10;iks6npVTTMR3cgHdc4rSu1xk+1YdpKV1NR65FcD0mexS9+k0T300nkyN0Ga5C5bfKc10GqSsEkTN&#10;c05y1aUFfU9fAU+WNxCeKEBkcIOppB1xV7R7Zp79DtyoPWuhuyud05KEXJ9DuvDunx29jGzfeYc1&#10;fmtIZHAI5BqS2jCQqo7CpCApyetZKClG58VUqynUc7kkbiNQgA2iob64EUDbByRQhyxJ7Vm6rNhC&#10;c0TqOMdyKVLnqIx9Pu2N8+89T3rpQ5aLK1wPnlLzdngmu805vMsVb2rGCakkenmFLk5ZjPMXcMnm&#10;pw+QNtVZUw5qaBemaq7ucMkrXL1uCTk9Kr3khLYzwKm84RoRWNcXZabFVUqKMbGdKm5TuW43JIFX&#10;Ixt61QtTuYZq+TSpu6HVVnYeTmh+lNB4pHPHWtuhklqCtzQw5psfJ9qe33s0kN7gvFOHWmgU8ULc&#10;ljj0qF+tS9RTGXIqmgRAxypzWHq0gEJAPNbbnqK53WWwrVzVdjvwcb1EctdNlqh7U+ZtzGowflra&#10;K0PqIq0URSVXapnNQt1raJ0wIyMnFdj8PD/pk/oBmuNJ5rs/h2P9LnP4Gqk7ROTNf9zmd6x+Y/Wn&#10;YyKXAzTwhNTys+GvYydYnFpYuxPUV5rI/mzMx7muv8Y3wytsp7ZJrjRgCudLVs+oymjyUeZ7sikT&#10;eyp3Jr1PQbb7Fo8S4+8MmvPdIs/tmpx5XciHJFeoRqqxIg4AHArRPVI587raRpL1ZYU8CsbxAN9s&#10;wHPFbMfyqaytWGYmHtWlfWB4eG0rJnleoI6uXjOHQ5U+9ekeDNfj1K2gaTi4t1CSH1rgr+PEzjHe&#10;qmm6jJo2oiVCfKY/OPavTyXGqjPkm/dZ9TmOAWPwnIviWq/yPpEHdtK9CM0GTacGsXw3rUGtaUs1&#10;uwJXAPNaMz4GM819G4WlY/NHCUW4yVmiRpweO1ZF/qZD+VFz61Pcy7IuD8xrKjiMl2Bjk1rCHUaJ&#10;4ojje33jVpLd5I9qrV63sNnzP+VXAFUfKAKylO7sJsqW9htUeYauJGifdFIW/GkLMegqdSSQkCmk&#10;+lNyM9ahmuUh++evQUJNicrbkrPgVWMmWOarPPPcNiJePWnCxmcZeUj6VqopbszcrlnfGBywqF7y&#10;FP4x+dL/AGYhGDIx/GoX0KCTOZGGe4pr2fVh73YG1K3XrIB9TUT6zaJyZl/Ooz4U04tukeV/q1TL&#10;oOmoMJCPqa0vhu7DlqMi/tyzf5VmQDuWOKVdVtnVlV1dSMEqciql74T0q9QrLG5Pba2AK4fWvhXq&#10;mXuNF12bzM/JAxwi1tThhJ7yaKjzdVodlpWuW41C8sWIGwgrzWsL6OQnLD8a+cr+Txp4W1V7m/tp&#10;HKjaXA+VgPpVrTfijevI5uYguDwB1rsngKM37k9zWNP+U+gJ7e1uRyo3HoRXnvxC8HanewRz6ZmY&#10;KPmjHU1lWXxSt0ZTOrxgDvzmux0jxpYalteO4APdM1w4rJZtXaujvwuMxGFkpQdzwG4tbiyuXivI&#10;HhlU8hhiut0OArYoccN/FXsGp6bo/iS3KXlrE7Z4kUYxXNXvgl9OtiNNk8yMc7T1/Cvlszy6tGHu&#10;K534/M/rmFVK1pX1OPnQKCMdKz3wDkVp3Y8l2iuFaOQdQaxLzEYLZyp6YNeFST2Z81UW9y0LraBz&#10;Ui3+O9c+bsrwelQPesc4NdKw1yI6I6tNQTJIPOKyLl/NuSe3WsqO5YZbd0q1BIXGTVKh7N3Pr+D4&#10;3xc5doltTzWroV/Np+rQtE5UO4DgdxWSnWpY5DFNHIP4WBqWff1aanBwfU9vRgfmIwTzU6zADjpW&#10;fYSmexhlPVkBqxksQAOtRSm4rQ/Opws2n0Jt/mHirEEC26mWU/Sonns9LtvtF9cQ26esrhR+tcjq&#10;/wASvD8LkJcS3RHRIEyPzOB+VexhsMl79VnNJ1J+5Ri36HWSzNM24/d7Cos+leXX/wAWLlwUsNNi&#10;iA6NO5c/kMfzrm73x14jvchtReJf7sChMfiOf1rueIitiKeS4uo7ztH1f+Vz3R5EiUvI6oo6ljgC&#10;sq68VaDZ587VrQEdQkgc/kua8EuLu4u333FxLM3rI5Y/rUNZvEvojup8PR+3P7l/w57VcfEvw5Bn&#10;y5bif/rnCR/6Fisuf4s2K5+z6XcSenmSKn8s15TRUPETOyGR4SO6b9X/AJWPRpvi1dnPk6VCn+/K&#10;W/kBVKT4qa4/3LawQe0bE/8AoVcNRUutPubxyrBx2pr8Tr3+JfiNuk1uv0hH9aiPxG8TnpfIPpAn&#10;+FcrRS9rPuarAYVf8u19yOoPxE8UE/8AISH/AH4j/wDiaUfEXxOD/wAf6n/thH/hXLUUe0n3Y/qO&#10;F/59x+5HXL8SvEq9biBvrCv9Ksx/FPX0+9DYyf70TD+TCuIop+1n3JeXYR/8u19x6HF8WtQH+u0y&#10;1f8A3HZf55rQg+LkBx5+kSJ6lJw38wK8soqliKi6mMsnwUvsfi/8z2a3+KOgTEeYl5Ae5eIEfoTW&#10;xa+NfDl2QI9Wt1J/565j/wDQgK8Boq1iprc5Z8P4aXwtr+vQ+mLa7t7tN9vcRTL6xuGH6VNXzHHI&#10;8Th43ZGHRlOCK2rLxj4hsMeTq1wQP4ZW8wfk2a1jjF1Rw1OHZr+HNP1Vv8z6CpK8hsfivqsOBe2d&#10;tcqOpTMbH8eR+ldPp/xR0O6wt2lxZsepZN6/mvP6VvHEU31PPq5Ri6X2b+mv/BO3NA5qlYaxpuqL&#10;mxvre44yVRwWH1HUVc6Gtk1ujz5RlB6qzRFOp2HFRwSkx7T1qy4yKrum1gyjivGx2Dal7Sns9z2c&#10;Jio1IcstyyriQD1FUNcthNZsh64qWGQRTc9GplzIZrsJ26V51SalT5erO2mnComumpwiTG3Zon4I&#10;PFWkuRxzU3i3Smt5lmhGQeuK5+GV2A5oo1mvdlufT0owr01Uj1N8XAPerFpefZ72GZTjaeaw4izH&#10;rVpUYiumFZ8yaMqlCLTTPZrWZbmzilU5yoNT54Fc34Pvjc6YIWb54xgV0Z4r2oy5opnweIpOlVlB&#10;9BaBnNIKWqMRr4Bz0piur8BgW9qkOGGGqNYxETtXrSAc6k+9AOe/zCnYyM0BVHNO4rghOOaCMHIF&#10;GB2NO6igBvLHIpD852npTtvpSgAUAIFxRgAmgkDvUbyBaQD+Ow6UbiPrVdpSRxxURmO0jNS2Iss4&#10;x1xUE10I8LuqnJOx4UjNU5ix6kZ+tJyJlJpF+W53kbWFYGrWqTA7VUPnrU0jun8QxVOV5BKzE5GM&#10;1rTnG75jknN9Tz7xjbmIxsRyOM+tcqBgV6J4rsTqWn+an34jmvOx90A9RXg5hScKt+5+o8JYhVcs&#10;jC+sbpgRxTaeRTa4T6dCUnQ0tIRzTGT2b+Xdxn3rrgzHB7VxittkUjsa7OzcSW6H2rhxitZn59xz&#10;R/hVl5oswjJ5FTGBS2ccUsajirAAxj0rgppSnqfD01oQmABeKrOhJIHatDIVTkVReQBz717rUFTN&#10;3sVLghE4HNZ3nYbJNXLps5rPYc15qs22c0y0twSMCh3bGajgiJxgVdW3JHIrOTjFmcTPkZiOKyrt&#10;WOeK6WS2+XgVUlsSy/drWlWimXqcoyEU6NiTitm504DoKqRWmycZHFdqrRkiloMihIYGtFBuAzSm&#10;JYwzMQqqMkk8Cue1LWzJuhtCVj6GToT9PQVdGLq7HpYLBVcXPlprTq+iLWpapFas0cOJJu/otc9L&#10;NJPIXkYsx7mmUV6FOlGGx9rg8BSwkbQV31fUKKKK1O0KKv6Rouo67fLZ6ZaSXM7dkHCj1J6Ae5r2&#10;jwn8G7DTwl34gdb65HIt1z5KH37t+g9jWkKUp7HJisdRwy9969up5R4b8Fa54plH9n2h+z5w1zL8&#10;sS/j3+gya9l8M/CDQ9H2T6n/AMTO7HOJFxEp9k7/AI5+gr0GKKOCJIoY1jjQYVEGAo9AB0p9dkKE&#10;Y76nzWKzavW0j7q8t/vGxxpFGscaKiKMKqjAA9AKdRRW55QUUUUAFFIzKiM7sFVRkknAAritd+LX&#10;gvQCyTaxHdTr/wAsrMecfzHy/maAO2orwTWP2jC2U0TRVXkgS3kmcjsdq/41a8BfFLX/ABNeXdvq&#10;kkCJGm9JY08sDnofWqUbuwm7K57gWC9SB9aha9tk4MyZ9Ac1xKarbTuQ93vYepzn6VZ+2Js/dA/U&#10;1ajT3ciHJ9jpptXtIVyWY/Rayf8AhMbVr+K0jtpy8jhQWwAKxJ5SeSScmsqzJbxHaEnOZ1x9BUrl&#10;b0JcpWPU2JHam789KczKoJYgD3pizRO2FYEmpNHfe4oLbugxT6M1malrCacQGiZvpQk3sF0lqadI&#10;TgZNczF4tE6kx2xwD3rD1jxxeRRMYbN8oeQB1rRUpMh1YpHcQ6lBPO0K7w6+q8VbrhdL1m7vbcXX&#10;lbGccrjpXW6bO0tsof7wFKcOUVOpzOzLtFNIxk5p3aszbqFFNRi2crtwadQJO4UUUUDCiiigDnfE&#10;XgfQPE6Mb+yVbgji5h+SQfj3/HNeOeKPhDrWih7jTD/adoOcRriVR7p3/DP0FfQtFZToxnud2FzG&#10;vh9Iu67M+N2VkYqwKsDggjBBpK+n/FPw/wBD8VI0lzB9nvSPlu4AA+f9rsw+v5ivDPFnw91rwozS&#10;zRfabDPy3cIJUf7w6qfrx7muOpRlDXofTYTM6OI93aXZ/ocnRRRWJ6IV0Hh/xZeaIyxMTPZ55iY/&#10;d91Pb6dK5+is6tKFWPJNXRlWoU68HCoro9q0/VbPV7QXFnKHX+JTwyn0I7U6fG0147p+o3WmXS3F&#10;pKY3HX0YehHcV6No/iS31uIIcRXYHzRE9fdfUV81i8tlh3zw1j+R8ZmeT1MNepT1h+K9f8yxcRhq&#10;p/Z+fatQx7uKb5QHGKwjUsrHixTRQSzDGr9vYhe3Wpo48dqtxAVnUqsr1ITbgLwKgkgO04FaRwRi&#10;oyh54rGM2OzeiMGePapz19KreViMkA5rqI9LFwC7CmXmnxQ25IA4FdUaztsXHCylqziLvK1nNJit&#10;PUMbyKymA34r1aWsRypo0LUYIrVhY4rKtz0FasABArnrDplpAWxVtIcCoolxjjir6LlRXBOVjsiV&#10;2hJFRNHgVcdfeq7ECpjJlaPYhVRzTvLBFB5NSqMiqbBQITFSiL2qXAFIW4xS5mS42K7qKgdQatvy&#10;pqrIK1izKaKr4B9qhVgrnFTuuai8vcxrdWscri+Y0IJQ0Y55p7Z4NUEJjBFWrWXzsg9qylFrVHbC&#10;WhNHaC4mHOBUVxC1tOVJ4B4q8o8sgjjFJfW7SrvPfvWSm+bXYJR0uips3EMGrTs8BwTyBWLGGQnJ&#10;4Fb+nQFrJpmyB/D70q2kRU1zS0LAthezZJwBT30yMAjH0punXKLIQ/StN2QqSDXZg6lJQ5ZLUprV&#10;s5q8svIOVp9mxbg1NqUo2kZqtZyDbnuKwxFPW0S1NRZtWsGyQEVaufnHuKpw3K7A2elWbiRZIFZT&#10;zWDiqWpUp8z0Mi7shORJjG000xsQA2OBxV4uvlFc81CcEA1jKo2wUE3ciCs2AOMVWW1H2osatXBb&#10;YSnFQWW7axc5Joi2k2jSxIwwKjIqVjxTBjPNCFIQRk80rQZFSjpgU4dMUuZmLgmUjFtpVA6VOSMk&#10;U3aO1XzCgrMEGw5xzWjADI6ccg1SUYxV61YxOCOuaymzrWxc1eIttLf3axPs7V0V1G08IkPpWeIc&#10;DFdNOnzbGVtTrkNSZ6VCnSpRzX6ceIh/alBpBRQULmjNFJmgLgTSE4oyKQmgm4mcU1mozTTzQJsM&#10;80tNpRRYm44GnA0wU4Uykx1HNFGadguAFPFMBp4pMaY7tSdaXPFJUGlxCKaRxTjSN0pA9iu6803F&#10;Pfim9qpGL3HrT+cVGKd6Ui4juopAhkYKKG6ACr1nDgb261nbU1irsmgi8mIDvUmKCaB61aN7AKDS&#10;0GmBGxqM09jzimNwKYEMgqrIOauNgiqcg5qomlPexVuBhc1BtJj5HNW5huj+lQYwtbQlY3Zl3KDB&#10;rPx82K1px1rPdMGuylLQdtCnIrJKpXjHNdDDP9qsV3NlgOTWJItLYXDRTmIng9KyxsU6UpPsbUYc&#10;0kaLDGRULcmpXOTmoyK/OpNNnqREA+Qio26VKM01x8tQ0WnqU3GKrt96rTdziqpyz9KxadzqgyWJ&#10;TxV+2qjGHBHpWhDjt0q6ejMar0L0R4pSdp579KSPlaUkFWY9AOK7r8seY896M4Xx3e+VGIQx3Grv&#10;w/04waY91IMPJ046VzHiOR9R8Qx2oyQWxXp9laix06C3UYKqAaxpq8b/ADPex0vq+Ap0VvLUJeWC&#10;5pqgk4NK3MopR941crXueKth2MCsi+OZ8VqsflNZM+WmzWOI0VjbD6SuWLVMKK0g22MiqdqvFWGP&#10;GKunoiKvvSK8x+UmuO8SS7gAO1dbO2FINcV4g6n1Fc1R/vLHp5ZH96jmXPJqCTl1HuKncYzUDcsv&#10;1rqifXQPXtBj8rRbc9sVad8y47GqekSk6Nb+myp4jmX2rGMrqx8FVTdSbfdl1RxUUgJ+lSE44FNf&#10;ha3bujBbmRerkEelcyH8vVY/TNdReHrXJ3YKajGfeuCa989zA6pryIdYJF1Mue9YLcmug1ZM6ifR&#10;0BrGuIfLatqbS0PawslyJEMaF2Cgcmuy0CxWGMMw+Y1k6PYLIRKe1dfZxKF6YqZycnZHDmOK93ki&#10;akAxFSTcrSxZ20OueK2Wx83f3iuOEPPNYuqShYmBNbFw3lqSDzXNapJuB5rlqvZHoYOHNO5zcrnz&#10;c+9d9oE3maYvqK89kJMn412ugSD7Mqg1cvdcWepmkL0EbMqfvPqKiJZelTPywNJt3nGKJLseCnZa&#10;ldTI+cnis4qWnPHQ1uPF5URYdayxG3nM3vWNSDTRvSmtbEiM0RBFW0lLYJNUpN2RUkT4wKcZNOwp&#10;RurmiGGKYxpitkUucmtnPQ5+WzJo+lK3WmIakxnjvWkdrkPcVafUYBBpw60yWSAUhHFAOKQkkUyS&#10;lPwxxXNa0wIbkdK6eVflJNcnreMHFc1T4rHq4DWojm26009KcetNPSt0fTIgcVA1TyGoGrWJvAjP&#10;U12vw6OLi7T1Ga4o9a7L4dH/AImcq+oIqp6ROPNV/scz0NcHr1p8j+XC7H0pgIDEH1plyd8JX1p3&#10;0PhUrtHm2tCW71JzyRniqy6bIcbhgV1lzpwSQuByTWfcyKHVBwa8z2s1oj6mji7xUKfQ0NA02O1j&#10;Mv8AEa6CLJbJ6VnWUYW1XnrV6FsnGeK2pNpXb3PExMpVJuTLwwF4rN1Ncxk1pR4OKp6kMxnHpXTO&#10;7hqctF2qI841RALg4rEuYwQTjINdHqceJmNYtymxfasKEtj7bCz91HTfCm/ez125sS58qVQVBPQ1&#10;6o5IncE9DXgukX7aVrVreKcDeob6Zr3Z5o7hVuImBRwCCPpX2WV1lUp8r3R8fxLhfZ4pVUtJL8UQ&#10;z8yc1PpkWbkuQDiq02c5q1pEn75gfSvUn8B8w9zYbrTen0oPHNI/1wK5UIOF6UySZIgWdsKOSTVL&#10;U9Tt7CEvNII0HJJrgU8TzeLtfXSdIJ+zoczTEcY9K68Pg51ouf2VuzGpVUF3fY7Q6lPfysllCPKB&#10;x5h71at7Bt2+5bc3pVi1tEtLZIYflUDnjrVgcD3rBztpHYcYt+9PcRFWMYUACl6nPWl25607GKy9&#10;TSw38KKdmm0DAD2pCg9KUGnDBoArSw5Py9KoSs8JPJFaxFRTwrJkMO1VGVjaE0nZnM6lfpdsLLy4&#10;5yR+88xc4HtXLa18PfDuoQsbaEWs/Uuvc11cmmfZ7iS4UbiTjIqrcDCEsQSf4a66c+WzjuenTpU5&#10;WcTxPUfCep6LMzGAXFv0DKM8VlxW7RNvtpHglJ5XNe3TSFF2EBlbqp6CsDUfD9nPmbywp6nA6V7m&#10;DzJwSjPUrEYFyXNE5nRPFmo6bKqXLF4hwD616ho+updxLKp5I5Febv4fEqO1o/mKvGxupPtXQeDd&#10;P1BZJEuInjhXpkda6MbTw1Wm6kVZ9TxqnNTdzrdV0Sw122ZWRVfrvHrXkniPwzqWhM7lTJbZ4b0r&#10;1xZDBIQfuZ6CrzwwanaNDLGHjIwQRXx2MyunUfNBWZcKtOquWotz5lMxkDEdKgJJPFeg+MfAE+nS&#10;yXumrlGPMY7CuFSIBymNrjjmvFqU3SbTRjXw7ovy6CQqSSvetK0IMQP4VVgieMsWHNTLPHCDvbJ/&#10;uiuafvaI+s4QahWqOT6I0F5xilkkSNdzMBj1NZMupStxGAg9epqo7s7Zdix9SamOGb+I+xqY6C+B&#10;XPTYfiTY6dpMMEVvLdXKLj+4g/E8/pXPX/xH8QXZYW8yWSHtAvzf99HJ/LFcjRW9PDwp6panh/Vq&#10;XM5OOrJrm7ub2YzXVxLPKeryuWY/iahoorY2SS0QUUUUAFFFFABRRRQAUUUUAFFFFABRRRQAUUUU&#10;AFFFFABRRRQAUUUUAFFFFACqzIwZWKsOQQcEV0Om+OfEGmbQl+88Y/5Z3H7wfmeR+BrnaKqMpRd0&#10;zOpRp1VacU/U9W0v4sW0u2PVbF4T/wA9YDuX/vk8j9a7TTtd0rWIs6ffQznqUBww+qnkflXzrTkd&#10;43DozK6nIZTgiuiGKnHfU8mtkdCT5qTcX96/r5n0dPGcbh2ptrJ5jlz1rx3SfiHrmm4jmmF9AP4b&#10;jlvwbr+ea7LS/H2kX8iB2aylPVJj8ufZun54rzMZTXtFWor1QfVa0Y8s1fzR2OqwLeWjJ3xXn0tq&#10;bWZkI4zxXokUyTwBlIYEZBByDXL6vah5SV5NcU5RjNTfU6ctrOm3TexkxJxmrkbDAqmjbCVPWrMJ&#10;yenFejFxsrHp1FfU3PDOoGy1UKThH4r03IYAjoea8ZjLJKHHDKcivUtB1AahpqHcC68GvRws7rlZ&#10;8xneHtJVYr1NQUGgGnDgV1HgCHgVGpLNjPFOb7tMj4al1C2hNigj060tGKYhAD3pelFITQAhOKQt&#10;SGkC5pXAjeTFRgF+1WfLGeRTtoA4pWuBUaJiOlRC0d884rQxxR0o5UFjLfSmbJ34NRPohYZ87BrY&#10;xSEZ70cqJcUc3daBcEZSXIHNYNxBd28pEiME9a7xkcng1RvlBjKypketXG1zGrSTiziXQbG7owII&#10;rzTWLI2OotH/AAtyK9cureLdiM/L6V5541h8u+hcDgjFceaU1Kkproe/wZiZ0sdKhfSa/FHM9KTq&#10;afjNNxXzx+pIaRSYp+KTFMYzpXUaTLut1GegrmCK2tGl+XbnpWGJjzQPluMKHtMtcv5WmdXCRtHN&#10;WEZTWSlypGAeasJIcCvJinCSZ+YU5aFy4ddnFYlxIQSauyTYGDVC5+YZBr1PenFWN9yq9xwc1Cr7&#10;3GPWmTDOajtlIk4rPktc56iOgskQ4FaIiHYVWsIwAM+laihWNeXVn7xNOKK624A5pJLZdnStBIx6&#10;UroAhrD2rudHIc3dW4AyFrNuWhtYWmmZURepNa+r3tvYWrz3DhVHQdyfQe9eZapqs2qT7n+WJT8k&#10;YPA/+vXs4HDzr67I9HL8rni532gt3+iJNV1eTUHKJlLcHhe59zWZRRX0MIRhHljsfcUaFOhBU6as&#10;kFFFWdP0+71W9isrG3kuLmU4SNBkn/Ae9WatpK7K1eieC/hTqPiAR3uqF7DTjgqCMSyj/ZB6D3P4&#10;A13ngf4UWWhiLUNZEd5qIwyx4zFCfb+83uePT1r0muulh+sz53HZzvDD/f8A5f5mdo2hab4fsVs9&#10;MtI7eEddo+Zz6sepP1rRoorsStoj52UnJ80ndhRRRQIKKydT8S6TpNwltdXkYunGUt1O6Qj1wOg9&#10;zXn/AMU/Fmr2Xg+5vNKvH08I6RhkALyFjyM/w8c5HNAHp099bW2fNmRWH8Oefyrn9T8WNBlLS3yf&#10;78h/pXknwqvZ7rTLuW5dpJnkyXkYsznA5JPWtTx3rNzo/hy7vbbb5wwiMT0ycZqJN7Ils4fxp4iv&#10;PE2uXCvqF3LbW42iAy/u2l7/ACdMAVmaXbafeRkTafCsi+g+8PWqvg+3+2alAGw6pueUnuzetT6j&#10;Zy+HPEipES9vjIVu6ntXJi6bnFqL1R34ZxUbSRvRWWmx5BsIeBwQvNXrYQ27ZghSM/7IqhBeQXkI&#10;khOY920N7+laVvHkj0r5qo5L4mzv5V0J9Nnf+1huJJIx1rvbV5DCN2CMda8/05VbWwpJ4Ga72F9s&#10;WG4xXv5av3CPJxn8RjpDuTIJxmodMYP4xsIwBhWJP5VBc3sdvAC7ADPFO8JxSXXjZLgghIoz+JNe&#10;rBnGz1OSNZUKuMg01IkjYbVA461LSHqKLmregtUdQsPtqgZAx6ir1QTXcEHDyKD6Z5oje+gpJNam&#10;DB4elVHUOqZPHFMPhR3+/cKc9eK0xrlt5zod3HfFRnxLYgkbjx7VreoYJU+4y08OpartEpIrTt7Y&#10;W2AGyDWcPEtmzBVySelXYL9biRVCkUnzvcpcnQuHH44oU/KKDjIpayNra3IUnDTvHjG2nlm7CqAY&#10;prpTPyvFkCtDeucbhmqaITvuxHYiJiOGA4rCs/ETF3ivIgGQ43R9x9K38hgR1riLUCLU7+KTqshK&#10;7vSrpxUr3IqScWrM7KC6guVzDIG9u4/Cpq5VWCsGVgCOhBxWhBqzxnbLh19e9EqfYcaqe5tUVDBd&#10;Q3A/duCfQ9amrLY2TuFI6LIjI6hkYYKkZBHpS0UAeV+Mvg/aah5l94d2Wl1yzWp4ic/7P9w/p9K8&#10;Tv8AT7vS72SzvreS3uIzho5FwR/9b3r7ArB8T+ENJ8WWXkahDiVR+6uE4kjPse49jxXNVw6lrHc9&#10;rA5xOlaFbWPfqv8AM+VKK6bxf4H1Xwhd7blPOs3bEV3GPlb2P91vY/hmuZriacXZn1FOpCrFTg7p&#10;hTo5HikWSN2R1OVZTgg02ikW1fRnfeHfFCXzJa3rBLnor9BJ/ga6SUkPmvHQcV2/hzxQs6LYak/7&#10;3pFMT972b3968LHZfy/vaS06r/I+WzTJuW9bDrTqv8v8jsU5WpEbFQwOApBp4cCvEaPl5aOxbiIa&#10;o7i4SM4zzTEfYTWLqc7h8rmlTpc8rHbh5QsdJFqMaptLAVl6xqyeQY0IJ9a51rmRhjJzVeQsfvZN&#10;d9Og1o3odTlfQhmYytuPSqzohPHWrLyIi4PWqfmqWNd8E+hz1IJItW5wRWxbHgVjwLk5FbNshAFc&#10;9cwgtTSi5xV+PhaoQcGro+7xXmVDpgJKe4qlKdpq4eRVSZeacCtmRo3PNTq2elVgAtXLWPdVzslc&#10;1i7jQpJoZBV/YuOgqnMAprNSuTNdSuyn8KikTIqzgEUjAFa0UrGNjOZCelLFBkk1YIApFIY4rXmd&#10;hKmM8rr8tQmTyG4H1q4gY5A5qhMCGbPY04auzG3ZGnDMtxFgHmtRVElic9VFctBMYH3Z4rZF232F&#10;ip5bjFYVqTTVghPSxSeLJC/3mrpLkrZabFb5+bbms/SbEXc6HqF5PtT9WY/a9pOVXgfSoqPnmo9i&#10;oLli33K8asRuB5q5BM+QpNVo2Vh1xjtTWcq+VNbUoRlq3qHM7Et0oYHNZMt2LcFR3q5cXf7vGKxr&#10;lWkOR3r0oKCd2Z6yZettQLKV3VpW94+3Yx+lZdrZKqBgKvomMH0rz8QlzNDjpK5ZgYyStzxVrgcY&#10;4qpaKfMNW2x61xT3Oqm1Yrahcra2rSMMgVT0u8S+hMi8YqxqYWTTZQ44xWPoKGK3YjgZrenCLot9&#10;bi5/eN7dmmE5NM3UFqzsZuoWIyKlyDVUMQBTSzluKnluS5jpPlYn1pVbOKiYljgmnJxVW0HBltFB&#10;FTxE7vYVUD4FSRSfP1rGSZ0pnQ27GW1I9KpPuDkYp1jcgPsz1p7thyPeuqhUUULqdAvSpVqNelSr&#10;X6ceAmOFHagUuKCriUlOpKYhKQ06mtRYBhpCKWkNOxDGkYoBpcZoAosIcKcDTccUoFFhoXORSUoF&#10;OxTsA3vT1pKVaTKiP7UgpelIKhmqFxSEcUtIakZXkFNHTnrUjDmmNVpGT3DpR1PWkHSo8s0gUDqa&#10;Qou7sW7aNpJefuitUAKMdqit4hDEB3NSk4GKR2QjZAOtLRnFAoLCg0UdqQELdaRhxTyKaaYEGOKr&#10;SjBq4wwDVSQ/NzVLc0hvcrtyhFVhypFW261U6Owq4nVa6Klxjms9utaNxxWc5+auinIuMboYy9M1&#10;XRR9sB7jpVwAOMVWjXF0Kzxr/wBlmbYVWnqaGPlpD0pwzyKQjivz9neho4NMfJ4FKTT0t5pvuRmh&#10;RctIoq6WrKbrtySar7stxW4mh3EgBcBfrVpPDyLyziuiGV4ievL95LxlGG7OdGc1fgGBW0uh2oPz&#10;MxqVdMtk6Ln611UsorrexzzzClLYzYjgVDdyiKFjkAAZ5raNjHjA4qC70aK6gKFsA1tPLa3LZWMY&#10;4qlzq70PNPD9j/aPiuS7ZcxI2c16BLJl/l6Dio9L8Mw6WJDG5JappLSXOetc6wVenG0onbjMZTxV&#10;ZOL0Ssiuwzz3oU460rqycbTUa8tjvXJNNP3lZma1Q6U4QntWSPmnY1p3TbYsVnQrl81jXk3Ox0Ud&#10;ItmhbjCU9uAfWhBtQUx2zzmtG+WOpi9WUrlsZrjNek/eEZrsLthtLZ4rhdbffMQPWuXeoj3MrjeZ&#10;jvUDnDr6ZFWG+7UAG6ZFI4Jwa7In00D1zSwsehQA91GKniG1Q3vVW0ZTpdqg6BQMVYY5QAcCueLv&#10;E+Emm5yv1bLCtk9ae+StQQj5Rk81Z/hraDutTB6MzbyP5C1cpqSZuIieMsOa7KddwIrmtWjVFVn7&#10;GuWvpJWPTwFS0rGdqyCO7gzyCuAaqPZvcTqAuRW3d2YvPs0q8rgGtOC0igCkgZxUJu6sdv1tU4K2&#10;5mW8ItAqdD6VtwZKCuc1a4MWoIw+6DXR2Mgkt0YelFPTVnJik+RTfUvx/cpXOKcg4NRS9vWup6Hl&#10;7soXeSprl9RYkkV010SARXL6hgMfrXJJ3kezgVqZawb3ro9Fby/lzWJAcNmtmxXDbhxmlUk7ndi3&#10;zQaZ0Bck8VJFKMkHtVeJtwxUyJ1rW7Z4UorZklxNiLrWck+ZKs3B/dEVmxZ3msa0nzJGlGC5WaLY&#10;YdKjK45HWliORUgXrVrYWw2NyDgmrKtxmqjLtbNSxv0FNSJkrq6LS8DNSBhiog3y4oU4raLMGiUH&#10;mnhqiGccinKcU7ktEtLimg8U4HJrQzZXuR+6NcNrrkSbRXdXeTG3oK8+1tg90cdqwmlznsZSrzMu&#10;mMeKeajetEfRohc1A1TvULVtE6IkR612Hw/P+n3A7lcg1x5611/w+51GT1xinN2jc5M0/wBzn6Ho&#10;Jcb8UrkMAKgxmZge1Vb28Fuw5rD2vLvsfFRpuTSiTXkW5SQK5m5tgLoE+tdNa3cdwuGYZxVa608S&#10;SBlrCcVJc0Trw9V0pOMgiOy2Ue1Pt5ctVa4YxIF9KjglKsPeoUmpJD9nzJs6OBsgVVvuUNS2Tb1p&#10;l6PlOa9BtOnc4I6VDhtXH7w1iTJ5iFTXQa2q78jrWE3EZPeuGnofW4V/u0zKdM4X0Nei+APEKTWP&#10;9kXcn+kqxZCT1X0rz9l+Y1DcyXFiovrNis8Q4Ir2cBivYVk+jNMzwkMXh3CfTVep70SW4xjAptnO&#10;YrxDj5WOCK4fwr47j1mwRb0iK4j4OT96u+0iAXTfbG4TGAK+1qLljdn5lVpuDszZZ8cnpWPrGtxa&#10;faSynDFVJxTdZ1SK3UxBwH7c15/4gvXNsyyvjf0NaYPBe1knPY4alVK9jh9W8Sat4u1FoId6h32R&#10;oPSvbPBPha38MaLFFsBupAGlfuTWD4D8KxQyf2vcRDcw/dgjp716Fk459a7c2xsXFYWjpFb+bOfD&#10;U5VJe0n8iQEU8DAyaRVHU0MTXgHoIXNNyaKKACkJNBHcmmluaYC5oDU0tSUWAkDcUyZ9sRPc0oHS&#10;q9wd8qRDp3p2DYfDEPJGRyetZGo6XuJkQYrd+6AvpTJeVx2ouzajWlSlocLNCQ5DDpVSSNlYjqp7&#10;V1eoaeHVmUc1z0yNC3zqa6qM/e03PosPiFUWhFYGxtJhK0ID9zXY2N9ZXcG2FFA7gVxTx5+YDPtU&#10;cH2i3dri0crOT9z+EV0ypqqtXqcGPwXtF7Snv1R2lxo0UoLRt8x7U+ysWskbeM5rD0vxPG7iO9Bh&#10;lHVj3o8SfEXRPDkJV7kXV0RlbeEhm/4Eei/jz7GuXEe1o6VHoeJHDSrVOSCbZoXUAmLLjKnsa8R8&#10;c2+h2eoEWN0ktxnLpD8wU+56fhVbxL8Qta8RF4vMFnZtx5EBI3D/AGm6t/L2rk68nFYmFaKhbbqf&#10;WYPK5qHLiXddv+CTyXcsi7c7V9BUFFFcKilsevRoU6MeWnGyCiiimahRRRQAUUVuaT4O8Ra5tOn6&#10;TcyRt0lZdif99NgfrTSb2JnOMFeTsjDor1TSvgdq1xtfU9StrRT1SJTK30PQfqa7LTfg14XstrXf&#10;2q+cdfNl2L+SYP6mtY4eb6Hn1c3wtP7V/T+rHzzWjY6BrGp4Njpd7cg/xRQMw/MDFfUWn+F9B0oD&#10;7DpFlCw6OsILf99Hn9a1q1WF7s8+pny+xD72fNFn8K/GF4A39leSp7zTIv6Zz+lbtr8D9fkANzqG&#10;nwg9lZ3I/wDHQP1r3qitFhoI5J53iZbWXy/zPHLf4DrgG58QEnuI7X+pb+laUPwN0NQPP1PUXP8A&#10;sFF/mpr1GirVCmuhzyzTFy+3+R51H8FfCyfek1F/96df6KKsL8HfCK9be6b63B/pXe0U/ZQ7GTx+&#10;Kf8Ay8f3nCf8Kg8H4x9juPr9pb/Gmt8HfCLdLe6X6XB/rXe0U/ZQ7C+vYn/n4/vPOpPgr4Wf7smo&#10;p/uzr/VTVOb4G6GwPkanqKH/AGyjfyUV6jRS9jDsWsxxS+2zxy4+A64JtvEBB7CS1/qG/pWRdfA/&#10;X4wTbahp8wHZmdCf/HSP1r3qipeHpvobRzjFx3lf5I+aLz4V+MLMFv7K85R3hmRv0zn9K56+0DWN&#10;Myb7S722A/ilgZR+ZGK+uKKzeFj0Z1Qz6svjin+H+Z8bUV9Z6h4X0HVQft2kWUzHq7QgN/30Of1r&#10;ktS+DXhe93NaC6sXPTypd6/k+T+orN4WS2Z2089oS+OLX4nzzRXqmq/A7Vrfc+malbXajokqmJj7&#10;DqP1FcPq3g7xFoe46hpFzHGvWVV3p/30uR+tYypzjuj0qWNw9b4Jow6KKKg6QooooAKKKKANbR/E&#10;uq6G/wDoV0yxnrE/zIfwPT8Oa7TR/HFhqE4j1QfY5G48wZMZP8x+P515rRWFXD06nxIzlSjK76nr&#10;eoRRo4lhdZI25VkOQR7Go0cmPg15rY6teacf9HmIQnmNuVP4V0+meJba4IS4/cSH1Pyn8e341NOE&#10;6cXB69jaHw2b1OrSQFN3cDBrd8MaqdOvgrt+6kPNcqJNx46Grkbb4+Dgjoa2hUcWmjnxWHVSm4Pq&#10;e0KyuqsvRhkU6ud8KaqdR08xucyQ4X8K6BT8p9a9hPmVz4WtTdKbg+gj9KbGOac1KgxQZ30HUtFF&#10;MQhpuKfRigBoWndKKQmjYBc0hNJmkxmkAFqTJp22jHtQA3JpCcdBUlJQBAxPeoZW3rhhkVbIB7VH&#10;Ii4zQtBWOevrKNyWjO0jtXC+MdMe8sVlQAPESW+lekXlt8pdTXOXESzCSGVeHBAqp0/bUpU31Iw2&#10;JlgsXDEQ6P8ADqeLg5GQKKvavZNp+qSwEYUnIqmRXyk4uEnF7n7TSqxqwjUhs1cSkpcUpHFSWNIq&#10;W3nNuGIqMDIqOU4U0Wvozzc4pe2wFWHkzWtb1ncc10Fvcho/wrjbVipFb9lISBmuPEUl0PxeLszT&#10;c71zVaRSV4qRGJ4qZYxiroVLKyOxNGNJE5bGKfawMJRmtVoMAnFV1+WTpWVapq7GdTY0oDswPSr0&#10;bgck1mxvjFTCbbXmzjcxg7GvHMNtVdU1S20yxe5uX2ovQd2PoPU1Qn1OGztnnnkCxoMk15pruuXG&#10;t3nmSErCnEUeeFHr9a3wWXSxE7vSK3PZy3ASxs+0Vu/0RHrOs3Gs3hml+WMf6uMHhR/j71nUUV9b&#10;CEYRUYqyR9zTpwpwUIKyQUUV1XgnwNf+Mb7CZg0+Jv39yRwP9lfVv5d/e4xcnZBVqwpQc5uyRQ8M&#10;eFdT8V6kLTT4vlXBlnbhIl9Sf5Dqa+jPCXgzS/CFj5VmnmXLgeddOPnkP9B7D9etaOiaHp/h7TI9&#10;P02ARQJ17s57sx7k1o16FKioavc+Qx+ZTxL5Y6R7d/UKKKK2PMCiimsSB8oyaACSRIkLuwVR3rmP&#10;Euu3lpHGlmAiyKSZMZbH9K1NQk3TQRuCpZunrWN4miVJbcHhfLKj8KJLQz57s8O0+aab4jXl1Ozs&#10;zMfmY5Na/wAWr4t4GsYQf9df5bHcKnFbr6dbRzSXBjAk5+YCuH+JU63VlptpGwygabr1zxWcb7mj&#10;tc3vhq6J4cjz13HNZ3xTn2+GokVuJbgAjPYA1X8F3Rs9KWJjyMnGax/iLqBubOwhx0dmoXxE21Jv&#10;hpbJKJnY4JIB/CtrxnbRQaxospOQ0218+lcx4AvfsssgJ4NanjrUBKunMp+5LmsqmsrHVRdncz9G&#10;ukiurq3AAQ3DAD29a6SC5WJvKY8DofUVwUVx5V9K65wZzzXQG882MZO1h+teLjcPepfud1OqrG/p&#10;Vyra6SDzjFdnJeYiO1sHFeV6TdGPVDIWOAMnFenxWHn2kMsUgdXGePSvUwdNwppdDzsQ1KbZn21t&#10;PeXJXd8uclm6kew7Cuy0sJp1+giB3kgD3461hWhFvqESFSASAxAz+FdPpEAuddWRuPmJA69BXWvd&#10;kcsrtG8uuBG2SFA3bPFRXWvywqrLbFxnkqa4L4jWerzzK+mBxtb+Edaz7HUdZsbZY7lJvMVRk7SR&#10;XfGMWr2MHOW1zvtV8S3k2nSLpkBFwRgFu1eGeItS8Q6PdNLLc3JmY5JJytegWPjd7GeQ3MAaMfxY&#10;qV/FHhPxCvlzSRIznbiTAzXJyQrTtCVmjvhenC81c8w0r4ualYylbyFblTwSDg11Vr8RtO1SRViX&#10;yHbtJ0qbWPhTot//AKTp8oQtyAjZBrm7z4X6np8PnCMSoOQBwa1qSnRdrXOSpKmo87O/8MNe3F7M&#10;9y0TITmMqe1d7p7SrMMsK+cNDtPFjaoYdNNzD5Z+bfnaBXoyeN77wtHH/bqiRs/ej71zSzKh7T2c&#10;naT6AqE0rntUhYR5XrSQmQp+8Iz7VzXh/wAfaH4hs1mtZyG6MrKRg10cEqSgsjAj2rRTi7pM3aej&#10;Kt6yw3ltIRy7bM+lXfKTOcc1n658lnHN/wA85VNaSnKg+oqnsjNJczTAKAcjrXIauAviLydu0Om4&#10;MO9dhXJ+Jx5Os6fcY4YFDVU37wqy90abUddxqtdFrdQRkg1eDE1S1IE2/wBK6DCWxVt7iSSKXDkM&#10;vKkHkVq6V4llW2P20GRUOC6j5vx9awNPbF08ZPDrSQZR7iI8kgkUOCe4Rk46o9FtrqC8hEtvIsiH&#10;uKmrzfSb2a0ulaOQrnggdD9a7qz1KO4wj4ST9DXPOm4nRCqpbl6iiiszUgvLO21C0ltLyBJ7eVdr&#10;xyDIYV4L4/8AhdceH/M1PR1e40v7zx9Xtx7+q+/bv619A0EAggjIPUVnUpqa1OzB42phZXjt1R8b&#10;UV7H8RfhXsE2s+HYPl5eeyQdPVox/wCy/l6V45Xnzg4OzPscLiqeJhzwf/ACiiioOg7Dw14kJKWN&#10;7Jz0ilY9fY/411InyxFeTV2PhrWxcOlldt++6RuT972Pv/OvGx2BSvVgvVHyudZTa+Ior1X6r9Ts&#10;Uk3YpJ7USrkipYIgMGrwRSuK8Bz5XofP0rJHOGxCux281SnQB8YrqJrcbS+Olc9dgGQ49a6qNVyZ&#10;0KVmZt1aiXBA7VQNqyNwK6ARfuwaozr81dtOq9hVdRkC4HPWtCCT5cE1QUbRmpIWOamauY3NyA7h&#10;V+I54rLs2JxWrDGSc151XRnXDVBIAq8VQmOa05F4NUJk29e1TTZcloU2FXLScJ1qnKcUyN2zz0rd&#10;x5kYKTTNSa6z901Wdi/NMjO8gCraw7QKluysW5cxVRyDg9Km4YcUTR4waRCAMVLd1dE7EMq1Acqp&#10;x1q0/NMZfkOBmrizW6SJ9Kmhj3efye1ZV9JuuJMDCk8VO6A4bJzmm3se5EwOtXBJTv3OWo7mXI+S&#10;OcYq9pcMl+GRptqrz1rPliycscCmxGS3ZvLc7SO1dbinGyOeMlzHoeiBbSzkeQgnsazrxDKzyDnP&#10;SotGguX0wyu5KN0Bq6owoxzxgivHl7tR63PRXvQRkx7lfBqYqxzViaD58rSp0wR0rRzvqjNooyxh&#10;YiWHNZsWZJCvatW9kBG0kAHpXLXeqJYzeWD8xNd+HUqjsyeayudbbMilUIqzKiqeO9YWn3nmRq5r&#10;Wjm87r2qq/Ir3NIpS1HI5gmKnoRU3nDOcVWcENuP4U8DOK82UVcpabFfWLqKDS5Hc4J4AqrorJJp&#10;u8dDVnUbSG6RI5x8uakgtI7WMQwjCCtFKKpcvW5D+IUjCg+tNzg05xk/So2BAzUoxlImU5pScGo4&#10;nyppVbceaVhSldDyMilQ08KMZpmMVNzSDuDPj6U3zCucHtSOfamMcoT3qkjpT0JItRMM6EnvXRBl&#10;lAfI+YZrjJoi+GHatK3u3WBBu6Cpq0tE4mkXc9FQcVMtRoKkFfqaR88mOpaSlp2LFxSUtGKVgGmm&#10;mn0hpoVyOkp55pMUxMaBzSgUuKXFMkMcUuBS4oxSAQU7rRikzSGGKcopKcKBoWkp1N71DNkLikIp&#10;c00mkMhkOKiJyalkqPoaaZjJjXJAq5p8O8+Yw4HTNVEQyzLH1Gea241EaBR2FBdCF3dj6b1NLnFA&#10;pHYFFFFAAaOlFBoAjP3jQaD1pCKAI371Vl4NWnqtKKouD1IGqnKNs1W2PNVJvvZp7HbBaWK1xyo9&#10;aypzhq05jwayrkndWkXY6KUb6Aj0DmcEdagR+amhYGYAD5/Spxcv9ln6GlNKMy/nAJPUinxWstxg&#10;KOPer1lprSAPKOK2EijiHC4r5jD5dKolKpovxJrYuNN2jqzOttIjQBpOTWgkSR/dWnbxn0pOT06V&#10;7dKjCkrQhY82dWpN3kxSw700mgjPWk6cVsZ6AaQtj60uaTPtQvMBA1BOSKM8UlFkPTsLn0GBSADJ&#10;pDSU7u1gWiEeNGHQVXeyQj5eGqzRWVSjTqfEjSNWcdmYGp20yj5VyKoRDbjcCDXWkq3ysM1UuNOi&#10;mPAAryMVlDk+ei/k/wBD0KOPjbkmjHMhb5c01sAYFTzWTwEnHAqozgn3rxqsJ0/dnHU7YOMtY7FW&#10;f/Vla4XWSBckV3NwflauC1c5um571zR1q3Peyte+zOb7pqKPmaP/AHhUp6VHF/rk/wB6uxbH0C2Z&#10;6rZj/RIcDgqKtYHGao6eS1jD7Liryg1zU2mrHw9VWkyZRyMDFTnpVZSV71ZU5Wt4JWOaZCyDqa5H&#10;xMWEbJ3zXYS8ofWuV8QR792fSsa9o2O7L5WrJssaP++0SJi3KjFW5flj3A9KyvC8hbT5YSfuk1oT&#10;SgW+Pas52S0N60Wq8o+ZzOqyGScZ55rptAk3wAHtXJ3j7rrHvXT6E23AqIPlcTrxkbYdI6HBA4qG&#10;U81K5I6VA+cHI5rqZ4MVqZ95IAK5PUn3Stj1rpb9SQQK5rUIGDE5HIrkv7+p7uAUUyrbvlgK6XT0&#10;xAK5qxi3TDJ711dqm2PC05pc9jbHNLRFuEYer8YyCarQoR1FXo12qSela09jw60ihcg88VRVDvIH&#10;WtK6ZWGF61WS3JIasakW5G1OVo6jVOKmVh6801otoqJs54papahpInLA8U0fKaiRvm+apDzz2oum&#10;FrEytzUymqitg1YQ1opGUkTZJpTmmBqPMrQzsTq3ying1Ar5HIqUOAKpMzaGXPMTfSvOdYBW9Ye9&#10;eiSkshHauF8QQFLgtiolZTTPWylpVGmYucio2p/8NRtWqPo0Rt0qFqmbpULdK1ibRIj1rqvAUvl6&#10;zIvquRXKN1rb8Jz/AGfX4STw3FOp8DMsfDnws4+R6kXxM5x3rnteG2VXU1tSS4lOO9ZGtAGEH3rh&#10;qu6PkMIuWqmUra5aL5q3LbUI59qE8kVz0GCgzT0jkju1dM7c1hCcoXSO2tRjO/c276LYfY1nM+x1&#10;FbUyGW2VyO1YUxHmADrmtKiUZNI58O7qzOm0t90f4U+95Q0zSo9sAOc1Jf8ACGu3eijzpW9tocRq&#10;qjeaxZFzxWxqpzMfrWZt3Yrjiz6nDu0EZsiFGGRgZokj3wkVbvFPlknqKrn/AFG6umEtmdylzRKn&#10;hjQbjW/EcdnbExqjhpHHQCvoSdo7CyW3jwBGuCa5f4faCmh6K+oTKPtFwMgn07Va1S9eYNGvc8mv&#10;0eMninDskj8lxk+WpU16uxz9y7XuovNI24KeBWLrBa81GztVGcyA49q3zEsILKc561n2dk934rtm&#10;TlYjkj2r3Kc4xTl0SPFm24Ndz02GNbSwggQYAUYq4qjZk9aYseQM9qcx+XPavl276o9aCUYxS6Cm&#10;Q4qNpD60A7gM8Cjyx1zQkgbdyMzSA8dKYbiTNPYt0VagaKU9gK0SRDmyX7XjrzQbxO9VJUZF4OTW&#10;ZPO4Yrgg+taRpKRPtGnqbouUPQgetOSYEj5utc0Lkq4Vjle5q7bSGVWZW/D0qpUOUpVbs6BH3E+1&#10;VoWWa7ds8L0FZN9fy2dopVsux2p7mrdrI0MCBxiRhlqzdJpXNOZN2NQAkZ9etPxkYxUEcoKkqena&#10;pQ4rBplaoikjrD1Gz35OK6EnNVbmESIcVSdjpw9f2czi5EMb4I4qjfalaaRAbq6nSJB03Hlj6Adz&#10;WZ4v8d2GlSSWmn7Lu9XhiDmOM+5HU+w/OvJtQ1K71S6NxeTtLIemegHoB2FKrmEYR5Y6s+ooYeVS&#10;05aI6XxJ45m1ZzFYw/ZYRwZP+Wj/AOH4fnXIEkkknJPUmiivJq1qlV3m7no06MKS9xWCiiisjQKK&#10;KVVLMFUEsTgADrQAlFd34d+E/iLXAk1zENNtW533IO8j2Tr+eK9X8P8Awq8NaHskltzqFyvPmXWG&#10;UH2Tp+eT71tChOR52JzXD0NL3fZHg+ieEde8RMP7M02aaMnBmI2xj/gRwK9J0T4Gsdsmuapj1gsx&#10;/wCzsP6fjXsqqqKFVQqgYAAwAKWumOGgt9Tw6+dYippD3V+JzujeBfDWhbWstKg81f8AltMPMfPq&#10;C2cfhiuioordJLY8qdSdR3m7vzCiiimQFFFFABRTXkSNdzsqr6scCsy88TaFp4zd6vZQ/wC/Oo/r&#10;Vwpzm7QTfoJtLc1aK5C6+KHg20zu1uGTH/PFWf8AkKzZvjP4Pjz5dxdS/wC7bsP54rrhlmNn8NKX&#10;3Ml1YLqeg0V5dN8dvDiEiOw1KQ+uxAP/AEKq7fHrRBjZpN+T7lB/Wt1keYP/AJdP8Cfb0+56zRXk&#10;n/C+9I/6A97/AN9pUi/HnRCvzaTqAPoCh/rT/sLMf+fT/D/MXt6fc9XorzCH46eG5DiSy1KP3MaE&#10;fo1aVv8AGHwhP966uIz6Nbsf5ZrOeUY+G9KX3X/Ift6f8x3tFc/Z+N/Dl8geHU4gp6eYCn8xWtBq&#10;VjcqGhu4JAf7rg1xToVafxxa9UUqkJbMtUUAgjIORRWRYUUUUAFFFFAHO6z4F8Na7ua90qDzW/5b&#10;Qjy3z6krjP45rzvW/gaRuk0PVM+kN4P/AGdR/T8a9morOVKEt0dlDH4ij8EtO26PlDW/COveHWP9&#10;p6bNFGDgTAboz/wIZFYtfZDKrqVZQykYIIyCK4nxB8KvDWub5Irc6fcnnzLXCqT7p0/LB96554V/&#10;ZZ7OHz2L0rRt5r/I+baK7vxF8J/EWh75raIalarzvtgd4HunX8s1wrKVYqwIYHBBHSuaUXF2aPbp&#10;V6daPNTldCUUUVJqFFFFAGnpuuXenEKG82H/AJ5sen0Pau00jWLW/U+U+JMcxtww/wAa84pyO0bh&#10;0YqynIIOCKTV1Yd9LH0H8PbpfttzD3YZr0BRtZq+d/AvjhNK1uE6m22JvlacDOPdgP5ivoWGaK6h&#10;juLeVJYZFDK6MGVh6gjrXoUJXppdUfI5zRcMRzJaSHg5p4pgHNSDpWx5DA0Umc0UxC0E0hpOtAAc&#10;0U7FFACYpelITTc5NACk0Ak0AUjypEMswFJ6bgtRcUdKz5tUwcRx7veqsl7dyHK7UFYSxNOLsbKh&#10;Nm0cUjKCOa5qa4uyceeR9KozyXqfMlw273NYPHRvszZYKTW51E9uzoQDkVzmoRFVYMpUryDWPca5&#10;rtkTJERcKOuagj+IdncEQarbNAzcBiMCt6GOpS0vY5cRgqqWqMXxhpyz6et6q/vFwGNcMOlev3UF&#10;vqWmyLbOskTjIwa8muYTb3c0LcFWIxXDm9K1X2q2kfa8H451cNLDTesHp6MhxRiloryD7AQ9KjZd&#10;8gX1qQ8CltV8y7Ue9F7K5y492wlR/wB1/kWILRiwwtbNvZSKoIFXba1QOOK11jGzCqMVwuo6rsfi&#10;sYXdzKt4WH3hV1Ye9ThFCnI5pC4AxiqnF04m1irKvzYHTFUbhdnNaR6n1qvPAXBrhU/euzOexRin&#10;PI70T3IjQszYUDJJ7UhhKOcVyfiPVfNlNnA3yKf3jDufSuyhQ9tUsjXA4KeMrKlHbq+yKetaw+pT&#10;7FJFuh+Uf3j6msqiivoqdONOKjHY/RcPQp4emqVNWSCiius8CeCLrxjqm35otOgINxPj/wAdX/aP&#10;6dfY6Ri5OyLq1YUoOc3ZIl8B+ArvxhfeZJug0uFv30+OWP8AcT1P8vyB+jtO0600mwhsbGBILaFd&#10;qIo6f4n3o07TrTSbCGxsYFhtoV2oijoP6n3q1Xo0qSgvM+Mx2Onip9orZf11CiiitTgCiimSnbEx&#10;zjjrQJuyH0VTJIjBMxGahmMZmWNrlgxGQM1XKR7TyG3ZL6xbIB91d1Gt2Av9OcKMyp8yGnxReZfm&#10;bO4LGFBqe5b9z1xzQTfdnkd+WKPAVO8DBHSvMfGKSPrLwlSFjREQj0NfQNhcaffo9rqFrGzq7BZA&#10;MFuf0xXm3izwpHPrEs2n3JkiJGN47+go9m7e6XGav7xxum3EtrF9iGzYp3AkfNn61leKFWWSDJ52&#10;10K6HdRX0iDYXwQSTgVgeItPu4biENHnAOcEEYpy53HUtct9CtopjtyWViGp2uzi4ihy+drVLY6f&#10;c+SrmFsMM/KKr6tZXC2iSGJtu7qahp22LW+gyyS3mE3BJJB+lac+FgQxthhxmsrTLa5fc6x4ToWJ&#10;xWj9kuUdUJVAT1c4FcVem5G0ZIktNPeKT92xdtuSc9a9K8MaoLS1+yyfMMZT0FcxpOj3TeXM00QT&#10;GDg5GK67RvDoifz2dmTOAOx+lb00+RcxhUavoaMYeeaSbsOh9TWt4QvGuvEJToqI546dqtXMUEWl&#10;pDHCEcAk4Oc/WoPBNusetSuBgGJj9eRS3loZep3xRG6qD9RUNzawSwOrxIQQeoqxTXxtOSMYroG0&#10;rHhninQb6wuLh0gYwtkqwFeP6xGwYK8ZQgnnpivsdre3v7IxyBHQ8etcJ4h+FenamjmJlVjnFZKk&#10;o1OZF+2fs+Vng/h/XNX09Yvs99IVDcK5yK9RtfitHHAkGrW2D0LryK5DWfh7qnh1i0e2WJTnGeRX&#10;M6gJGAZxwOoB6UpTqxne+hhUjGpUh2Pqnw8unXOkxXdrGm2ddxbHJrifFXgCDxV4iik80iCI/Min&#10;giszTvEgtvACSWsu0pDgYPQ4qv8ACvWtUuEvZbq5aYK+F3V89UzCm6VSvWhaUdLre70/A74UpX91&#10;m34ith4T0JzZWILouI1Ra8i07x/4q0jU2nF84DH5oZPu49MV6lrfxK0xNaksL2I/uhjdjIzXiXiD&#10;V01XX7iaBAsTNhABjIrsyjL6VGkq0JNuWuu9h1Jt6TR7v4V+IbeMdHv7W8gWK7hTcNvRhXpWnTCf&#10;TreQHO5B/Kvnz4ZWNxpl7e3F9C8UcsG1GYcNXrvh/W2TQoU27pEJUj2zxXvcr5Tz3JRqaHX1zXjO&#10;P/iXQTjrFKDWrHqDSQblj+f0qr4hi+26BNGOHIBA96UU1JBOSlFoy4n3RqR3FMvE3Wz59KrWV2Ba&#10;oGzvAwalnvEELlgcY9K6THoYtuwS/jPvjmrJUR6ky/3uKzpJtzJKowA/41oXr+XeQy4+VsGrZmVI&#10;18q6Yej10sRzGreorn5wBduemea3bR82ynPaokNGvZ6mY8RzEsnZu4rYVldQykFT0Irk93zVcs75&#10;7dwByh6rWMqd9UbwqW0Z0NFRQXEVym6NgcdR3H1qWsToCvJviV8MhfCbXNBgxdDL3Nqg/wBb6so/&#10;veo7/Xr6zRUTgpqzOjDYmph6inB/8E+NiMHB60V7X8UfhwLhZvEGiQ4mAL3dsg++O7qPX1Hfr16+&#10;KV51SDg7M+0wmKhiafPD5rsFKrFWDKSCDkEdqSioOk9K8K+IV1S3+zXLAXkQ6/8APRfX6+tdOsoz&#10;XidvcS2lxHPA5SRDlWFenaLrMeq2azphZV4lj/un/CvmsywHs5e0h8L/AAPjc3y76tP21Je4/wAH&#10;/kb1w4MRHrXPTRgTGtmWTcmTWXcAFya4KC5TxXNMqPIFYgdKoyNufrU9xwx9KqnHWvQgupTbaA8E&#10;AdKkXhuKh3e1OjbaeatrQhJm1ZsMCtqKRQvB4rnrZ+OKmlu2jQgHmuCpTcpHpYfY2JbhTwpyaiEb&#10;yDOOKzdNcyTZduM10JdFh4xgUnSavY1aTMO4iINQgAHBqzczK8hAqs/GKqN7anM46j0IR81ba5Gz&#10;is0sc0jSEKeabp8wcupZlusioo7gc8iqLEucZNSxQHGDWns4pGck0y95gI605XAqsYXUZ7UI46E1&#10;nyroJybLHBzxxTnUSpx0UZxVZZsEjtRAxllIBwKOV7hy3KssSuCag2ExkAVZnUiUqpoRcDaetbqV&#10;kYOlZnQ6ZdeVpESE9OKtphoww7mudExS229MGtTSroSRlHOD2zXBUpWvLzOrmaSNUxApms+U7C1a&#10;IbKcdR1rPvAACR+VZqFmKb00MS5ctuz26VgT2UF1chpOGzxXRvbmaRQM5Y9Kw/FTx2DQxxHE59K9&#10;TDS99QjuzllGTLkTRwyJAp5Fa8cgjKqe9Z2nWLmxW6lXMrileViQO4NZVEpSsjeNTldjpUjWaHHf&#10;FVm+UY7g06xctCDS3S+XIGxwa43o7HRdNXRFcHcqeppSdwGTjFLLhghHam9elJbCbEbJNNbII47U&#10;8/LUDuVziqSuc1RX0FRsFmxxQpJarECL9mLvVfeAxx07U07tmctIpFkHC00mmh91KRzUWLpSEIzT&#10;ccGn00qSRVI6ou5EqdQe9IIGHA6VYVDn2qYJxQ52LR6AlSiokNTL0r9U2PCTHClpKWkUBpaSlpBc&#10;SmmnUYoQEfenUYpcUMliUAUuKXFAgAowKKKBhiiloxSENp69KbSim9i0P7Uw0uaaTUM0QE0xmxQx&#10;IqJnpFiO1RM1KzBzgHpTraL7RNtI4U0Ixau7F7T7fy0MjclqvA8UiqEXbR0pnbGKirCnkUo4FMY4&#10;Ipx7UihaKM0UAFIaKRulADelIaKKYDGqvKODU78CoX6U7DRRb71QSc5qzJwarTkAAjvVM76TKMh4&#10;asi7fr61rTAB/rWHqLlUPHI7+tPod9GPvFYTEMAOWzwB1rrdC0d1UXV2Bk8hao+F9B80/wBo3Qxj&#10;lQa64sXHAwtKUnaxy4uuuZxgJuz90YHYUmPzoxu4HQUA8VkeeB+lJS0hpCENIaDSGgBM0lBopjCk&#10;pTSUAIaKKSmAUZozSZpAL0pO+aKM0BqI4VxhhkVm3mmq4LRgD6Vp5HSmjjr0rKvQp14OMzelXlTe&#10;hxmoq8CmNhzjrXBaicTtn1r2W+0yO+jPA34wK8t8S6TLp07b1OzP3iOK+ZxWWzwtTmjrF/gfXZJj&#10;adV8v2jnW5GajX5ZAfepD93I5FRsQcEetYI+qR6lpJ3aZEfYVfWs3w+N2ixMTzitMcCsYHw9f+LJ&#10;eYuKsRn5arjnNTxHK1pT0OeewOPlY+1cvrjZGfbmupl4WuY1MB2OfWssU7RR1YH+ImZ/hslbidOz&#10;dK0JJFRGRuTkiqWkKIr8+4pNQm2XEq+hzXPOV0rHp1I89d/Ixboj7Y2ex4rsNFUNbxuB1Fci0f2q&#10;8UDua7rTbcW0EcftVxipNDzGSVKMeppYwKglbg1PyRVWfoa6p+6tDwYasxtQfBNYN424Ctq/PWue&#10;uGLMR2FcDTcz38JHRDbQgTCursFyB7iuUtVPnD6112njCrmq+2GYbGnGgwKklcLC1OiUFazdRn8o&#10;MN2BXTJ8sLniQXtJ2K6P5kp54q6o+Ssa0l8xzz3rXU/uhz0rng7o6q0OV2HIA9SpboxpkIBbAq02&#10;1V960hG6uzmnJp2RjXy7JAE7VF9okGF4q5cKNxNQCIMQcVg4vndjrhJcquTIm6MN60cilDYG0dBQ&#10;BmqWxmKJdpxUqtuNRbQacDt6CrTJaXQsE4ApQO9VjNg/NnFPSUN0zVcyuRyuxK2cVga3aCWItjmt&#10;/KsMEnmqdxEroVPIomnuaYeo6c00edSKUcrURFbOrWYhlLAYGaynAzVwldXPq6VRTipIrt0qBqnd&#10;eahYda3idUSBhU1ncNbXsMq9Vao2FMArXdGrSlGzPWoblbiyjuM8leaqagd9ox71heHtT8yz+ys3&#10;IHFb5XzbdlPYV5U7qTiz5GdB4eq0+jOfjkIP0rVtZN/3qzlQJKw960YVAHHespNXOqvZo6GA77T8&#10;Kyntd11ntmtDTX3RmM1NJBicccV0uPPBM8eM3TnJF2yTZEAOwqvqT7Y2PpV+1TKZ7YrG1eRlDoO9&#10;ddR8tBJHLR9+sclqB3StVJRmrV3u3ZNV1rz47H1VPSCIblMqfTFT+HtNfVNVggRd4DAsPalZRsKH&#10;7uK6/wCGmm+THc38gwScKa9HL6Pt6qgY47FfV8JOfXp8zrtTIht47aPhEAAArnZkxnHU9a1b6cyy&#10;n61nS1+k4eHJFI/Kq75p3M94giEZyO9WvB9oJ9WmughCKNoJqCWF55UhjPMrYrudOsk06zSFEAbH&#10;OKrFV1Ck4rdkQp+0kvIsAHAHb1psh5C9qcX2KSarFpJQcDr0rykrnoTJJJFQY6mo1mJOMULaOByc&#10;k08W7DpVe6jKzYjSEDjvSBmYdaUwtimkMnandBZleeBmGQeazp1lRsSR5X1rbWRehpskKsD71cKj&#10;iLlOdltY5I2MTfN1IrPtbiZJSrAq2cfhW/PYrk7flPtVFgsasJV5AODiu2nVurPUHC6uVIbpNW8Q&#10;R2o+aK2+Zz6NXVPskbcV56Vwnh+3EEl1fxyZklkKsM12VncCVNr/AHx1rPGU1Gdo7L+mY07xdpdR&#10;Z4Xi+aNuvaiPUPmCOMECrajIINcn4w8R6b4Ztlmun3XDg+Vbofnf/Ae9c3NBL3zupKU5qnFXbOiv&#10;tYstMsZLy9uo4IIxlnc/oPU+wrxLxp8Ur3XfMsdJMlnp5+VnziSYe5/hHsPx9K5TxB4l1HxHd+de&#10;S4jU/u4VPyRj2Hr71j15NfE8z5YbH1mByinRtUq6y/BBRRRXIeyFFFFABSgFmCqCSTgAd66rwp8P&#10;db8VussEX2axz813MCF/4COrH6cepFe5eFvh5oXhVUlgg+03wHN1OAWB/wBkdF/Dn3NbU6Mp69Dz&#10;sXmdHD+7vLsv1PI/C/wk1vXNlxqH/EsszzmVcysPZO344/GvZPDngXQPC6K1jZh7kDm6n+eQ/Q/w&#10;/hiukorshRjDY+axWY18RpJ2XZBRRRWpwBRRVHU9Z03RoDNqN9BbRjvI4BP0HU1UYym+WKuxNpas&#10;vUV5brfxw0az3R6VaTX0g4Dt+7TP8z+Vec618WvFWrlkjuxYRH+C1G0/99df1r28Lw5jq+so8q8/&#10;8tzCeJpx8z6Mv9V0/SojLf3tvbIBnMsgXj2z1ridW+MvhXTiyW8s9/IO0EeFP/AmxXzpc3U93KZb&#10;iaSaQ8lpGLE/nUPRelfQ4bhPDx1rTcvTRfqznljJP4Uevan8edQcsum6RBCueHncufyGBXI6h8U/&#10;GN+SG1Z4FP8ADboE/Uc1x9JjFe1QyfA0fgpL56/ncwdapLdly71jU75mN1qF1Pu6+ZMzA/mao49K&#10;d1ox6DkV6MYxirRViL9xMdfWgA0vbmgjIqhXADPXtQBjpRilA70hBRzmgcUo4oAUDH+NaEM0aKFV&#10;VwByTWeBinqQvaonHmRnOPMjcg1AoMAnBNaVrrrxyKc5AGDg1ygmKnIFS/aDt4GG71yzw0ZboxdO&#10;S2O6Xx3eWcO62vJkbt854otfi14otnGbuOZR2ljBz+WDXBNIzDnpSCsP7LwrXvwT9UaQc47SZ7Rp&#10;fxsmeRI7/SVkzwXgfB/I/wCNd9Y+OtDvSFa5MEmOVlGMe2RxXzJbXBidWHDL3rftdaRVjXazMepA&#10;7142N4fw0taUeX0f+ZrHHVob6n05DPDcJvhlSRfVGBFSV8+2PiOS2dZYHljBGflYjn1ro7L4o3to&#10;B55SeMf89Bg4+tfP1shxEX+71OynmMH8asev0Vw+jfFDRdSwlwstpJ33Dev5iuytru3vIhLbTRyx&#10;noyNkV5VfC1qDtVi0dtOtCp8DuTUUUVzmgVzfiPwLoHihGa+swlyRxdQfJIPqf4vxzXSUUmk1Zl0&#10;6k6cuaDsz538UfCTW9D33Gn/APEzsxzmJcSqPdO/4Z+grz8gqxVgQQcEHtX2RXJ+Kfh5oXipWlng&#10;+zXx6XUAAYn/AGh0b8efcVy1MN1ge9hM7a93EL5r/I+YqK6vxX8Pdb8KO0s8X2mxz8t3CCV/4EOq&#10;n68ehNcpXJKLi7M+hpVYVY80HdBRRRSLCuo8I+O9W8I3AED+fYs2ZLSRvlPqVP8ACfcfiDXL0U02&#10;ndEVKUKsXCauj6p8NeLNK8VWa3OnTfOo/ewPxJGfcenuOK6DtXyDpmqXuj38d9p9w9vcRnKuh/Q+&#10;o9jXv/gT4mWfidUsL/ZaatjATOEm90z3/wBn8s9u2lXUtHufLY/Kp0Pfpax/FHfClpBS10HjCYzS&#10;0UUAFNyTmg80Y4pXAQ/N2oGAfegk9BWXfaoEnFrB80p+9j+GsqlWNKKc2VCEpuyLdzeJH8i8t7Vn&#10;SCSV90hz6Uqx7D85y5oJIOM/jXLObnqzshBR2G5CDGKhkYke1Oc+9ROSQcVzyZvGPUhcc5zVWcqc&#10;7idvfFWZDxVaUblNczTudUEZVxLycNgdhXL6zCl4HSZFYsMBiOV+ldLdKAGNchqMj+YwHSlTbbtL&#10;UurHQyNP1fUvC18CrtLY5wTnOBWj4gjgvEh1az5jmPzD0NUGAuFaCX7h6VJpLPHJLps/MTKSmexr&#10;vqxcqPIzky/FfUcbGrsno/R/8EzcZGaTFSyRmGVoz1WmGvEP09O+qGNwpp+m83in3qN+lWtGUPfB&#10;fWlN2g2cWa2+oVb/AMrOwtNoUA9a0FcA+1ZS5hkINWBc9K8iM3GV0fj0WrItzOqqaqxtvY1BcXBb&#10;gUkMm0jPeuiVbnWpTL2wdqYwzSbyOc1V1HVItOsZLmXoo4Xux7CuGMJSlaOrM7SnJQgrtmB4o1b+&#10;z4vs8LYuZR1H8C+v+FcHU95dy313JcztukkOT7ewqCvrcLh1QpqPXqfoGW4GODoqH2nu/P8A4AUU&#10;Vb0vTLvWdTt9PsYjLczvtRR/M+gHUmunc7m1FXexp+EvC174t1uOwtQUiHzTzkZESev19B3NfTmj&#10;aPZaDpUGnafEI7eIYHqx7sT3JrP8IeFbTwlocdjb4eZvnuJ8cyv6/QdAP/r1v16NGlyK73Pjsyx7&#10;xM+WPwrbz8wooorY8wKbIzJGzKhdgOFzjJpSQOpAoVlcZUgj1FAinaTX7w5u7ZEkz0R8jFTs0jqQ&#10;YQQf9qpqKdxcr7lZo3YAGBCB6mk8t+CIIsjoSatUUXFyIgjVgW3Kqk/3ajmjlKsu1WAGRmrB6tjq&#10;BQT+7J74ouLlPOLElNSkL43BnOR+NYk+qhSftcf/AC0OCtbtwyR3W5cZDHOK5TUlDuvHBc4rRSaV&#10;0Qkm7ElxpdpPM0sZDM4yRn1rjPE2jy58yCMvtwpz2ru4Id2pKP8ApmtVdQWV5JlUHO/AOKqbSWxU&#10;b825w2lafeHDyJIp4HynFaPi63S70u3WFGBhPIxW9Z6dcQLzfO4/2owcUmo2kstnIrXLAY7Riueo&#10;oOSeuhtCTTseaadY3DXiKqkjdyCDXcWOkxyxj7VFkjoCOCaZo1gttfM/myylh0ccD6V0F26RxQKx&#10;ALOMD1rGc10Rry6jtMgjjmS32qEDY2D0rsHjQQpEQQqkYK1x9kf+JsuD0euyEmVypyD09qaXMkmY&#10;z0bZppaxtprOq4UqeD1qbSbWF7mIhSgWHAK8Z5qGybzbK5Q56ZGDU32o2MNuQfmIx0raMbOyMG+r&#10;Ni5iit4HkZ5OAcfNVLTpLTVrVtskh6q3zVz91rNxPcn998pBAXFVdK+0CzKW1yUKSE5x0NdChpqy&#10;HJX0Wh12naJbWMLxRtKQWJ+ZyafeWUQiZEL+Y4wvzVjabqlz9pkilm3FWGa6ny0cq5GSBwazknF6&#10;lxSkrJHD6RYpL9rGpwO8SORuds1lavpPhdt8YsI1ZuhA616S1pAyOhjG1/vD1rjZ9ImluHEdtlVY&#10;gHHammpPUiUXGx5TqehywW81rppY28mSEz0NVfh7qFzpOoXVpdI0cUnRmGAGFdiNB8VprNwI7SM2&#10;Z+4W61t2Xhq8ltFFxZDzD94471w4zLqGIpTp7c359zeliJ02nueJ+JZ/M12/L4JLnB9q5cfK/wAq&#10;/Png19EyfDC31W8c3CCJivXFYEvwNlg1NJI7rfDnOMVWHoOlBQ7I3lWVRB4O1TUbfRYUvUSZCOEc&#10;c4rrtOurGaUyWztaSd0cZUmr9h4NFvGqSDIAA4qa38PTpqcsZhUWwXKN6mu9TaVmcMld3NO1vng2&#10;C5RSp6SR8itKcR39hNHE4JdCAR2NZLaU8I+RnQ+3IqCT7TbndsOMY3w8EfUUvdltuF2tzOsrSSyh&#10;FvccyISCfWrqgFSNo6Y6VSH2gzM8c63W45KNw4/Cpor1M7HVo2/usMGtWmRdGJfxmOSTgDuKkuZf&#10;OsLaUduDS6q3+kcHhhUNriXRZB3jerW1yOo+6VneCRQcMuDitXTmxb4fgj1qvp+JbMBhkqcVbWBA&#10;QKT7DROSvUMM0iSKD1H5037OnQ0C3jxzmsxkUdxNaeJbGWBmMcoMcyjuOxNdwGDdK4opBC4leUwq&#10;CNz+1dlA0ckKPGwZGAIYdxWVSxvRbu0SUUUVkbhXhvxV+Ho06STxBpEOLR2zdQIOImP8YH909/Q+&#10;x49ypskaTRPFKivG6lWVhkMD1BFRUpqaszqwmLnhqinH5rufHFFdx8SPAz+E9V+0WiM2lXTEwt18&#10;pupQn+XqPoa4evMlFxdmfb0a0K0FUg9GFX9I1SXSb9LhMlOkif3lqhRUTgpxcZbMdSnGpBwmrpnp&#10;8mqR3EKSwtmNxkGq63BfOTXG6TqLQA2zn92xyvsf/r10EMrMteDUwnsW0fn+PwcsLiPZvbo+6NBx&#10;vWoDB2qzbHeMVYFsRkmsOfl0N4UXKNzPaMIvAyaZJHlQcc1fMB3Z7UohDfSn7QxlTT0IrLPAIq/L&#10;brInFRho4u1AvU34BrGTk3dHRCPKrDra3MecVWvLyeM7QxxWnGwKFhWfdQ+axpU5e9qW/hKto8k0&#10;mSa0jGWwKjsYFj+9V/YDyKVWa5tCLFQwioni+U1cYc4qN1wMVKkyXYy2AjkGa04FDIMdaz7hPm5p&#10;kd20B61u4ua0KjG5tEfwmqk1qWyY+aI7tZkJDfNWlYKGibdya59YEyglsY3ksoINVndkYheK3riD&#10;d0FYVwClxtNbUp8xF7MnhiVlEhf5iKF++c1NEYoogNuXNSeSWIYrgGk5a6hNX1IRb7lLdqElMLqy&#10;9jWmsarZuAKpCEdD3qFO97kpXRtQ3HmQqR1I5qOePK5zUFiyxgqx47VbmHyAk1lJoqLWxRgYJcAN&#10;+FR+I/DNpqCxXM0nlyJzT1CSXiZ6Kc/jS6okl85SRyqHoBXRQah797MTSZJYiFbNIw4cKMZFU7uz&#10;CNuA4NQ28R09DGsnyjnmpDdmePB5qnNcuhnZbmjYECPFWriPzbc/3h0rHsroiXZW3EwcHJ61yzjb&#10;1NabXLqZMMhyVbqKlPyjrVKRXi1JgAdpq63XBoktieZPQTcCD7VA5Ow4HJqyig5qGThsdhSi9SHa&#10;5NJOiWATHzVnlyBx0pzPufn7opzuki8cVcY8pjVd3ckt23Dmp84NVYBjkdKsqC56cVMtx0uwhbFP&#10;RxxSPHxSIpBAqdLHQtC2Fyje1In3BU0I+RsjtUQwBjFY3LTO9jqcdKgj61YUcV+ss8NDhRQKWkyx&#10;tFLSUhMKKKAKAQEUU4UYouNjcUtLijFArCUlLijFMLADSikozSADQKTNOoGhDTaU0wmpZqhGqu/e&#10;pyc8VA3OajUogPIwPvGtixh8mDcR81ZltD5typx8o61ss4XgdB2qo3Y6a15h+8Hmk35NRFgRmhW/&#10;KrsacxLuG+n5quWwwqTfxSsUpEgalzUYYdacGpWKTHGkal601ulAxvUUZ4pAaM8UxEbnrULHipXP&#10;Jqu7Y4xVJFIrSnmqs3JC1YlYFsVVYhpfcUPRHdRK12pOCOoqlZ2DapqCr/yyjOWrSuQXXao5bitT&#10;SrIWNmNw/eNyad+VeZ0VKvJC63LexURIoxiNRilI9Dx6UfdHPem9KxPNFJweKbnFBNIaAAmkJNFI&#10;aAA0lFFACUUGkoAWkoNJmgBc0hpM0Ux2CiikzRYLB0ozQaSmAHmj2oopWQwJxyDVfUdOt9Ysza3a&#10;jBHBx3qzjPWlGHJ38AdDScU73Vxxm6clOOjXU8Y8ReHLnQLwgqWtmPyt6CsGRlOMete+3ljBqlpJ&#10;a3Shg4wreleMeJPD0+g6kUZG+zlsI/Y14GLwPs3z09Yn32S5usWvZVX76/E7vSF2aHblfatFeRVD&#10;RhjQ7cN6VoRDNeNDY8Ss37SV+7AHBqSFucVHKNoyKZCx3ZJq72kjK10WpvuVzl6mXeuil5jrGvky&#10;hA61niveNsI7Mx7VTHfx+5qvrJ26k4HQrVxv3UsTn1FQ61D/AKdHIOjCuWGx61OSdVN9mN0iBTOJ&#10;CvTtXVK2WBA6VzunkJwK3YTkA1pSZx433p3ZoqcpVScZBqdG+WoJxuUg11Telzz4K0jntQJ3nFY1&#10;zyp45rcvVAc45rDumIJGK4F8Z7+F2Q/T490grrbSPCCua0iNmcErxXWwpsiBrWCvI5cwn71i0nyK&#10;a5HxBelJSAa6t3Xyyc9q4PXJPNuypHFaVJXtExyympVbs0NGXdhjk5ro0HBGO1Yuiri1jYAYxWr5&#10;+MgkVlCyux4u8qjsKswiPJANSvIZFzms2Vt04PatOCPzVHaiEnK6Rz1IqKUir5bSHk8VNsCLgc1M&#10;VVM1AWzVWtqLmciJyQeKQMe5px60jDArNo0Q8NTww9KgjbDipgcmrTREkSEq2MrxT12DotRrwaf5&#10;matNGbHkrtIxVeRfl5qXg00jPeqYR0MPVrZJIunNcfNGUcj3r0G5jDDBHFctq9qIySq4rKMuVnt5&#10;fXt7jMBx3qu45NWz3qvImDXXFnuQZWYVGDg1MwqMjrWyOhMt2Fy9pdLInr0r0izKzWgl7uOa8tU4&#10;HvXf+HL9J9L8kn51NcmKjtI8bN6TcFNFK+YQ3TAetPt58cg81Fqq7brJ6VWhbEgwa5eW8TKMFKmm&#10;dRp10QwauiAWZAw61x9sSoBrfsb4RLiQ4HvWlCqtmeLjKOvNE21cQwH6Vy2qTl5G5rRu78OhCNkV&#10;zt3IxzWmKrJ+7EjBYdqXMyhcqT1qsgGcVPKGI5PWo1QA1zR2PejpESUfuSvc8CvUdCtfsvhaBV4Z&#10;huNeaxIDcRKedzCvWol/4lsMeMfKK+iyCF6kp9j53iKo1RhBdXcwpCzyHA5JprWs8mAEPNa8dvtO&#10;SvOavwLkjCivtHiOVaHxEabkzP0bRTby/aLghmH3R6VuE8Ek0oyBz0qFmLScfdriqTlUlzSOqEFC&#10;NkNVDIxLdPSplwBjGBSDrkdKcOTipbKQDk+1LRjHSjFIdgzio2II5FKTg9aa/IpoLETKpNIY2HQ8&#10;UoXcaVmMfBPWquTYhdM96y9Wj8qymkUZ2oSa2XQPynXvVHUgX0+SIAAt1rWnK0kOD5ZJnBaJMq2L&#10;SKxAmcsM9jWlFqU1tOMtkDliKs3miC3gTy1+Tbu4rzzxT4sXTlewsWD3mcPJ1EXt7n+VejUxNGMH&#10;OpserDBxxWlNana+K/iXZ6DYCGy23OpyL8sZ+7F/tP8A4fyrwzUdRvNWvpb2+nee4lOWdj+g9B7V&#10;Xd3kdndizscszHJJptfKV6zqyb2XY+jwGXUsHC0dZPd/10CiiisDvCiiuw8GfDzVPF0qzAG100H5&#10;7p1+97IP4j+g/SnGLk7Izq1YUoudR2RzWm6ZfaxfR2Wn20lzcP8AdSMZP1PoPc8V7Z4O+D1lpwjv&#10;fEBS8uh8wthzEh9/75/T613Ph3wvpXhax+y6ZbBM48yVuZJD6sf6dBWzXbTw6jrLVnzGNzipVvCj&#10;7sfxf+QiIsaKiKFVRgKBgAelLRRXSeKFFFc/4g8ZaR4eif7RN5twBxBEct+Pp+NaUqU6suSmrsmc&#10;4wV5OyOgrl/EfxA8PeGVZLu8EtyOlvB87/j2H415R4h+Jes6+JIIXbT7POCkDfMw926/liuIu4IV&#10;O8EEkfNk5ya+owPDd2nipW8l+r/y+882rmUVpTR2viD406zqO6LSYk06E9H+/IR9TwPy/GvOrvUb&#10;vUZzNeXEtxMeryMWY/iakZIXTkAHPWoPs5zhWU+9fX4XB4bCxtRgo/n9+5ySruprNjY7eSR8FSo9&#10;TUj2w25JwfSrkU7+UEbBAGBUMqRt9zPPUZrfndzH2kmyg0e04zn6UzH/ANarDxbeAaiK/wD6q2TN&#10;1K4gUHqaDGRnHNOVR3NWEhfblenek5WE5WKeOOnSirnkK3UjNQvDtJwcgU1NMFNMhxmipNp9KNmO&#10;DTuVcYBx0oxTsUYxRcLiAUtKBSkfnSuK42lx3pcZqSOF5GCqNxNJuwm7EdKB71sDQj5JcylSPUVE&#10;mnOQcoNo6nNZe3g9mZuojOUFjhadgDHWteCyTO1wMHoauLYQeaUjXfjknPFZyxEUR7S5gqWbgAEV&#10;r6NZvdyqEGWGST6CoJ7Z1l2lcc8nHFTWss9sxkgD7FO0uP5VFSTlD3TNyuat7p00UTNFIQD1XHFY&#10;qXBgZlnbIzgg81uaVd32rS/ZUVcSNt3lfun3r0HTfB1raCN2jFxPxukkUE15dXGxwq5a2rLhTc3o&#10;cNpS7U2x20oRzndsJ/Sumt559PPnRTzWzZ+8uRmvQrPRLSNdwjUFuuBViXRbV4yjRKVPYivAr5tT&#10;qS1jodsMI97nLWHxEuoI/wDSLb+0I16vBgPj1x0P6V12ieKtI8QRg2V1iXvDKuyQf8BPX8KyJPD9&#10;lEGMdvHGT3UYrE1rSLa5VSV2yKfkkXhlPsR0rjnSwmIfuJxff/gf5WOqNSrTXvO6PTKK4PSfEd7Y&#10;KkFy7XcS8ZkPzj8e/wCNdhY6pa6guYJPm7o3DD8K8yvhalF66rudVKvCptuXKKKK5jYR0WRGR1DK&#10;wwVIyCK8u8Y/B+y1ISXvh/ZZ3ZyxtjxFIfb+4f0+nWvUqKmcIzVmb4fE1cPLmpux8g6lpl9o99JZ&#10;ahbSW9wn3kkGPxHqPccVUr6w8ReF9K8U2P2XU7YPjPlyrxJGfVT/AE6Gvn/xn8PNU8IytNg3Wmk/&#10;JdIv3fZx/Cf0P6Vw1aDhqtj6rA5pTxHuy0l+focfRRRWB6gUqsyMGVirKcgg4INJRQB7T8PviuJT&#10;FpPiOYCThYb5jw3oJPf/AGvz9a9fBB6dK+N69R+HXxPfSDFo+uStJp/Cw3DctB7H1X+X06dVGv8A&#10;ZkfPZjlN71aC9V/l/ke8UhpI5EljWSN1eNwGVlOQQehBpT+tdh82J/OlPWk6fWs7WdUTTLJpCcue&#10;AKzq1Y0oOc3ZIqnB1JKEd2UPE/iBNItDHGc3MnCgdqpeHrKSGyN5cuXuJ+SW9K52zt59b1kSTZdA&#10;2ee1dy4RNqJ0QYrw8NVli5vEVNl8K/rqexWpQw1ONGOsnq3+hG3WmMcU4tzUbnPFdkpGEURNlqjb&#10;ipTxULZ71i0bRGMcjFVpPlNTOcDOaqTSnqKxbR0U0Z91gE7q4zV3CyNt6102pXWzO41x984uJiQa&#10;KSvI0qJpFEtmLOfmzmrMQaaRZAPmQcGqeMOwq5Yv84X1r0YxUo8rfc8avC9yHUh/pgPqvNUmrQ1U&#10;YuF9hWexrwZO8mz9PwEnLDU2+yI26EVe8Pgf2iMjPpVFqvaEcagKir/CkZ5v/uFX0Oon6kdwaiDY&#10;qWT5nY1WY4NeVFaH5CldIWRsimLKdwp+AVOT2qsn36tJWGaSybkxmvP/ABLqx1C98mNs28JwuOjN&#10;3Nb3iLVfsVgYYmxPMNoI/hXuf6Vw1epluGt+9l8j6PIcBr9ZmvJfq/0+8KKKK9g+oDrX0P8AC7wO&#10;PDmljU7+LGqXaDIYcwxnkL9T1P4DtXC/CPwWNY1L+3b6PNjZv+5VhxLKOc/Rev1x7175XZh6X22f&#10;OZzjtfq8H6/5f5hRRRXWfOhTXcIpOCfYUO6xoXcgKoySazl1a1lYYuCjM21VZDzTSJlJR3NHCsck&#10;AmkChBhAAKgW68u5S3nAV3zsYdG/+vVqhhFp6iA8ckUtMldY4mZugGTUSXBeGN0Qsrde2KLXBys9&#10;SxRUYlJbG39aepJHIxRYaknsIT8zCs3W7w2mnMEbEknyr/WtEj5jXLeJbkNdCLskZx9TQ9iOtjjY&#10;roy3mzlnIJArNu43EqBwVOScGrumaTevBLOCPtLE7cHp6VDf2Op2whN8FMh5G30qou9hJWY5I5Dq&#10;xYA7AEAP4VS1Mku4DsGZz90471rQ27PeuZEJAjBHOMHFY0ql7xmLZ+Y0VrpDhuPtVKqFdmJ+tTvG&#10;siOvzYx61Cpw3BqwpA2juRzXOb2SM61hSO4BXPHqaNW51DTEznL5xUiLi6YejVNeBPtdluUbgTgn&#10;tWfUuZB9qFjdNLIOFJxW1o+qq7IHfMZGc+lc3q0JuduxgAWG41PoluUt7kM+QGKj2q0+VJmbV0es&#10;aXarEssgzgqDzWRr8rb7faGwrnOK0/Dt6Lrw/EWfc6go/uRWnp1rG4mMqK/zcbhnFdMZJPmOaUW/&#10;dOAEcjgk7gS2MgVpwaVNFH8sxG72ruTZwchYYwP92jyY4wC4jA9SMVq6twVB9zzy20yW31SbbOxZ&#10;sMa9IhOYEOc/KKhFtALreIk3MvXFWQMdKznPmKpw5WwqOIY3j0apKw9S1o6XdSqYt67A4xUxTeiK&#10;m0rNm4SAMnpWN/b8X9rfY9jEY64/WsW78Y+dalYoWRj39qp/8JIzahbXHkgPt2D5e3vVKD6mcqt9&#10;juHIM0Tg8HillRzLEyngHmucstSn+1RxyMGR5OAP4a6O4DlAUOCGBpWsy6crskqhdakLXVbWzZMi&#10;4Bw3oRV+uf8AEh8m70q6/uXAU/Q0oq7Jm7K6OgIB6ioZLWOTJxg0r3EUbBXcKcZ5oFxCSMOOaNRt&#10;o8z8QNPF4tltFQoBGJEkTjNRrrV3H+6vIVuoh2YYb8DWv4vj+z+LNNucfLNG0ZqKWCOTIaMflXVC&#10;WiOZ7soGGx1Jw1lfNbz44guOh+hoto7rTo7uO+t2RJOVkX5lP41na3orSW5kgJDjpisnTfEPiHS7&#10;yOzlJlt3GAsg3CtlqhWOv0S5V0dVYHBz1rX3dDxXMweJdGvLhY5Lc2F2DtaSMfKfwrbj88oJYHju&#10;4f70R+b8RUSj1QF3fjpShy3FVUuonYru2v8A3W4ND3MccqxtIFdugNZ27juWHEbqUmG6P+Ie1dNp&#10;NzaXWnRNZMDAo2gDtjtXLEkpjoTwal8BzFBqVieDDPuA9jUVI+7cunK0jsqKKK5zrCigEEZFFAFD&#10;WtHs9f0i402+j3wTLg+qnsw9CDzXy34k8P3fhjXJ9MvB80ZykgHEiHow+v6HI7V9Z1xfxI8Gr4r0&#10;EyW6D+07QF7c93HdD9e3v+NYV6XOrrc9XKsd9Xqck37r/B9/8z5qopWVkYqwIYHBBGCDSV559gFd&#10;Potz9qhKsf3icH3965irOn3bWV4kwyVBww9RWGIpe0g0tzzs0wSxVGy+Jar/AC+Z3VtJscDHNaof&#10;cgzxWXCFkdJUIKsAQR3FXmJHFfOVFdnyalOEbDic9KaTtPFORSaWWPgGs9L2M1uVrkM6fLVGG2fz&#10;MnNairnip4YwG5FWqnKrGt2xLYbUwabJ9/FSyDaMiqnm7nBrNa6myehciTgGrQXC1HEAYxjrVhFJ&#10;TAFZz2uKRWcc1G6girFyu3pVRj6miJg00Z9wh5NUJQSK2DE0mfSopLMBTxXVColoaU5ts58zyW8g&#10;Kk4rpNI1Deg3Ng+lY81rl81JBG0ThhW1VRqQ8wqXR0M92R2rHuZlaXcaV7hvLO7r2rNkZpHrGjSs&#10;cE5yUjatpEZlOK12j863yvasKxi4GT1rorMrHhG6GsKtlI3jUuiNFP2UhhyeKI7NimSOtactupKB&#10;eh5q6IlWMDFYR1bSLbSMA2uwgntTpgWXr0q9dAbiOlUo13SEE5FJaytchO7KMdvIzMy8EU0l3Pzn&#10;JFO1O92D7PZndMeDxSWkDwwfvDmQ9a7KkYxgnfU05UVtVi3aeZFJDCqWnyloORzW/wCSs0W2QZWs&#10;2eCOzJK8KainUTjyCUdRY18tgx6mtiFsrkdqyQ4e3Drg1etGLKB3qJ92aOCFnXNwDjmpmiz81NuA&#10;VZWq6FzEDWM20zH7RQf92A2ODVW44Uk8Z6Vdu5AWWMdao3JJdVPaqp62JcWVSpCfKeO9MU5IUdD1&#10;p7ShAfSqiz4k/GuqKbI9myvq2pXcW21soScnlq29MaUWSLccSEVh3cks86GAqpB5rZtpiFVXbc2O&#10;TVVor2aSX+ZUYWNALu6GniIjmo4HBqVnBHB6VwO97F2LcBATmoWK7jTFmA4NQtOAx4qYxdyo6Hoi&#10;VOp4qulWEr9WTPEiSLS0gp2KGaDcUlOpKEIbilFLQKGAoopKKBhS0UUAJikpxptNCAmkoooCwU6m&#10;0opNDSEPSmEVKeajNSzREJ700/dPvUjDrioz1C+tQUWrBBHEXPU053zmn7CkQAqLyya2gtAltoND&#10;HNPEmKjKkGgCtLE3Ji2QDTlORnsKh7cUxHKOUPQ1NhqZcDAjilD4qBXCsRSls0rGikXEORSPUcT9&#10;qe3NQ0ap3QgpCc0vSoXbBNCVwBsZqBuAc04vzUcjjHXirSKRSuDgE1TibG6Q9SalvZB0XrTIYy7J&#10;GBnd19q1cbo9CjpG7L+m2xnm8xx8orTkO5/YdKfBCtvahQO3NQk1ySd2cs5ucrgzZbJ6CkYgnIpD&#10;SHpQICaSikoAM0lLmkoADSUUUAFJRSZpgFIaCaTNA7C5ozSUUXGBNJmg0UXAKKKKLgFFFFIBaO1F&#10;FAwqnq2lW2s2pt7hQSB8p9KuUoAHPftSkk4tPqVCpKnJTg7NbHNRWZ063+zEZC9Kkg5xWxeW/nRO&#10;wHz9qyljMOFcYNfM4zAfVqj5dYv8D1qVb2qcnuxZ1ytVY+HqzJKCMVDsxgivPnq7o2jotSw2DHWZ&#10;crkH1rSI+QYqlMPmordCqTszDulIiBxkg0aqvmQwSjrgZq3PH8riorhN+lo3pXJZxbR6UJ6xfn+Z&#10;UsyFet63GUBrAtuGFbts/wAlFK1ycUi4h4x3psg/dnPU06IZyaa5zkV19Dzl8RjXKFecVzt8f31d&#10;HfyYU1z1xG0kgNcrspHuYN9Wa+kR/IDXSIMRDNY2kR7YlzW6wCQZNaUbWueZjJ3qFO5IWInNcXqG&#10;1rotnvW/qd4qIV3Vx9zcF5DzU3lOZ6WXUZL3jcsrwIixK3FbcSZj35zXH6cS02OtdtZR/uBmo5LS&#10;sTjoqm9CvEjz3IyMBa2QVjj2r1xVAgRy5HQ1ZDArWlK0WzzKvvW7DCxZsHrTeME0rcPRjgin0BEL&#10;H5h70/bkVGw+epRUWLZXbKtTlPNSsmeahI20mrFJ3LA6U6oY2zU3aruZSQ4GkPrSAGlP1qiRki5F&#10;ZOo23mwkY5rY/Cq1wistRJXRvRm4yTOJlsWQMcdKzZRyR6V2k1sHjcAcmuSu4TFOwPrV0pu9mfQ4&#10;Sv7S6ZnsOahcVakXNQMvFdkWenFkYNaekXrWV6jZ+Qnmss8GpAePenOKkrMKtNTi4vqdjqu2aBZl&#10;Oc1nWg3ygVBp+oeZaNBKc46UWsmy4z2zXByOKcWeXGlKnFwfQ6S2wCOea0WG5BWRaH5wfWtZMspF&#10;c8dzyq6tIcPu1SuACDV0HCYNVZk3ZxTmZ09JGZIOKgCktVmYbDt7mqwwr9eaUT0YPQv6Zbm41O3j&#10;7hga9adNkEYx0FeceEIPtWt7sZ8sZr0yTkEe1fX5FT5aLn3Z8nn9RutGHb9SDAYVYhQBc1AgO4Dt&#10;VsYGBXtyeh89BK7GzMVj9zUKfKuPWnS/NJ16U9EGOaS0RT1Yqj5adR7CikNKwUGkJpM0DEYU1jgU&#10;pNMJzTBAOBmopME5Y/SnM1ROOOTVIpJXK7SS28oK5INN1C4F0YbKP/WOckjsKmDDduNeW/EHxuml&#10;XM2m6NL/AKe42z3Cn/Uj+6v+179vr0JVIU1zSN6GEniJ+zp/8MSfELx+NLSXQdHnD3AGye4U58r1&#10;VT/e9T2+vTxskkkk5J6k0EkkknJNFePVqyqO7PssJhKeFpqEPm+4UUUVmdQUoBZgqgkk4AHeprOz&#10;udQvIrSzgee4lbakaDJY1794B+GNt4bWPUdUVLnViMqOqW/+76t7/l6nSnTc3oceMxtPCxvLfojm&#10;fAnwjacRan4ljZI+GisTwW95PQf7PX1x0r2eKKOCJIoo1jjQBVRBgKB0AA6U+ivQhTjBWR8fisXV&#10;xM+ao/l0QUUUEgAknAHUmrOYKy9d8R6V4bsjdapdpCh+6nV3Poq9TXB+NPi/ZaQZLHQgl5ejKtOe&#10;Yoz7f3j+leIapq1/rV895qV1JcTv1ZznA9AOw9hX0uWcO1sTapX92P4v/L5nJWxcYaR1Z6N4j+MO&#10;oam7QaXH9hszxuJzK49z/D+H51w0mpSzSbn+fPJzzkmsbJzT1crwCcelfZ4fL8Pho8tKNjyKrlUd&#10;5O5cmnGSynk847VUaRiPmJx2prMSSM/gO1OEfcnr1FdaioohRURoJJ4UE08K7Eg8ZoBAyAOaUMM5&#10;HGDTY2wyVOP50qsCSCOhoOGyeabjrjjtSEEo25IwRVcjmpmLdM8UwjnJqo6Fx0QK+1ccVJHOU+uK&#10;iwOtGM02kxtJkjyluaYCScnmkC5+tKU460aILJAxBAOMe1Mx+NO9/wA6OOKENDcUuPWlxjmlxTuF&#10;xuMUAc07GKkQLyTSbE2Iij0rSs0CjeVGQMj0qoCAnTk0IzAEBiAe1YzvJWMZXZpSXbA/M+VOcgHP&#10;NMW6jUEgMc9ieKzzkUuO+T71Hso2J5S01wzN97H9avWss0X+qClm9RWdbIGlBdTgckDr+VbVpDHO&#10;Ms5ClMAdFH496xrOMVYm2pVuZ5pZCzJsHcEcGtLSNKk1FGlMjRxR9I1+Use9Ujp08YZWdSR6c59K&#10;7bwzZeTaq8kzSSOMkY6HvXHiq6pUrwKhG8tQ0XShb3J2F2IIO8gKa9Cs5SYxkcHvWTbwK4+70HU1&#10;pQgIuOcD0r5bGVXWd2d1GHKayTYTjpntUguCV681mh8DOTUyvkYz+Vea6aOtTY6WbPUcCse6YSEg&#10;L+PtWowLDPGB0xUZtWfPHFa02okyvIwvsp6lfapIYJFYOhZSvQr2NbiWQJyQMVYWyG3IHPritZYl&#10;bEKiw07Vp1xHdAuOz45/GtyORJUDIwINY62jLztJqxFDLE29cjPavPqxhJ3jodlOU46S1NKimRuW&#10;HzLg0+uVqx0p3CmSxRzxPFLGskbgqyOMhgeoI70+igDxXx38I2gEup+Go2ePlpLEclfeP1H+z19P&#10;SvISCrFWBBBwQe1fZFed+Pvhja+JFk1HS1S21YDLDolx/veje/5+o5KuHvrA+gy/N3G1PEPTv/n/&#10;AJnz1RU97ZXOnXktpeQPBcRNteNxgqagrjPpU01dBRRRQB6N8OfiTL4clTS9VdpNJc4R+rW5Pceq&#10;+o7dR6H3+OaOeGOaGRZInUMjochgehB9K+Oq9G+HHxFk8PSppOqSM+lSN8jnk25Pcf7PqO3Ud89N&#10;Ctb3ZbHhZnlntL1qK97qu/8AwfzPe7q5jtLZ55CAqiuFkjuvEN8ZCzR24PBrW1G4Ou3aWdq+bcYZ&#10;nU5DD2NakMEdrCsEQG1Rya8+vzY6o1/y7j+L/wAjy6FsLC9vff4Iq6dp8WlxERHJPUmpzginsc8U&#10;xuK6oQjTVoohtyfNLcYelRsacxxUDNUSZpFAzVBI9K7VXduDWTZ0QiNkfIPNULiQIh5qWR8MazL6&#10;UqprCXkdcI2MXUrnduz0rmJ3xNlTwa0dSu97snQViuxz1rWktBVVoPB/eHPep7Y7ZEI9aqgnB9ak&#10;tnIlUnpXXCTdkeZUi2mXNZwbiMqeq81mGtHU2DeVxzis5hivFmrTaP0TLP8AdKa8iFzVvSH2Xm7u&#10;OlU3FT2BAuAaU1eDQs4dsDV9DqjNuj3A855qOVhmqK3G1sZ4NKZixNed7Npn5BBu1i15gxUXmLGG&#10;dyFRQSSewqDzsGsbxDqBS3W1Q4aTl8f3f/r/ANK1pUHOaiup04PDyxFZUl1/IxNSvW1C+knbO0nC&#10;D0XtVSiivoYxUUorY/QoQjTioR2QVqeHNCuvEmu2ul2ow8zfM+OI0H3mP0FZdfQfwj8Jf2LoP9rX&#10;UeL7UFDKCOUh6qPx6n8PStqVPnlY5Mfi1hqLn1ei9TutK0y10bS7bTrKPZb26BEHf3J9yck+5q5R&#10;RXp7HxDbk7vcKKKKBEfmxMSCw4Pemu1ucEhGI6YGTUpUHqAaAoHQAfhTJaZmmKe81GKWaLy4Lclo&#10;znlyeOfStLcPWloouCjYjneNIHaQ/IASfpUdrLDc2iNEcxkccYqwQCMEUAADAGB7UX0C2pA0EW5W&#10;OQVORg1MCDS0UXGlbYae57VxXi0+TeAt0kQYrtHBKkCue8V6f/aFgkcLA3sPzondh3FD1ViNndnL&#10;WDhdoBwc1d1OCa8dHGPkXBz1NN8M2qTwXrXEZ2xxHdngg1yt/wCL00thF5jXEKggn+ND2HvU058l&#10;ky3TctUaxv0TWJbaQ4ZxtUAd8VjNCdzHA4JzzUmneKdB1C6E00rRTRfMyyrgj8axbrUorm3u7m1Y&#10;ShSdgD4BPatZvmRMYtMvxxsJHJxt7c1YjUcsWHHA5rikvtZe3ytjbqe2Zev60qajrSny2srVWJyd&#10;zkf1rLkXY0udZIAt4PmXntmqur3Bj1SxT05PFZdpqCGFZ78wJOsmAsbZ4q69/Df3cbxAsgXaz7eA&#10;KzcbPUtu+xZiRpdyj5mzwBWpBbG0smj6sSWY+pqTQ4Vh0xbooBI5IBPfng03zCCykEsT25ovd2RL&#10;dtzq/BQJ024LH/lpwK7Cx3GFioHJ71znh+zOnaREH4eYlyPTPSui0w/upB6NW9rIxveVy0POzzsx&#10;+NRXtqLyDymxjOameWOPG91XPqaYbu3H/LaP/vqkm90aKXK7plK3s76C5j/0hHt1GCpHNX3EpxsZ&#10;R9RTPttt/wA90/76ppv7Uf8ALdPzp3b1Jck3dseon3fM6Y9AK5jxFpOqXWqJcWsqeUU2lNtdEdRt&#10;B/y3T86adTs8/wCvWnFtO5Emn1PLPEXh3xbIbU6VtDq3z5XjFXtI0TxLDKRqCpICAQVXgGvRP7Us&#10;x/y3X8qQ6rZj/luPyq/aPsZuKfU5RNJ1aaeHY3lbXDbiOK6+eOV7UoZQGwMtiov7VssZ88Y+lRza&#10;pZNC6mcAEHnBqW2xwtF3uXI95jX5weOvrWX4jZINLa5mj82OJg2z3zwafaaxYfZUCz7gvGcGqeu6&#10;ha3mhXkCMzu8ZCqFPJ7ULcKjWqNWGBLq3imfDF0Bz6U8WEYIOTx2qr4elkl8P2LSoySCIBlYcjHF&#10;aeaTuNWaOQ8eItvp0F5IN/lyhVP9zPeszymaMN5zHIHNdJ400+XU/Ct5bwoXlwGRR3IOa5a1F6bO&#10;ISWNwJNg3DZ3raD90ymveFa3LDmVsU1bKEMGZd7DoSKsrDeHGLGf/vmni11BjgafKQT3q+YnUypt&#10;FsZ5PN8sLIT1FUn0m7sZPNspnjI6FTiuwXQrx493lgHGduearDS9TeQJ9lwufvFqFO3UOV9jmn8R&#10;zwKV1m0S4RB/rQMOPxqm1nHrtyl1pWrFMciObr9Aa7mbwtJOhEqxnPrWBL4J1BZj9lhiUDph8Vca&#10;yBxfYnsL25hXyNUhMMqcBzyrj1zVrw9cJa+OpYVcFLu23DB4JU//AF6qW+neKNO+WeCKeHphmyAK&#10;lSOyg1G3vWt2s7uE/K6Hcp9QRSlySTsNJppno9FYVp4hV1zMgK/34jn8xWtDeW9woMcqNntnmuSU&#10;JR3OqM1LYzYruS38UTWLnMVxCJox6MOG/pWzWTqWmS3Gp2WoW8qpJbbgwbo6ntWlEzlf3m3d/smk&#10;9rihdNpklFFFSaHg/wAYfB/9makNfso8Wt42LhVHCS+v0b+YPrXl1fXmsaVba3pF1pt4u6C4Qo3q&#10;PQj3BwR9K+U9c0e50DWrrS7sYmt3Kk44YdQw9iMH8a4MRT5XzLZn1uT4z21P2Uvij+Rn0UUVznsH&#10;W+Eb0TZspD86fNHnuO4/CuseP5uleW2V3JY3kVzEfnjbI9/UV6taSpe2KXMXKSKGFfP5nRdOpzrZ&#10;/mfMZvhvZ1OeK0l+Y1BSspbinxphjT9mDXmX1PJjFlQLsb1qxGoxk1HINrUGQharVmiVh1yVEfFZ&#10;0RzJUjyl1IqGBT5vNaxVkykbtkFZeauhQvaqNiwTirpkDdKXuuJVitOo6msy4OHxWnc8x5FYt2Wz&#10;WcFeRjMtwkAdeKJpE6ZrOE5ReagluSTkHmtY03cUZLoTyqDIMdKWJRggjpTYQZACasLGUI44NU3b&#10;Qpu5DsWTIx0qqYcN0rdWxxEGxwaoz2/LAdaUamtieVb2G242AGtWFlCAs3IrnllkgfDZrUtJRLjP&#10;eprQdrmTp9jrNOQXUIYnJWmXE5jc5bgVBosrK5jU9ah1NisvPrXHKFp8q6lThaxDPceY+M02JGDZ&#10;HSmJGCc1bdktoA5GSa61h1DclLlIVtE87zNgzT5IPl3AdaktroTDG3B96nBUkg9KyqSSNuhTiX5S&#10;DVW+sluItucGtJwqnjpVe4BZPlHNc8JtSuiFuc9CWtWa3Y8GtiwUAdc1nT24lYsM+aO9WLCXbiJj&#10;846n1rrqe9G5XN0NS9UfZw3pSQXH+jA56VFdyA2xBYdazftHkxuvO49BWbjzbGcmlK6FnnZrkyjl&#10;RVeS6L7mwfamXUzW+ns+PmPSsu3nke3LycZ6V1U6V1cuCu7stST8EGqUkxGdpx7+lNkPqaqzMx4H&#10;SuqFNGk0lsS2DvNOzDcUTq3rWzDqCP8AKgyO9YU2qR2lktrbKNzffNSaa+xwAQQ3WnVpcycmvQxc&#10;tTsLTceexq6E+U8dag050ZAvoOtaGwAfyrxakrSHGLSKEimqzA5NarRjPSoTACc0RmhJHeoasoc1&#10;TU4NWI2r9TT0PERYpe1MBpwPFM0FoxRmigAoopDQAUE0lJmgBwNGaZmjNFgHE03NITSE0xC9KUGm&#10;k0maCbseKWmZwaeKRcRaY1PprVDNCM9DTAMyKKe3SmBgsyk0kUjSJ+UDFJj2qXaCAR3pGAUdeatM&#10;05dCFkU0ww56VPjjnFBBUcVSkS4plUxlahmXo3oavhh/EMVE8IZXA7iqUiJU+qK/BG4HOaFbHaiE&#10;EIVYcClyDjFUyU2Sxv8ANirWc4qiPlOatQtuFRJdTaEr6D26VXk61YbjNVWOWNJGjGHpUTgFDzzU&#10;rHiqk8ojUk1pFXY4q7sjLv3/AHoCHkVtaLaEKZ5B1HGaxtPge+1IlRlAeSa69EEahVGFFFZ8uiOq&#10;pPljyoSU/LVPOSas3OdoqtXLsZx0QhooNITTGBpDRSUwCiikoAKQ0ZpDQUB60hpaSkAlJSmkoGFF&#10;FFACUtFFAWCikpaAsGaWm0tABS0lLQAUA80Ue9ADsZqjfW24BlHNXc5FKMEYaoq04VYuMupVKcqb&#10;v0OZZGViDUw4UZq7f220b1HFZUkhXGBn1r5GvQlh5ckj2ac1Vimi12qnNyxqzG+5QT1qvcIc5XvW&#10;NTWOhpDSVirLHkn3FReVnS5ARjaavKhBCt6cmqDajFNdS2CYOBk1jyu9zohKT0S21M63AAyelado&#10;4JAFZMZPmPH6NitexjwRmsIdDqxGzbNFOGpJDjNL/HkdKjmODXW9jzkrsyLwZkIrNmiw4IFasyb5&#10;Sagli+YVySi27nqUp8qRe0tcxDPY1o3r+TbMxPGKr6ag2EVn+Jr0w2/lqwya6I6Uzi5HWxCijldT&#10;vTNMwB4FZBJZsDrSu7MxJrQ0XT2v7nI4VTzmtElCNz6tKNCnd7I1NAsG83zHHykV18ahE2iq9vCs&#10;MSoq4Iq0ANpPesYq8ryPmMVXdad2VLgYXNLCxKiklJYHIpsDdqjaRNvdLDdqY5ORipcZppQ1TVzN&#10;MgfqDSpLzUhiJpAgUdKWpd1YdvyOlRuAwx0NSDkdKaVz1pvUlaEK5VuKsBgfrUDgqeKfG2cg9amL&#10;sXJX1Jgc0EYxQgz0pWUgZrS5l1GluKikGQaeaYSealu+haKypya5vXLTZLvA611SAFjxWdq9v5tu&#10;SByKSdtTtwtbkqo4h0qsy4JrSeAqarSx811wmfRwmiiy0gyKmK4JphWtkzoTGqxRsqau29xhhmqJ&#10;GKcpOM0pRTQpxUkdhYzfKrDkGt2FxsA9a4fR78JIsUh4zxXZxLmMMOhrzakHCdmfPY6jySsycct7&#10;VHKMnFSrwBmmTEKMiolocKepmXEY3E+lZ74yTWnKBgk9TWbMm3J9KmD1PQos7L4fRZnmnA7YNd2e&#10;QfWuP+HkY/s6aYZyxxj0rsMd6+7yuHLhYo+IzmfNjZeWgRqcj2qUsMH2pF6USDK47V3PVnnqyI4x&#10;vct6VMfUnAqpJc+SMIMms27FzeMP9IMajsKUppblwpNmyZY05aQAfWmG+s/+fmL/AL6Fc3caXHOu&#10;2S4mb1+bFVR4fsETCu6Oepzk1n7aJ0Rw8X8TOvS6tpDhJ0P41IFEnIYEexrgG8LWzSb4r243/wC0&#10;3FTw6bq1m4e21FpEX/lmemaSrRvoN4ZW0kdqVC9aY3PSsC31fUoiBexBx/sVsQXsE6ZDgMeoPatI&#10;zT6mEqUobjmOKjc4GetOkBxntXGeOPGUfhbTikRV9RnBEEZ52/7bew/U/jWjajFyZpQoyqzUIrVm&#10;Z8QvHY0S2bTNOcHU5V+Zx/ywU9/949vTr6Z8QZmdizEsxOSSckmn3FxLdXElxPI0k0jFndjksT1J&#10;qOvJq1XUldn2eEwkMNT5Vv1YUUUVkdQVd0nSL7XNSi0/T4GmuJTgKOgHck9gPWn6Lot94g1SHTtO&#10;hMs8h/BR3Zj2Ar6U8GeC7DwfpnkwAS3koBuLkjlz6D0UdhWtKk5vyPPx+YQwsbLWT2X6sreB/AVh&#10;4Psw/wAtxqci4muSOn+ynov6nv2A66iivRjFRVkfHVas6s3Obu2FFFcx4x8caZ4Ps91w3nXrj9za&#10;ofmb3PoPetqNCpXmqdNXbMZSUVeRr6zren+H9OkvtSuFhgQd+rH0A7mvAvGvxP1LxMZLOy32Wlnj&#10;Yp+eX/fPp7D9a5zxF4m1TxVqRu9RmLYP7uJeEjX0Uf171lgYGBzX3uVZDSwiVSt70/wXp5+Z5WIx&#10;bn7sdEQbeM4owc9PxqUdenvT0J4zivornG5EXlNtzjg01ht+tWiTtPTNQkZJzSUmJSbIxz+FL0FK&#10;EAHFGzHWquO4qgEZLYx7U9Ap7Zx+tMIHvQM/jSYnqTEKTle3Y1GxyeDSZHvzSfWkkJKwmMCkIz9R&#10;S4xRgjp6UyhpGegoAp2OBSYxkU7juJ+tGBTuvbFHA4P6UBcaBjntRin4+ntSYouFxuARSgdqfjI5&#10;60AY4pXFcaMVYt7Wa5fy4Imdu4UZxTEjLMqjkscAe9d/4N0O4eByyKqs3zH+JvauXFYmNCm5sm93&#10;ZHDG0nWfyDC3mYyFx2q1p2lT6ndeTbgFgOWboK9l/wCEXtnVd8Cnac7sc1qWWgWlsg2QoPouCa8S&#10;rn8FH3VqarDyZ5/pfw9t5YALnc8rDBYPgKfYV1WnfDHRIo0EsBmlHO6RiTXVwWiRngcH0rQiwg47&#10;+teDiM2xM/hm0ddPDxW5yd18PtJnjQfZkXy12jA7VTu/BFqlmYFQNHj7o4x9K70upHb61DLKpXHF&#10;csMwxKt7zNnQpW2PLB4U+yyphyyJxhzyR6Gt+ztkhACgD0ArZvbcTZA4JqW00obSSOQPTpXXVxsp&#10;wvNnKqKUvdKsHOOMDFTkFgNvNbEVjGUwIyD61PHboikvGuVOOB1rz5YhX2N1SkY0cZDbTnOfSrsV&#10;qW6DNaLwROAQuD606OLYBWEq91obRpWZXjs8g0/7Jg4HSrWQBShqxdSRryxIY7VR1FThFA4FKGpc&#10;1Dbe5pGMRMClwKM0VJWgYFFFGaBhRTS2OaFcN0NFhXQ6iiigZyPjjwFY+MLIv8tvqcS4huQOv+y/&#10;qv6jt3B+cdW0i+0PUpdP1CBobiI4KnoR2IPcH1r68rmvGfguw8YaZ5M4EV5GCbe5A5Q+h9VPcVz1&#10;qKnqtz18uzOWHfs6msPy/wCAfLdFaGtaLfeH9Um07UYTFPGfwYdmU9waz64GraM+tjJSSlF6BRRR&#10;QM9J+GvjpdJmGj6k4FrKcQXDf8sm/uk/3T+n06e1O/yj9TXyZXrfw68feZBHoeqyZlQYtZmP3h/c&#10;PuO35fW4vTlex4uY4C79tT+f+Z6qR3qNxzWXPr0MOctwKybnxXCwIRxmqkzy4UJs6WTPbpUDMCeK&#10;5iz8WJ5oimPBPWt4zK0QljOVasJbXNFTadmEhHOKqyPinySj86pzv8prByOqnEhuJdozWJf3RZD6&#10;VcuJgQQTisG8uVwU/WoWrOhqyMW+ZZJeOtUZB6VYu8BsryfWqoOTzW8NDF6ihsD3p6OUIzUZOGpE&#10;ciTPXmqlJWOarFNamlqS5ghcdSKzJVYfx5+laE8nmwpVRio4rsjgqDSbW5y/25j6CVOnOyXkig7N&#10;ngVJayFX3DqO1LMwHQVXhYqxPrWeKwlGFGTitTCtn+OrxdKpO8XvojUFyHbnrUwuOPvVjK+JCc1L&#10;5+K8N0keV5Gi1yq5ZjwBk1y13cNdXLzN/EeB6DtVy9uT5WwHluv0rNrsw1FRXMfWZBheWm68t3ov&#10;T/h/yCiiius+hOr+Hnhc+KfFUEEqE2Vv++uT2Kg8L+JwPpn0r6dACgAAADgAdq4r4XeGf+Ee8JRS&#10;TJtvb7E82RyoI+RfwHP1Jrtq9GhDlj5s+MzTFe3rtL4Y6L9QooorY80KhmkmTlEQqByWbFTU10WR&#10;CjDKnrTQmm1oUxdzk4KRKc4wX5pHvZkjZysWFGfvHkUSQWNhBLcXMgWNfneSV+B+NeQeM/jRbWBe&#10;08Oxh5ACv2hxnH+6KpWZl7/c9gF4/wBnE8j28UZ53O2BWNc+OfD9rKY5tf0tGHUecD/WvkzW/Fmt&#10;a65N/ezSAnO3ccD8Kw9hY880aIpKXc+0Lbxnot8jG217TZGHO1ZASfwzWr9qma1juEmRkfGMJ618&#10;QwTeQw+UEflXtPw4+JMkIisLgGUoPkG7kgfz4p6dBNNdT3lnuVmSLzAS4zwnSmwSyzzzQ+cweIjP&#10;yjmo9K1ux1aBZreVSSOR3HtWkEVSSFAJ6kDrU3BRvrcqT3BtbWSZxuK9PesPQk+06rc6jNMZJW/d&#10;qOyCtXWAZLGeJD+8Vd4HqK4fSNUmh8PXkVtIBfTXPlKf7ue/4VpGN43Ik7Mu6xr0kd9qFhFapHGV&#10;xJNEwJGe5968h1e2s11E24vmSdcuVdOCPrXo2ri18M2UdqQ00ciFpmP3nY9ya5jwre2GovdR3NpG&#10;9uJcFmXkZB4zRLlTWh0UU/Zym9jG0fQDfx3bwrJcgvgtbrnHGe9Q6doZfw5qaNFMSCf9UMoCP7x7&#10;V614aax07w/HHp8MUdzdM/y+wJGa53wtp2oadD4hWO7g+wytIzxP/ExHOKhwTTYvatXicRrNm+oa&#10;DpbwWohlt4BGzQxt+875z3qLwtZnUL5Y7xi8kP7xZGUsSuehA7V6to72k3hvT4/taxIuUYcHYB2r&#10;B8MeGbez8YvPaXzoULbMHgg9R9KlJ9BOS1RxT6J5mp6lNJbMQHLLtGAB2Nbui6bczaeyW8IMJzuk&#10;zxXT3IkuLvX3kt2LlTGmFwAar+F9Se28PTWM0TRmNjlyMBqTpqSbZaqNKxC1pe6dEonLeS6jhVyM&#10;e1dHp2naZJpn27T53nk28h+oPoRU9hf2t/ZrazRltucMeoHqKrmC30S8aaAnyp+GA6E+uK0jGNtF&#10;qYVG+Z3NOx1dL+1y4HnRnawHFbmmXKrE+VblsggZFeaadLLDrNyhbgk5r0vQSDpSOOjkkVVSCTJg&#10;9S7NJAcGSIv6fLmoPNtf+fRv+/dXC1ML4rMu6K6PbOcfZcfVKZJLboxX7Gxx3CCrPmUhlx3oJuux&#10;V+0Q9rFv++BTzJCE3C1yfTaKlM1MMvNMG12K5uj/ANA5vyFSeahjybPn+7tFPMvvTTJQF12K5unB&#10;4044+gp0dyJMh7EoPoKlD5pQ+KLiuuxQ8t7UbLe3LITnoKngmnB+ayJyepxVnzPelEvPWndlObe4&#10;x2nAzGrH/Z6UiT3irzbkn3arIfPNOBzQHNpYrEXDJu2kOf4d3Skia9U8wqR7tVyl3UXDmZA6zMMq&#10;oDem6mRLdq4LKmO/zVbB96WlcfM7WKzpcO+fkA7c09IpAPmC59qmoFFwu9iF4ppOrJjtxSJA6nPy&#10;ZqxRSuwKL3Ei6jFaTorJKhKkeop82mWc4w8KfgKS/WNZLa5kOPKkwD9eKu8Uyjn7nw3GW8y2YxuO&#10;hXis+a2u7f5bmASgHIlT5WH+NdhikZAwwQCPeqjUkjN01uc9Y6u+zaJlkYHAil+VvzrVh1W3Ztso&#10;MDD++OPzqO70WzuyGaPDA8EVQbSr20yIZBND3jkGRTvCW+glzxOhBDAEEEHuKWsTR5pY7meKZPKj&#10;dgYo/wC7xz+dbdZNWZtGXMrhXlPxn8LfbNMi8Q20f7+0AjuMD70RPB/An8j7V6tUVzbQ3lrNbXCC&#10;SGZDHIh6MpGCKznBTjY6sLiJYeqqi6fkfHdFa/ijQpfDfiO80uXJEL/u3P8AGh5U/lj8c1kV5jTT&#10;sz7uE1OKlHZhXdeBNT3wTaZI3K/vIs+n8Q/PB/E1wtWtNvX07UYLtM5jbJA7juPyzXNiqPtqTh16&#10;GGLoe3ouHXp6nrgAD04jJ4ptu63ESSxncjqGU+oNOk+SvlFHTU+QWhWnGWxUTjAq2gEhzimTx47V&#10;VmMzJF2dOpp0SYINLPkHpUQlwK1V2gT0ZfDbcYqZLkgYqgkueveleTZzWbgRc00Bkbk8VWvIk7VA&#10;NREMZ5rndV8QmMkKea1pUZzdoou6US9NIBIVbgDpTUCFhXNprDzH5z3rUtrlXwd1dssPKC1OVO7u&#10;dJbxjaCBV1IdxUHrWdY3ikBT0rZiKkqRXl1eZPU2umixMuyAD0FZLrl84roLgDyR9KxD94/WnO6s&#10;hpFKe3VzyOaW3j2OAAavLGrnmpFtxnINXG8lYTSsT2Enk3aN60/WiwlzjgmoEUrIrehrV1OAT2iO&#10;BzissTFwqKTIbujHT7vWrdgFuXIm/wBWnrUUcR2gkdKd9lwoCsRvPY0+adR2E5O42Rs3bCFTtB6g&#10;VM6sEBwQa14IILKxyygvjqa5a91pPtnlBu9VUwsopdylDqXGZiKdESeDTrcCYAg5zU7QFTkcACuZ&#10;wl2Go6GbPCEl3AcGs/UcWcJmX/WnoPWtiRSUIx0rmtcumOp2qhcqhBxW+Hi5SsZSvHQ1rJFurIyy&#10;EhgOhqq48+9VQuABVpnUqXh4+XJUd6o2115kbPjEy8YrRa3cUTzLYi1kEKiDoar/AGYmJVIwoFGr&#10;RXFxdQiM/KMZq95eECN1ArbWEIo3i9LmBcQshIzxVJ5QrbVyznpjpWjqV9biX7HCCZsYPsag05jp&#10;UU0t5B5uR8uR0rtp35byE5O2pktayQzMZBl2NXrNzbSjI4PUU5bz7buk8vHPHFXrbS1lt96vmRug&#10;q6lSytMxu+pv6XcrMuwcYGRWotz8wRzgjpWRYeFdZS3kuT+7WMZGe4ospJNSvY7ZQTIhwTivLr4Z&#10;qQXaZ0EbySONq7gO9TFfUc1jx+ITbaz/AGOsfzL1etVmkZicjmuSdGNO3Poyr2OuDDNTIelVwRip&#10;Y2yBX6hDY8ZqxbB4pw561GpyKkWr6FodilpM0ZpDF6U2lpKAENNp+aaaAsxDQaWkpisJSU7FGKAs&#10;N7UU4rQBTuOwmM1IopAKeKllRQmKaRTzSGpNbEJFRyLuUEdRU5GQaaVGPrU9QsWbWXdEATyKmZd4&#10;96z4jtY7T0q1HchuDwa0t2CMr6MRw6DNKlww5cVOMEZPNNeNSCRTuuocrWw3zo5BzwKUAFSUIrPn&#10;WbB2L+dVrZrjzB5pxz0FWqd1dMyddxdmjXRCFO4dahdAPu1YWUtgDmnnYxwRio5mmbOCaM8gmpoH&#10;CnBqWS3zypqsQY2+YcVV1JWIs4suuM81AQMEkVJGwKZJ4Fc/q+vrbFkTnFFOnKcuVG6fMXLu4ROr&#10;Yx0rGvLlpAIkOXc8Vh3PilEf97GxC8k1t+EkTWpm1HB8tThQRXdOhOjDmmtDaFonTaRZCys13D94&#10;3WtIDikPPbilxxXlyk27ibuyvdHCiq2asXfQVWPakzSK0A0hozSGi4C0lBNJmi4wzRSZoNMLCUma&#10;U0lBQhNGaDSZpALSUZpM0BYU0lFFMdgooopXAWikpaYBSikxSigAooooAKUUlApCFooooACgkQq3&#10;esLULc277sfKa3vWq9zbfaYthxmuLHYSOJpNL4kdOGreznrsYKOAKmDI457VUkVoXZG6g4pkcvz4&#10;PSvlOZ03yvc9jkuroZrl8mnaf5jHEjcCsHw/au9890+S8inFVfE13LqHiG1sEBdV42gV33h/Rvst&#10;qZZlw23gelfVZXgKP1CdWe89vIxxWJeGjGnHd6v9DlYk23sgI5zzWlGNr+1VzCYtRlHYsaubdpr4&#10;yMWm0+h6NWd7ehYUYQGmTcjNODjZiopWyMVs2csU7lXYCSe9Bjz1GaXkNVhE3Vna7sdDlYsWPy54&#10;xxXE+JrkNeFR2rr55/skDuP4RXneoz/aLl37E1pu1HsdeV0eas6nQoucniu58M26QWIlx8xrhCCD&#10;mu/0NydKjGPmIp1tEkejmt/YJLqa7EbgexprsADio9zdD1FDtuFZvsfPKNiEEMTk06BfmIpmPLOe&#10;5qWNsc96zW5rLbQsjirCIGjBxVZMk1chPy/SuiByz0GMmB0qpKwBq3KSAazJ5PnxU1JJF0k5FhOV&#10;pTg9abAcpTm6VKWlynuMZQAcCq4BDGrWMiomXBzUSjcqLHRuRU24mqqnmrCsMdacXfQUkDLmomHO&#10;B0qYndTCvpTa6iTItu1qZNH5kLipGBPPpSDeUNJmietzlrm2Bc4FZlxDg109zGFcjbzWbdw704FR&#10;Gbi7Hs0K70ObljwTioCAOK1JYSCRVGWPB6V3Qnc9WnO5XK5pmMCpsUwitUzdMiyVYMpww6V2/h/U&#10;Re2Xklv3iVxLDBq3pV62n3qSg/KTzUVqfPHzOfGYf21Ky3Wx6Kjb0weopHXcv0psLrLCLhPuuBSq&#10;3WvP06nzFmmUp1wpPpWdOMoT6itmZMocd6zp4vkwOvesk0mddGaO2+H7D+yJV7hq6s5zXEfD6Tid&#10;d3B7V3BOWwK+/wAud8LD0Pjc3jbGzJB0qpcXBJ2L2qeV9icHBqgUJJZjya6ZSsjkpQT3GOSBxyaY&#10;N4H1qUijHy1z8t9zqSSRVZDk5NM8sEHnn1qZ1JqMjiocUWnoRgbfuqM+tG/aRu704cVXlJBzjgU1&#10;oikk9C5lCvJzUL20ZO5R83aqi3YVsYyaueeqWslxcMsUEal3kY4CqOSTRG61QneBna54jj8L6XJe&#10;XbeYBxHHnl27KK+fNY1a71zVJ9QvX3TStnA6KOyj2FavjLxPJ4m1lpULLZQkrbxn0/vH3P8AgK5y&#10;uepUctL6H0eAwSoR52vef9WCiiisj0Aq7pOlXmt6nBp9hCZbmZsKo7epJ7AdzUFpaT313FaWsTSz&#10;zOEjjUZLE9q+k/AHga38H6ZukCy6pOo+0TDnb/sL7D9T+GNaVJzfkcOPx0cLTvvJ7IteC/Bll4P0&#10;oQxYlvZQDc3GOXPoPRR2FdNRRXopKKsj4upUlUm5zd2woorzX4jfEhdDSTSNHkV9TIxLKORbj092&#10;/lXVhMJVxdVUqSu/y82YVKkaceaRd8ffEi18LxPY2BS41Vhjb1WH3b39q+fr++utUvZby9mee5lO&#10;53c9TUcsjzyvNK7SSMSzOxyWPuTTdnFfo+W5ZRwFO0dZPd/10PFr4iVV67DcHI9qCuM4zmn9epoA&#10;x0r0rmFxuD/9ekx2HepMcZHrRjB9qLiuIOnNIQOnrT8fpSDpRcLjNuOx96CPyp+Pz70bf09O1Fwu&#10;MwPxoxT9vXg0uzPYH2ouFxhHT1pNv51Jtx2pMZyAPwouFxm3ikxnqKkA45oxRcLkYXnjv1pSmP6V&#10;KgK/1oJB7ZxRcOYi28ZpNmRUwGevpSFfcH0ouHMRgZ5pdv8Ak04LU0Vu0pUZVQT1Y0nJITlYhCFj&#10;gcn2rYsPDlzd8yHygenrVnTLK3iYGWQM+crkdvWuotrmPCqmRnv/AFrz8Ti5R0poSdyjYeEbSOSN&#10;vOk81eu7GCfpXoWi2sVpHgBQOM4H61zkdwkLAkr1ySatxa3CreWkvz/wj1rwMW61dWbubU3GLuds&#10;JEx1FOW6izgMM1xE+uNERlv3hPABqlHrkomIbO7vzxXnrL5yVzd4mx6G16itww6dKRbwNLjORXCt&#10;q7hlbnnnPpT01xIZVd5PlI9cYFH9nysL6yd59pAU4I4qATMxP17VztrrEd5HvifIzj6+1bFpcc/M&#10;Acds1zTw7p7o1VVS6l2NCWBYHrWnECFAGPcmqSSLjJ4z71KbpFxk9a5ZpyNYtb3NOOUDgsM+lTcM&#10;OelYyX8Zl2gAsKvRz7l4zXNOm0dEKvQtHioZJNpprS8darySZYnuKUYlOSJvNLHrSpJVQyY+tNa6&#10;2itOS+xHPY09+OpppnFZTX2e/wBKQ3mRkmj2DF7VGt5wppuQM81kfax0zzUE9+iDluatYdti9tob&#10;huxjrSC5B71yk2txREDdgn8qafEUEYADZBOK2WCm9kZPFK+51/2gEe9VGlKSBkfBFYaa7GUzzTP7&#10;ZjcblbOKUcLNdA+spnX29ws6+jdxU1ceutwx4lD4A9+lbmla7aamTFHKvnr1TPX3Fc9XDTgua2h0&#10;UcTGfut6mpRRRXMdRzPjTwZZeMNKMEuIryIE29xjlD6H1U9xXzTq2lXuianPp9/CYrmFsMp7+hB7&#10;g9jX15XH+P8AwNb+MNL3RhItUgU/Z5jxu/2G9j+h59c89ajzq63PYyzMXh5ezqfC/wAP+AfM1FTX&#10;dpcWF3NaXUTRTwuUkjYYKkdRUNcB9ammroKVWZHDqxVlOQQcEGkooA7zS/ED6tbbLh/9JjXDf7Q/&#10;vf40yYskhIY4ri7a4ktbhJomw6nI9/ausS/ivLZZl4yOV9D6USmktTxMZhnSlzR+F/gOe4Lrs6ZO&#10;c967XwnrTXEP2Sd8lRxXn5cM42nkGtPT7lrS6jnXj1rOMmzlTPTJnCZ5qhcShATuqs2ox3UAdW5I&#10;5rNuLoSkqH5FZyjZ2ZtF9Rl9NySG5rBvLredo61YuJCWYFqzWbJyaahYp1CJsjjrmq5BWSpzw2RT&#10;HwTmqIYxuTTVOJcGnE85qGQ4kDVEnoc9TYvM37oY9aglOOcVKvCBvWoJXzmvZoq8IvpY+fxHxleR&#10;srUVsDJIQOgp7ng0ljxMazxiXsZHLFe+RyoTKR0xUZPvV64j/ek461RucRxsR17V4cHzWR3RpupV&#10;UI9SjM++UnsOBUdFFdyVlY/QKNKNKmqcdkrBXU/Dzw5/wkvi+1tpE3WsJ8+444KL2/E4H41y1fQP&#10;wa8P/wBm+Fn1SVMXGovuUkciJchfzO4/iK2ow5p2OXMsT7DDuS3eiPSKKKK9I+ICiioJppoy2y3L&#10;gDIO4DNAm7BJeW8c4gaQeaRnaOSB6n0rNl8WaHBdNbSalbiVVLMocHAHXpXI3er2Uejanc3yyILu&#10;TZPJG5DgZxgfSvIvGllo/haOVdFupLlr9Q3mS/eRP7v4mtOVJNtmam29Cx8Sfia/ia8eztJZItMi&#10;bCRocGU/3m/oK8wmuhIx2Rge+ck10XhPwDrvjadzp8QECn95cynCA+g9TR4n8Bav4QvIrfUURzNn&#10;y2hO7IH/AOuqUZJaDur2MSzkiXIljViw79qf9hWQExMMn+GopU8pirDBFWdItrjUdSis7XPmytgE&#10;9AO5PtU3vpYrzKDW0ofYsTs3oq5NWre11G1uEnhgmikQhlbHSvX9Ki0rQbN7S0Cz3L/LPduAWf2X&#10;0FVb60EmZoDwB9yhwsroE7mr4E10a1al332moxcShTgSe4Feg/27qenCOSV1lh6MMcivGbZwJQjZ&#10;EhPJHB/Susi1y9gsmt5H82JwMM5+ZPx71ipq9mKVN7xPR7jWY9WsDNZttu4eVA5yO4NcRa3ltb62&#10;bxU2qr7p7fPMbf3gO4rLOp3FjtuYgXUc7ozggevvV67l0/xRZqyFYr5BlLmM7WJrrjorGLu9yDxx&#10;e/bNRkkDhLMxZDnoRjtXIeE1tf7FvppbtoQSXjZRkErW2r6xpMb22pWK31oc7sr1Hr/+qsPVbmyT&#10;TJLXTIzbIwO6FgQ2Se1W0mrI3pzcVyPZs6TwLrskhkMI/eOxj3Sc7c9MDtXVWcFlZ2N4bxfMnk37&#10;M9zj9K8v8DzT24kxCwlWUMARjIruvEmuJZadcTRRxtIQAUf+EnrWUoySCUVOryx6s2PDN9pDaMLB&#10;LUK6liWZeHPsaLCKzW7uJZF2rjjacMv0rjfCl0y6eksk7PIZSSDxtHtXQ6jqUFlZ3k0mPMeMlW7d&#10;KizWiCcbScRLTxHCuo3thGxY3BOwSD5iR61X124Sy8NBY8B2b5mHua5bwpdJcyz3E6h3YrhieV+l&#10;bGu2d3c20ZjmTyi2fLc4xVKmtmXNRp1UmzX0G4z9hkdsZOCPUVp6uzNkLn5WB+lcja6na6VFtM3n&#10;y4ACJzg0+81HUNQhG7/Ro25Jz8xH9K0jA56kk27FkXD3+qRafaYa5mkAkYfwr3z7169CEtLaK2j+&#10;5GoUc+nevKdBtNPsYxPeLMhlIWEoDuc+ua25LzRUnkia5ulaMhXzIflJqamrsRex3jTmmNPz15ri&#10;idK/tH7CLu4+0ldwXzDjH19aqx32gzZAvbgkSGMgyEEEVnyhzHemcA8kfnTDP/tDH1rilbSJbZrg&#10;TXIiXqTIaIV0i4neBJLhnU4OXOM0cors7P7QP7y/nR5w61xEU+imedNtyGtuZSznC+lW5vFVhaIg&#10;n8xCQAgIxuB70+Vhc6oXKMcB1J9AaUycE54rmtJk0u6llmtIyJIm2uck4NXdT1ODTrI3FyC0RIUg&#10;e/rS5dbDuan22AHH2iP/AL6FL9utv+fmL/voVycOoaHO/kwWe+cyFDHnHPWpJNT0S3SNvsIyzlWQ&#10;DlMdSfaq5Rcx1H2+0B/4+ov++hS/2lZDrdRf99VzN3q+lWV00QsYpFEQlDgcMp9KsR6pYBpSdNVI&#10;4yqsSBnB6HH40crC50I1awUc3cf4GnDV9PH/AC9KfpXOLf3Ft4ttdMubG0Npdxs0M6D5sjsRXUpD&#10;D/zxi/BBRaw02yMaxYf8/AP/AAE04avY/wDPb/x01YWKEf8ALJP++RTxHH2jT8qkepV/tiyH/LRv&#10;wQ0v9r2nZ3P/AAA1cUIRwq4+lOAHoKA1KJ1i09ZP+/ZpRrFoehk/79mruBSge1LQepTGrW56LKfp&#10;GaX+04z0hnP/AAA1dAxS5pXRVn3Mm9nGoW0losUqM4yHZcKpHOasJqBCBfIllIABZBkE+1XSAwII&#10;yDwaztDSSGyeCT70UrqPpnI/nVaWHaVtytqXimy0jyG1CKe3jmkESOycbj2NbgIIBHQ1yHxMsTfe&#10;BL8r/rLcCdD6FTmtvw5fjVPDmnXoOfOt0Y/XHNJpWugi3zWZqUUUtQaDWjRiCVGR3p1FFAWCiiig&#10;Z5R8bPDn2rSrbX4E/e2pEM5A6xsflJ+jHH/Aq8Nr6/1LT4NV0y6sLld0NxE0bj2Ixke9fJeqafPp&#10;OqXWn3IxNbStE/uQcZHsa4cTC0ubufVZJieek6T3j+RUooormPbPRvBGo/adJa1Y5ktmwP8AdPI/&#10;qK6CY7uteZeF9QNhrUeThJh5Tfj0/XFeiGb93k185mFL2dV22ep8rmVD2WIbWz1Llqo21JJHuzUd&#10;gQ0eavNGMVyqN0cJg3abQeKyznJror2IBScViMnzkVUdNAsNjY9zSSScHmlI2ZNUp59mauMeZg0U&#10;b65Zd2K5e8d5JTk1vXUgkYjuaqDT/MOTXq0HGmrsl2sZMalQK0LeSQMoXNaVvpIbqK1rPR4wR8tF&#10;XFQS1MJLUis5JFAJBrorC4Z/LB65pYLCIAcdKvW1iFnTb3Oa8WrVjUdkaQRpTMNqg+lY80io5x3N&#10;bl5blF3e1c/NCQST1qasUpqLHOdnYkAJdQvU10Wn6QZMPJ8oPaud0z97cgHtXST37WsOFboK0oWg&#10;3KWyHT97cludPhjQqvUVJHGHtdp5wK4vUPEc6zHLHFbfhjV/tzNE55xTxMnVjzctkKSV7It/Zx8w&#10;I4qnIrJcKedq8gVtOmZSoFQvaE9BzSjFcqsTGJm3upRrbEu2OO9eSeItTV7/AP0aQ7t3avU9W8Py&#10;XYba2ARyBXDweFbeLUZFmyzHgfWuzDVoqXNVepblJ6dDpvBl59p08CTO8Dqa6d48KTms/R9Lj021&#10;XC81emmC9qylFtuysPVFWVB1PA71xesLHJqwKSghfeupvZjNHIi9x1HavNLyYWmtGNJGmZvbgU8N&#10;T55NxMptPc6SC823Aw2ccEVUlLTanmGQKByRWdM8ttiU8E9KLaR43M7E/N3rVUUveRy2tI6C1uS8&#10;zZ5x3qd3DRPITwO9Zejt5qsx5YtjFWrx8Sx26D7x5ArmnD3+U0jLoQ2Omw+bJfyJmVzwTVi5QSQs&#10;GUEelX2GyJU4wBVacYjJ9aj2jlK7Lc9LGLHCoUkLgelT2c32WUM3O3lRVhEUR0wxK3LCt3O90yYx&#10;b1OhtdZ17XUFpbuqrnBJPaluPE/h7wdL9mMe/USv7yT0NYGnTXNpfK0UxROnFSeIfBy+IrcXtq48&#10;3d+8Y104edNTtP79zVylFaFXw/qUGs6vf3aocu25XI6Vvm+KkrnpWJpVrFpUS2cAHy/ff1NaTW+W&#10;J5rgxPJOq2tuhhqj0kPxU0TjpVTzBk06OYZxX6FT1PMluaaOMCpFfNUo5PeplfPetLDTRaDUuagD&#10;U8NQWSUoqMNTg1BQ6ikyKQtQAUUm6k3CiwtBwpaj3+9IXHrSsGhLSVF5g7UhkosF0T5xTgaq+Zz1&#10;p4lHrQ0NSROTxTSwqEzD1phmHrUGikWC9NLcCqzTionuMA81D3E2Wo3Am+tNuFxJ8pxWa90VZWz0&#10;NajkTQq4/E10U2ZvXYIbyRZAh5FXllDgdjVa1t1Lh60TGuMgYom1fQ2oqVrsYYw6YrPu4GQblzgV&#10;pgcY7VFc8wkVMJNMqpBSRn2txhetXVcP1rHaJ0Y7asW90Tw3UVtKnfVHNTm4vlZo4ZehpSdyfMuT&#10;6U2KQMvNOII5FY9ToTuVJnKxuijtXn+sMyTyYyST0NekSR5XcBk964zxDYMpNyiZPpXoYGUVPUIS&#10;5Zq+xx8Vm+tajDp8SnLEGQjsPSvZNM06HStPhtIECogwcDrWB4O8PrYQtfzr/pE/J9hXVZwcVGYY&#10;r20lCOyOl+Q6ikHSlrzSSvdD5c1TBq9cDMZqh6UGsNhc0hoPBxSUmOwUlKaQ0ykFIaKKAENJS5pK&#10;BpAabS0lAwooooAKKMUtFmAmKKXIpeOxpCuNpRRijFMYuKMYo6UDJPtT+YCUtKQM9aQ8UtRXuBoo&#10;xRTCwtFFFIQUdKKMigDK1m03Q+dGOQOawIjkkGuzdRInlkcGuWvbQ294y5+UgkEV85nGE5V7eC06&#10;nsYCvzRdOW4zwnoSXGt3OrTqGC/KufWu1nIAyPuntWN4SbdbzjsDke9aty2c+3SvfwKaoU49kjzM&#10;xqOWJk35fgcXqmINUf3OaZLL8gNHiRcXSSL1NVH3GICviMWnTxFSHmz6WilKlCXkW45C+NpzT2Ba&#10;obddqrVkLWcL2JlZPQj28gVZt0JbFNWPJB9KsjEUbP04rWGmrMpz0sjnPE100UZiV8AjkDvXFMcC&#10;tfxBdme8YA5ANYu7Iogup9PgKPs6KGZywHevQdFjK2Mee4zXC2sYkukX1NekWUQht44/QUqr1SOb&#10;N6loKJIUyfwppjx+FWvLwc1FOQOlDj1PBjJtlSX5j9KdCuetNYhu2KenBWseps9rFpRgVPEcA1Fk&#10;AChWwT6VvGyOZq4k8mM1jTPmU+laVw5YYqg0XOawrNvY6aCUVqWbd8LU5OarQHAxU27mnF6aimve&#10;JVHFMZcmljfPFOIzTexnsyq6nOaVHHSpnUkVDt2mod7miaaJhz0pelNVuKXk1dyBSQRQCApFMPFG&#10;M0rjsUbtB5ufUVTdFYEVo3qDapBxVCIZk5OaxqbnZSfu3My5tepArIuITzxXVyIN546isy8tvlJA&#10;q4TcWehh8RZ2ZzLoVHIqI1pTwkg5FUHXacGu+ErnrU58yIJBURPpUzHmoW4rZHTE6/wvqm+M2crZ&#10;5+XNdGUBwe9eY29y9rMsqHBFeh2N8t7ZxyKeQoz9a4cRS5Zcy6nz+ZYX2c/aR2ZakB2k98VRmKsQ&#10;Par7HzI+KovD61xzscNO3UveEZRbam8ZbAc8V6QgKLuJrxqaaWyu45YyQVOT9K9K0LVxrGnh0zlA&#10;A2a+wyTGRnQ9k90eRneDlKUcQtnuaksu41FyxzSlDmnrwTmvS1k7nkJJLQZtpQh5yaeSB0qMgnvx&#10;TGRyYFQMCRVgrilEZPAGanlcthp2KgQmni3aT5ccHvU8hhtxmRhWdcamzZWAYHrQ0obkyq2JntbK&#10;0O58O9eTfE3xk1450GxfbboQbkqfvMOifQdT7/Suh8Y+I/7D0hmV83k+UgB7Hu30H88V4ozM7lmJ&#10;ZmOSSckmuapVvoj18pwrqP29TZbevcSiiisD6IKACTgdaK9Z+EngT7bMniPU4s20Tf6HGw/1jj+M&#10;+wPT3+nNQg5uyMMTiYYem6k/+HOo+F3gEeH7NdY1KL/iaXCfIjD/AI90Pb/ePf06etekUUV6cIqK&#10;sj4fEV516jqT3YUUVwvxF8dJ4ZsvsNi6tqs6/L38lf7x9/QfjXThsNUxNVUqau2c1SpGnFylsUfi&#10;P8Qxocb6RpMgbUnGJZRz5AP/ALN/KvCWLO5d2LMxJLMckk+vvUk0jzTNLNIzySMSzsckk96btyf5&#10;V+k5dgKWBpckN3u+58/XxEq0rvYZtpMc1IVx/wDqoC/lXfcxuR4PUUYqTaR17daAMGi4XI8c9KUD&#10;mn7QOueKMf5zRcLjcfNSAcVJ2ApAMHPAzRcVxmMcmjpin4JAwM0YB70XC4zGOlJ0Oc1Jj2pAMd6L&#10;juLnPT8qUgdMAk0mOucigetIQwgEUm2pMY5/CkwMc07juNIpMEN0p+OOlSeSQgYuMngLii9guQ47&#10;/wCTS4PrTtvOOtPjjaSRVAyzEACk2K4wKMVIgwM+/wCddRY+ES21rqXPHzIo6H6+lbNr4NglY5TI&#10;I7jp9K4amYUI9SlTlLY4qG48pTjHPb0rd0uHUW/fCJ/LcZVyK6pfAlvHJDLbgIy9c8g+/wBa6qx0&#10;qOBFDYJHFeXis1o8vuK5pTw0m9Tgz4e1idTuRAvck9vanS6DPaqXWJs4xuHXFenCJRwV4FRT26OM&#10;FQfrXlrNJt2todP1WNjzGKxd8mXLyrwjEYwKfcWU8ZDplhjkY6/jXdS2cEYPGPWqFxLbgANtwe1b&#10;xxrk7pGUqKjo2cmHAjCEkOvUd6yNS2LaEMDuLfeXn8K3dS1GyR2VApf9feuem1GISsNp56AcY+te&#10;nh1Jvmsc87Lqbei3TM0EaYCqCDXZQ3BSLIOcDHrXnOm6gYrgqQAw6euK6uyu/Nh3FjjOcVx42g+a&#10;9iqUrM1odUZ5gpY5HXNasLCZd4PWuT5W6GGKqfvZFdFaOdijIYdsV51ekopNHRB62ZrwptJOBk9T&#10;V1JNoGKowseBz9atoCen8q8ya7nXBdifeTxzS4JpUTK4JFTiNOpOawbSNkmyk8dQm3djwOO1azGF&#10;cDgH0pjSpjtQqj6IbhHqzIe02kZ61DImAe3qSa0Z5kwSSB/Sue1PVFhPykEeua6qKnN2ManKkMu5&#10;WQnZJg+ua5+5v5FYqzcnqTWZrHiQLMyr6Z4rn5dWacEtK6kjhOte/hsBPlvJHnTrJuyNTUNShQHd&#10;I5wfujvWfBqMt7cxxJu2FhlSePxrMnulnTbNlSv3cDrUNvcfZG80NlxxjBB/OvXhhkoWtqc8pNs9&#10;LgQg5MmEPRahvSsCs8UuGJwQDXMQa80jLFHITkc4GefrV02V7qICxh0dh9/OQa814ZwlebsjVTVr&#10;JGff380YLCTaucMAetMtr+7sDDeqLpVjYMHQZw3bn0rpdD+HkVxdrJqlzvQYKxA43H3Nel2ejWtr&#10;aiGK3jWIDAAFZ4nM8PQXJFc3foXSw85u+xS8FeNrbxVbvC6+VfQD94nZx/eH+HausrEtLG0sAzW9&#10;ukDMdxKADJrVt7lZwQOGXqK+UxSpyqOVGNo9ux7lCUuXlm9SaiiiuU3PN/ij4BHiCzbWNNi/4mlu&#10;nzoo/wCPhB2/3h29enpXz8QQcEYIr7Jrw/4t+BPsUz+I9Mixbyt/pkaj/Vuf4x7E9ff68cmIpfbR&#10;9DlGYWaw9R+n+X+R5NRRRXGfSBU1vcNAxwTtPUVDRSauTKKlHlZvWbGRgQPxrajAxjFYGhzh3+zs&#10;fm6r7+1dKseBWkIdUfPYmDp1OVkkEjRAKpOO9XkKS8YwaooKtRAbS3QinLl6nO5MqXllIGMg5UVn&#10;E5roUuR5ZSQcGsS8jEc7henauZyi3ZFxm27Mpk/NQxGKVsVETxQ3ZG62GsaZjfKq9qcR1z1ogVpJ&#10;VOMAdaxupSsYVNmWZQQAoqnIcOV7irUr/N6GqzN19fWvbheMVHofO1dW2V5OBS2rBJd3amyHcTTL&#10;duStTi1+4kZU/iRpyfOoNY+psA6Rj0ya1kPygGufu5PNupHHTOB9K8LDR970Po8noKeJ539lENFF&#10;Fd59YXtG0yXWdas9Ng/1lzMsYP8AdBPJ/AZP4V9a2lrFY2cFpbrshgjWONfRQMAfkK8M+CWi/a/E&#10;V1q0i5Syi2Rn/po+R/6CG/MV7zXdho2jzdz5XPK/PWVJbR/N/wDACiiiuk8QKKhnaA/JLIo743Yq&#10;DyrL/nqP+/v/ANemkUkclrGhNpzanI8aXGl3SmRlbrC3fHsTXzT4y1H7bq0pDbl3YX2A6Cvpj4iT&#10;w2nheQQyHdKdvD54r5L1BSt7IDzg4NNmaiot2PqH4QeK9C1jwzbaZZ+Xa39pGBNbdCx/vD1Feg3V&#10;tbXOBPbRS4PG9AcV8YeHb9tI1OC9VT+7OcqSD+favVvCvx0uLK6Nl4ktnntd+IrlB+8Re24fxVo/&#10;efNfUhppWR2njf4P6R4lie50tU0/UhzlR+7k+o7fUV5Vc+GtQ8A2ciXlqy3tySv2gDKKg7A+9fR+&#10;j6xpuuWS3el3cdzAepQ8qfQjqDVu9srXULV7a8t454HGGSQZBpc2uoo3sfO3hC2sfEKmz/tWKy1I&#10;jESXK/JJ9D3PtVvxHoOr+Gbcfa45DuYDzE+ZD7gj+Rro/FHwXUSveeGpQhJz9llPQ/7JrAs/Gvij&#10;wWRpniXTpL3Tj8jRXQyQP9l+h/Gi9jS99jD0qRr9gZ0KsrfePB/Kt68iK2+2PEhbgg963l0LQfGM&#10;H9oeEdQWG5XmSxmOGB9PX+YrJSC+t7o2l5ZyR3CnaQwxz/nvTVKFT1JdRxKtjcrBPFbSIViciMED&#10;OD/Wpo9Nlt9QmW2ITedxQ9/cf4VoyLblgkbAyIeZB2Pt/jUEnmK4d5WlIOQfSphLk0buOUefVaDk&#10;1eeFHs7wlcHjd0/Csq40yLU5VkiuVjYnhJEyrfjXQRNBeKFnCsf9oc0k9hsB+z4X/ZPIP+FWqive&#10;JPK0rNHP3umXtkUxaupH8cD4B/pWFqJ1K4R450mdQON68/mK6SW8uo5jAwYEfei6jHqKie0vLyAz&#10;6Xep568GOY4zVOvrZoag1rc5/StQ1CwiMaW6YB43Rk1evdU1i/QxypEVIwR5Xaqsmu+INNmMV3bR&#10;K/YsOPwIpP8AhJtbfPlJCM8bhGTQm7aC03FttP1a3KfZWKI3J2JitH7DIQWvXfA7ySdazYrnxRqQ&#10;xE8xB6bEABFTDw/qMbRNqUxhSViMyNk+tLnUdXYLXLUstiriKLLNjKiEc5qd4b66iZmd7eYY2KYy&#10;w/Guj0XR7O0tklt0EhcZErck1r7G61LrN7CXKnqrmU2qC4tbWO5hnMsDK+6OIgEj+lQ3Bsbu6muH&#10;sLkyyurFtvQr0NbJXFICRxUcw7w/l/ExnS0e4NwbW9ExkEm/pgjtj0qOW3sZJ4Zxp90JYZjKrAc5&#10;PXPtWhrmqx6JpE2oTI8iRAZVfc4qnFqupXEEc0elNsdQy5lHQ0+ZivH+Uf8AITNutLthKu0jOAB1&#10;6VK0iyTxymyu9yEFcHHI9ah+36vnA0n8fOFSC71k9NNjH1mqrsLx/l/MR9RA1a4RtMm/0iENISeD&#10;jj86Ty7a6PlvYSzbVAUO33B1xWbd6nfweIrK3mt7ZJJ42VUMpya2obfVfNXdaW6p0YiQ5xVLYFKn&#10;bWJYtNRWyWSS2sdizNlgG43VPc6i2oW0ttPYq8eAWG+rJs0S3YW8SbyOA/IzTrCxkDMbuOAdh5ec&#10;/jU6F89HblKMESKsrJp6Bz87OZPmGPepR5YEbtYW/wAwO0s2evWtl7EG3ZLcIspHBYZFQppepHj7&#10;Tagenk0+ZC56X8pE1rNaWwka0tViVNgGc8elO2StcriC23bAwbB6Dp9anj0rU0LZ1CJg53YMWQKn&#10;XTNROCb+IEdMQ0XQlOC+yZ8en3F5qsesP5f2i3UiMnOAD6CtU32oRkEvCQTjIUmkOkX8qqraqQqn&#10;cAkQHNWF0u9P/MUcZP8ADGKLoftI3+EfNJqMUHm+fEwOOAvPNWI01NohJ9pixjONlYPhTUbq51rX&#10;NO1GUTS2UqrG2MEoRkcV0F7ff2VaSTujPEvTaMkfX2pPewKXNstShHe35fYs67gOnlkVK15fBWPn&#10;L8vonX6VRl8Y28GwS2yjeu4Y5yKa3jazjyZIFUqwXB9/Sqs+w/bU77f19xsW5v5Qu66QFhkfJU0K&#10;XsqsRdqCGwfkrHj8XRPL5SW65zwexNWV8RyHOLZR+NJqXYh1ovY0xa3xPN9x7IKr373unQJdfafM&#10;RZFDqVA+UnBqsfEco/5d1/OrUsx1bQboBdrlGGPcc0rNPUqNRNmuPbpWdbzlNdu7Un5WjWVf5Gp9&#10;Mn+1aZbT5+/GpP1xTJxFFqltK2A8itED698VGzaK0TH6paLf6Vd2jDKzQsmPqK5H4T3TS+DEtJD+&#10;9spngYemDxXc4rzzwKv9l+N/Fejk4VpxdRj2amtYtEPSSZ6JRSUE45rM0ForGh8U6RcGQQXRm8ty&#10;jmNGYBh24FSf8JDp/wDem/78t/hVcr7E+0j3NWiqdrqlteSmOEybsZ+aMr/OrlJpopNPYK8H+Nmh&#10;fY/EFtrES4jvo9khH/PRMD9V2/ka94rj/idov9teBb5VXM1oPtUX1T73/jpasa0eaDR6GW1/Y4mL&#10;6PR/M+ZqKKK80+2FVirBgcEHINen2swv9Kt7lf8AlogJx2Pf9c15fXd+B7nzrCe0Y5MT7lHsf/rg&#10;/nXmZpTvSU10f5nlZvR56Kn2/U6nTDhdnetcdM1i24MU3HetqLmMZrx4O6Pm0Ur4jymNYJGZK37x&#10;MjArJkiw3SplJJlXsipMuFNYl2jF8dq6CZciqFxAAc1tRnZmbqGEYTu6VbsI8zqjdCaWXar06LmQ&#10;MOqmuuUm4kLc6BrOKBc+oqL7dBHgdCOtSyhpbRG56Vi3VsfMz2NcnJGb1LqRujci1aAdCK0NN1CO&#10;4vVUN0rh5beSI8GtfwqJH1L584AoeFglzJnLG97HeX8gMZANYuN/Bp9/OQ2MnIqCGQO4rlxGs20b&#10;WQ6NDaSGVaq32q5GXOBWofmjI9azbzSVvICh4J6GppVVe03oOM3B6HJ6vqtvJMI4Tuf0roPB7TRX&#10;aMy4DVjr4Qe3vPPZsrnNddpNuYwh4AFd9aVNwVOlqJJylc65UAl3E9ql2knPr0qrcRyLDHIDxioY&#10;r8oVUnPasMPbXmVmjR6FyZltkycE1y1zAJta3quBnNaeq3e+H5Dk1jwXmNQjV+pFTUd56bEdTqVg&#10;3Qj6Vn3Nua17eVTHg4qtdLmu2qly3iW2c3PZkylVOFPWuWuLOFtZKRxglepr0L7Or8npXIarbCz1&#10;tPK+ZpR0Fc1KLjquqIn8KsYtzbx3VwUJxHH1rMvL6CSQWkI+7xkVteI9PltbVvs4O9hlsVw+kmSO&#10;7k89TnsTXo4ekpRcm9uhlUg/iOusraRLXdEfnPSrGj20zXrzTtvI6VLYjy7EsejDj2qzaxeREZAc&#10;k1w1KjtJEK9ySRgJCDnJpkhBiZe9JI25dw61VurgJbO7dAKyjFuxo11I4szHaOg61M4woX0qppl/&#10;DJA5U5OatgiVhWs04yszSMkkNVQxBYdK6Hw5M1rdi3eRBDODhWNYxQKOKxtUtL6W5jv4J3BgO4It&#10;aYeX71O9iYzXMdJr9ommXkuFK5+YH1qW2t7ya2jkKKNwzzSprmk65bWsmoSBZ4sB0J5NQ3/iyGK+&#10;ljtYMwKQEwe2K1rYdSk2trgoLVnXNdgMeaat6N2M1yd1rYjzlqpx6+DLw1fZ0po8apCV7o9Giuge&#10;9WkuV9a4WDXEYgbq0o9XXGc10XM02dctwD3qQTj1rk01lRjLD86tR6vGx+9Sui+ZnSCdc9ad56is&#10;NL9G5zUv25fWmkLnNkTCgzVji/HrSG/H96nZh7Q1jN78U0zr61jtqC+tRNqKA/eosyfaG4Z19aYb&#10;gCsJ9UQA/MKrtrCY4YfnRYXtDozcj1phufeuZOsL/eqBtcUH74/OgXPodS116tQLoetcfLr0Y6yD&#10;86pSeJY0J/efrUuUbDU2d4btf71Qvehf4q4FvFcQ6v8ArVeXxbCRzJ+GaxlKxrBy7Hey6ko/iFU5&#10;NWVTy4x9a88uPFKNna9Zs3iMkfeJ9vWsPa6m1pM9Kk1lXB2sOPeus8PXg1DT3GQWU149oem654gk&#10;xa2brEesjHAr2Hwh4bm0O3f7RJukccjNdMJK1yacHznQW8flx4PWpge1Lj1pCcUN3Z2pWA8CmMof&#10;g9Kcx4phJxxzTQXKdxEVyQOKpG3ZT5g6VrNhht61DJHxgVrCo1oYTp3epUhmOfSrqyAjrVV4sHIH&#10;NRiQhsVTipO5nF8pp9FyD1qCSzS6kUuPlBzj1pYJg4296uIu1Kxd4I6IxUlqOChQFAwB0petAorM&#10;1CiiigBrjKEVmuMEitSs64XbKfQ0mXB6kZPNGaTNGaRoBNJS5pppoaDpRmkoJApjsBNFJn2opO4W&#10;A0hNLRtzzRfuF0hKOaY77OTUH2xQTWdSvTpaSlY1jSlJXRa5NGMdaqG9z0FJ9qcg4rmeYUE9Hcv2&#10;E+pdCr3o2qOrAD61xmsarexOVR8CqsGoXbpl5zXFPPKCdlFs7oZTUcFNzO7LxD/loKb9ot0PMq59&#10;zXDG7ndsGRqeFdhlmY/jWLz6+kaf3st5Ul8UjtGv7Res6/hUT6tZIOZc1x5jDHGSKr3KhVxkmsZZ&#10;7Vt7sEaQyqk3ZyZ1snifR7fPm3Sgj05qA+N9C52ys2Pwry++hxIcjvVWK1WQ4Jq1nFVq9kerDh7C&#10;uN5SZ6/a+KdMuz8kmParo1W1blWJFebaRDFagfLkmukttz/dQmslnmI5rJI87E5ZQpy9y9jqBqNu&#10;33TSi9iIzmsi3gYIWZCDnFWGtise7HBrsjmOLtflPPlh6UXY0Bew496cLyM1jAZPIxipkAApLNKz&#10;FLC0zUa8iCmqOoy289qXH3xULlTj681VuFAhZlPyk8VFbH1atN03syqOHhCSaNrwvCYdOdiOS1Wp&#10;/vtmprCLydOiTPOMkioLg4Yk19HhafJBQ7I8fE1OerJnK+IFDxKwHINUYULxAn0rU1NhJCwx0aqM&#10;AzFXyGcUuXHT8z6bB1L4WI6Fcgj0qZVPpUUR2kircIDNzXBBFzdhY4yOtUteuvstg23qRWmVC5rj&#10;fFN7vbyQ3Srlde73LwdN1qyXQ5eVzI5dupNQk88U5+BUY4zVpaH2EVZGtoFv5t+CegrvEOCAe1cx&#10;4dtcQmU9e1dHGxIAPUVzyd53Pncxnz1tOheDZWq854qVOVqKbkYHWqk3Y8yOjKZPzVMvaqsjYlx3&#10;qwnQGsYs6ZLQnZ+gqVVJWq8amR/mHAqWSYLGVHBrRPqzCS6Ijk4NQSYA5prSk1HI+5az5upvGDHJ&#10;Jg+1I0pMgANZ8s5Q4FSW0hdwax52zd0rLmNeI4x61ZwMVTjPNWQ1dMXocU1qKeaYVp5pp4pvUlDC&#10;pzTsYFLmlIyKVh3IiMUAinMOKZjmkytyO6jDQ89qoRook4rSfmMg1QBxIaznZO5vSb5WgdfnzUMs&#10;RZDViTkZzzUZXcDk0n2NYt7mDcW5ZjtGayrq3OCQK6hoME1Tu7P5MgVcKri7M9KjiLNI5JkNQuCD&#10;yK1bi3IcmqskO4H1r0IVEz14VUyh06962NC1JrK7VXYmM9qyHXBwaQEggjqK0nFTjZmtWnGrBxl1&#10;PTwwCiZfusKYVEnOcCsnw7qYvIltpDyvFa14fs5IHYV404uErM+VqUpU6jpvcz9QXcm1Rk13Hg21&#10;Npo+7GC/WuMQG6mRVIyxr0vTofsumxRfxY5r3MjpPnlJdDz82q8tCNLuywMk04DHOKcowOakVCOR&#10;zX0r8j5tsrlSTRsbsKfLPFCMyMKy7rWQMrAB9aHK24c5fkaKEFpGA9s1m3GrYysC/jWbLJJMcux/&#10;OmgjoKwnVt8KIcmOd5JDmRy1RTzx21vJNK4jijUs7HoAOpqTFed/EnX9iJotu/zNh7gjsOqr/X8q&#10;xbvqzbC4eWIqqmv6RxfiPW5Ne1iW7bIiHyQof4UHT8e5+tZNFFZn28IRpxUI7IKKKsWNlcalfQWV&#10;pEZbidwkaDuTQU2krs6PwD4Pl8X6+sLhlsIMPdSD+72UH1P+J7V9NQQRWtvHbwRrHDEoREUYCqBg&#10;AVi+EPDFt4T8Pw6dDhpfv3EoH+skPU/TsPYVvV6NGnyR8z4vMca8VV0+Fbf5hRRVDWtYtdC0mfUb&#10;x9sUS5x3Y9lHua6IQlOSjFXbPNbSV2ZHjXxfb+E9JMp2yXs2Vt4Sep/vH2FfOl7eXOpXk17eTNNc&#10;TNud2PX/AArR1/XLvxHrE2oXbHfJwido17KPaswLwQOlfoeU5dHBUtfje7/T+tz5/FYl1pabLYrt&#10;Hnvz3p2zCge1SlOOT3pducbfwr1+Y5LkW3JzxSYJwcYNShcnjqe9LsH3c4NK4EO3BpQhGMjipAuc&#10;H8+KXGODyR/Oi4EIUnHHSl2HIB71KVBOP60hGBg455FFwIcdevvS7O2alKfLmkCcZ/SncBp6ADOe&#10;1IBxj3p+30xigKc4x9aLiI8c46ge1Gzn2p+Ceg+tKVwwHWi4yLuc9qXGKk2Eckcnv2oKkn/63Si4&#10;EZGCe5H5UbWxnHA7VqWOm+cw847Rgkr6VZn0cjJifC4AweaydeCdrj1MMKMZ/SnAnocbc5561bn0&#10;6WA87eT2OarlGGRjBFWpqS0JZJBayTrthiLtnGRXSaD4YnaTz71FjVTlE6sf8Kxre6NnGoikIIGT&#10;9a6Kx10ywGGQkuw42nmuHFTrcrUNvxKjy31OxtYYI1UFgffNaMVzboR2965Bb1YFwjFn6EZzVg6g&#10;RtQggtxx/DXgVMNKT1OqNVLY7E3cYXO7inLqEa9x6VyLiZz8svFSCzupcYba3YjpXO8LC2rNPaye&#10;x1TalGufas278QRxgjJJ7Y71StNHupZ4/tE7YHJwOtdFbaPaA7iAzAdSKykqFJ66lp1JHB6j4luJ&#10;si1jZiOgweRWBeNrM0hYwSAEZ+X3r1u40myLbigyB1qL7HaMh2hcE12UsxpU0uSBnLDye7PELkTw&#10;PslVkkwCwb/PNJGryyAZJbsT1r1TVdBtb5D+7BZR8uBWdY+EB5w5CAfxY5avUhmlJwu9GYSw8r2R&#10;gaZZq3ymEZGMkjnNdRBpwZRtUqBjgVrweHSgz5nHpitODTwOvBWvJxGPjJ3izanh2tzGt9Lc4LKC&#10;O2a0rWy2YOAD/OtZLdEUKB0qXyFGMdT715s8U5HVGjYrxKqgZ+pqUOOOe1Dxgdunao/LYj5RzWGj&#10;NLNFjcQM9T60rSlV61WAmAxjp1prNJk7h8vrS5AuyteSSvwrYPtUMclxt2iRj7kU+a6ijcK/XH5U&#10;2K+iPUAemK6Uny7GTa5tyu9tNI5DynnrzWNf6BIyvtlkJPIyc1vzarawZLdaoy+IbVkyMlfpXRRl&#10;XTvFES9ns2eX32k7NQa2eSRXA3M7jAI9qlEOm2kGwwNJOQCe35Guq1W/029jBmTODkZGP1rH+xRX&#10;MwmihJUfxDkfSvfhiJSiue6OGcEn7oada6aJAI2QlsMU612NlpVo8BRokZMcKVBHPWuDuLGWCUvF&#10;GUKtkY45rpNJ1OaK1QsSD1AP8VcuLhOUeaEh03Z6o1G8O2lsd1rCsag5AQAZqeyieMt+4AGecVEv&#10;iBNoMse3IycCoH8U2sTNtRmYegrg5cRNWaudDlTWqOiieDIOdrD0NacVy7Lw2RXCxayl3cb0Qqre&#10;tbdrqarhGbB9zXLWwsluXCsjo/MLLhscVC92bdxIh5B/Oqg1CDGwyrn696r3l0kcZZvSuaNF3s0b&#10;urpdM6yzvIr2ASxn2YdwasV5tZeIH0vUFlA3RPgOmeo/xr0S3uIru3jngcPFINysO4rmxWFlQd+j&#10;OzD11VXmiWo54Irq3kt541khlUo6MMhlIwQakorkOi9j5h8feD5fCGvNCgZrCfL2sh/u91J9R/ge&#10;9cpX1X4v8MW3izw/Np02Fl+/bykf6uQdD9Ox9jXy5fWVxpt9PZXcRiuIHKSIexFedWp8ktNj7LLM&#10;b9ZpWl8S38/Mr0UUViemOjkeKRZEOHU5B967ey1CO8s0mUDceGHoa4ar2mXhtp9hP7uTg+x7Gjmc&#10;UzjxuH9rC63R2H2hV5zUb3/ylR1rOZz61GGw+TXmzqyk9zxlFFtrp2HJOaGk3cnrUEIMswUCrc1u&#10;0GNw61dCDV5k3RWbFREZ+tOckcUwDdj2qpVNTVbDTlsk9q1LfTpV0uS9CnHSqsdu88iRqPmY8V6f&#10;b6Qq+HDaEDey+laYKHPPmfQ5sVflsjyhzuj3d6jx1qxcxGKeSFxgq5GKgI5OO1e4p3Pnaja90qsf&#10;3hFLax5nOOlJKcMeKtaSu/eKxxjtTbFR/iohupTFC5HGBxWHWxrKmJVX+8f0rHry8PFKN0fcZPR5&#10;KLn3f5f0wooqxp9nJqOpWtlCMy3EqxJ9WIA/nW56zaSuz6K+E+kf2V4EtZGXEt6zXL8djwv/AI6A&#10;fxrt6itbaOztIbWFdsUMaxoPRQMD+VS16sY8sUj8/r1XVqyqPqwoopDnHAyaoyGtFG5yyKT7ikNv&#10;Cf8Alkn/AHyKhYXxc7TAF7ZBzT4vtXPm+UfTbmqt5j6bnnfxbiVdKtY40ALls44r50XSZJLohgcA&#10;kliMg19L/Eq1uH0FLi42FYmI+QHjP/6q8o8MJFNNcBwD8mAG+tVFIylJpmJo/hyObyra4DbCeCnp&#10;3NZusWMGi61cW80YugADEzEjj/PFeo2NlbxiSNV2s4wrDqOc1z3jLTbOa/sVu4pUkZfLa4QcDBz0&#10;/GpW41K5m6d4jl8JQRXWhiSzmvVErxO28KAeg9QfevV/C3xf07Uokh1pVs7g8ecpzGx9+6/jXiOs&#10;afdxStcfLNaniOaP5lVQMAEdqxllEI3ISG/MGrVRbTWgOF9Ys+z4ZoriJJoJFliYZV0OQfxqDUNN&#10;s9VtHtb63juIXGGSRc/lXzR4O+ImreGJxHDMJrUnD2szZU/7p7GvfvDfjbSPEsS+RKILrHzW8pww&#10;Pt61Uqdveg7oi+tpaM85134W3+gX39q+GZ5TEh3eWjfvYvp6imzeOtTudE+yavDD9rR9q3ATDgd8&#10;jsa9sNY2r+G9H1lGF7YxuxHLgbW/MVmim7bnz+dUjjuVMTSyLuwABgk1qzaq1lIkdwq73AP0HvWp&#10;4y+Hr6DYS3+ll5bQcyAjLxj/AA964bSrqC8kkstWmm2yptimT5ijdvqPaplBQVzWL52deJo7uIT2&#10;sy5zzg9K1NOv4hA/2qZd68KFGdx9K84uLC/0XUBaXbzpJAoMLRNhZFPTcprorC9vdLuoXulUaeXD&#10;ujJ85J/iU9wKiK1umE9NGdNbWTajK01zaAY4VmGDj3ras7GxjIXyIye+BVW+vFMSbWPlSfMrL0K9&#10;qu6Um5cKS2RkHvW0VdGMrrclmtLCT5PKVhnuucVQg0ddOnu541SRLnnLL9wgY/KttraKLDrOu49g&#10;M81be4meEJ5SHA5Kj7w96tx0JU2jz/we82JAwTKu468feqXxiPOjskmVWHm8BT14rU1PSFtJPt1k&#10;vlxyf62MHGD6iuQ125kfU7GP7R5akMc9e1crjaLTOiMeaPMdfp3lwabbxjjCCrBdT3H51gltttB5&#10;LbyU5Gep9afGHe3OX2y59O1apIXsNOa5rnkdR+FMPXiq1vg3zqmdnljntmrwizSasZTjyuxz3jaI&#10;TeC9SB6iPd+RzV3QCbjw/p0vXdbof0qbxBaGbwvqcX3ibZ8fkaj8DDz/AAVpT+kIX8qpbEGNeatf&#10;J4ruNMFzFa20VuJd7JuJJOKvJLcneTqpBj++n2cZX61V1W1t4/iRH9qTdBNprbh3O05q7DbaVEWB&#10;SfzZQtzmSfO5egyfx6VaJbsV30yDVNUsbl9Vd7m3ciEiIDBIzg/hWvPHLa3CRzajcklhjEYwaWNr&#10;BCztZtFMVWYvLJj/AGRitCzsraLSk1KaJ/OQEDzp8fLnrn0pkkR1izkS2jHmqtydiSqOh6c+lS3M&#10;KaTJG81zdyjrt3cH/GoY7rTolgWXSHCMGaIRncrEHjA9M81r6XLbeI7Vrm4syk9pK6bWJypHoaWw&#10;blCfxJaQ+Yk8M0Sn5F3cFifQUSR2lr5JuZrtfMzgibdjAz2qwlzFP9oli0qG7MQwrhwRnOCOev1q&#10;KfWrCztLd4tPjkuGlYNEvOzaOTn1xVWFcrWt5plzb3MoN7uglWJk83n5uhq3p50+81AWRS7SZkLg&#10;NKTgDqD6Gr73O/ULSGysraeK/AmZiu0hQPvH3HaoINXuY3uT/Zdul4ys0ARvvgHHzH+HNAEPirRE&#10;h8Kalc2Uk8V1DCZI3EpyCvNbvhq8OpeGdMvHYs81ujMfU45qO0uW1vR7+2uIljuPLaOVVOV5XjB7&#10;1m/DCXzvAlkhJ3wPJCwPYqx4qHtqWt9CSy0q8tPiJqF8sObC8tEzIP76npj6V1MsSyQSIyghlIOR&#10;1rI1m/1Ox1rRorS382zuJWS6YLkoMcGt4Ck2NI821C1d4mSKNfMQ4HHSs65SNogYVjDn7yNyGP1r&#10;VuBJJr2oQPMypG4KKPQ1lf2VMti1q4lJVy0cgbpzkGumJi9WPkcrI7x7PMG0pt6DjmkF7efb0Uzx&#10;CDIDf3vyqrcW7afEbyeedUjwTg5ye/Hqa0baO2vrFZILbcknPmbvmBq9NwsXrW9H2QNcE71zk47Z&#10;4JrqvDsiyRTIOVOCPcGuPNrfSxhJX3rgjAON31re8L2wtZIopGbfswfmOKxmtGXBvmTNXw2+20ub&#10;Nj81rcPHj0Gcj9DVjWoHlt4ZYyBJBMsgJ9M4P6GsrSdMh0rxrqvltJi+hSfazkjIJBwK19WuoY7O&#10;SFzuaRSAua5MViKWHi61R2ijtUZSklHdl4uoG4kBfUmuFubZrT4mJrsDo1nJaeTcYPO4dPrxU895&#10;NLEqPIxVVCiqZfjJOAO9fG4nimo21hoWXd7/AHf8Od8MuTV6jOpbxJag8RyH8qF8RWrEh45FU98A&#10;1yQmRm+XLH2qVUHUgj61wriDML3uvuR0PAUzGtbTUNHt9Xisbl4oJdRW6iMON7RE/MtdvdalqMVx&#10;JLYxLd2Rtx5e0ZZZOmT6/SsUpk5GPpTopZ7fmKR0Oc8HFd+H4sqp2r0015af1+ByzyxfYlY39Nvd&#10;TZU/tGIRlE+dkXh3B/QVuVylv4hu4sCULKvcng10Vjepf2wmQEDOCD2NfQYLN8NjZctLSXZ/1+py&#10;ywtSiry2LNI6LIjI6hlYEEEcEUtFekZnyT4i0ptE8RahprA4t52Rc91z8p/EYNZlemfGzSvsniu2&#10;1FVwl7bjcfV04P8A46UrzOvLqR5ZNH3uEre2oRqd1/w4V0Hgy7Fr4gjRjhJ0MZ+vUfqP1rn6mtZz&#10;a3cNwvWJ1cfgc1z1oe0pyh3Rden7SnKHdHsEjKjKw9avQz7k4rIkYSoGU5UjIPtU9tL5a818tCai&#10;fFapmi4LDOKqywBulSCbcKRnxWU3eVyZsoywADGaz7mIYIrXlYEZqlIobNOnJmLRzVxAxbii2hZX&#10;GSetbElqCc4qNbXMgAruVZONhps3bCATWu01nanaCMcDkVsadGYgo9aj1iD5SfWueMnyp9mbS+G5&#10;zexXTmtPw/CEmdwMcVR2CNTurp/DdmGgZ34U8iuilB1ZqC6nOldlCZ996VYcVW+aKZiDxW1qjWkN&#10;0oUDdXPy3KLMwJ5zXNUpuNRxLbsjYtLhWQButWnXB49Kwbe4UMK2oJlYcmuOpBxd0TzXIpo5ZVPP&#10;AqmLieJdoQ4B61pNJhtqjINBhBU5XrWqdo8xo7pcyNYXvn6CMZ3gVyrXcittLk89a3osR2Ekdc3c&#10;qQcgd6UG5SfMKo3oyVr5kO3JIPrTfPQTLKQMjoag8tnUHFDxgoQetb8tiLtnQwasrYbd8g4696sj&#10;URJ0bPtXDF5IGOCcZ6VKt9JGMqTvPQVThU6MXNJaHWTamsHyBsyOeBWPdoYdUgnl+ZmPFJYWcsub&#10;ibJY9BVjUYJBEkrcspFKNRxtHsWubcZrN5bxWryTEbsd68xF9Hd6kyxJxu6iuq8R2NzqCBFfbu71&#10;S0bwwtkhkc73716FCpShTdST959C5ycjTikLRRW3YYzWi8iRhUHQda5uW8NrqZ3KSMYFWBeGVic1&#10;Hsvdd+pjHfU02GXYg8VQ1QB7Fo+jMOKljc+WSATWFqt+P7QSN2x6AGpoU256dBSmkmhdFsntlkDn&#10;BPIzXQW/GKzgrCJZP4fStG2bcinGKdeTm3JmXO726FsRhupqzaSLYzGYRCb5SChquHwadO222aUE&#10;YXkjua49bk3alcxtft4ptMmvYLLypyeiCotMa0Gmwea2JNvzAjnNdDYXgvLUEptjHVfWrotNPYbh&#10;boAfat3idHCppqaxlzs8vvtTd2OG4zVAXsqtndWaZmY9TSGUivt4qxDR0MGsyIByeK0odelOBmuL&#10;Fwy8VYhvCD1pycuhk6aO1OtuMEnP41ctdecEZNcWl33NSreY6VClITppo9Fh8RD7parQ8QLt+9Xm&#10;Bv5Acg0HU5QPvGtY1JIwnh7s9OPiFAOXH51C3iaMfx15bLqsvI3mqzahMf4jV+2kKOEZ6jN4pjwc&#10;P+tUJfFQ7N+tec/bJW/iNJ57k/eNL20jWOFS3O8l8Uk/xVUfxQ+Dhj+dceJGPenq1Q6kylh4nRv4&#10;knboxqs+uXLE/MfzrIBpwGeajmky1Rguhdk1W4b+M1A1/OU5Y/nUBGKbjJ6ZpFKEV0JDcTNzuIpN&#10;zHlySPrTSOeacAAQSc+gFD7ItpJD9xXAALsxwqjvXsHw9+GHnRpqutqdrgGO3Yfqaq/Cz4ffa7hd&#10;b1WL9yvMMTDg+9ezXN5FaJg4CL0ArSnSc2ZtxteT0JILeCzjEVtAkaKMDaMUye6SMHdIoPua56/1&#10;92BWD9K5XUpNavsrBG5B+tetQy+U2uZpI5KuOtpTR1l54ogtJCGuUwPQ1k3PxQ0ezOJpgT3wa4C8&#10;8EeKdQlJXKKav6N8E5LlxNrF24H90d69Z4LLaMOapUu+yMKdetN3X5HY2/xZ8MTuI3udrk4AwTXT&#10;2ms6dfRh4LqM7uQu7mudtfhd4btI9gtd7Y+9jmpk8AadbA/Y2ktyerAkmvLqRwMvgbR0c2Kjskzq&#10;ecZVgaQNn73WuSbRtQ0lgbfUmKk8+ack1b/tXULXb51tuj7uvJNYfV7q8GmXHEO1qiaOgOCDUJgD&#10;ZNVYNYtpVG/MbN0VutX4mEpCxsGB6msmpQ+I1ThNaC2NuQS7Dir9IoAAA6ClrGUnJ3N4qyCiiipG&#10;Apc0lJmgBc1Vu0zzVnNNkXdGaBoys0ZpSp3EYOfalKFThjg4zSujdaobmimNIq9etMM2RTtrYTkk&#10;S0hIAquXYnrTlkIGD1qrWJdTsSeZk9KdnNNUbhmjpTsZubYuaerYH1qM0ucCj0FditGjj5hmqktk&#10;khwvGKssSaaFIGQeaxq4anVXvo1pV6kHoyg0MkXGOKRm2Qs3cCtRWUDDioLm0WZDsOMivJr5XKOt&#10;J3R3U8XGTtI4q/RpnZj0qpEhUYxxW1fWksDEMhA9azEcAnjj3r5etTcJuMtLH0tGqpQ93YfFGCRV&#10;qTakfpUUXy844qG7l3MFBpWUSWnOVh6He1R3ihU3DrUsCYX6d6hvWHlFabvuXH41Y5m8QuzHPGap&#10;ISrDFaN2o7Vnk/NWtN3ie7Sd42NW2ueVTPNd34eJVVZxnPavMo5ttxGfevV/DipJbIx6Yrry6ipY&#10;qKZ4mcxUKV+5f1yHNnvtX/fdlrEt5tVRUF6pVM9cV0H2d1upJiC8YHArOnknvsmFwWBxs717lV3d&#10;3pJ3VumnX1PAoTtDkdmu/Ylu4FULcxn92VAx71W3YGauX6m20uFJgVkc4xWW7kR15uPtTrNLqky6&#10;Kcoj3kDA1BLLuvrSBRkM43fSq4lJar+h2jXOrrKwyiDrXNgb1cRGBtWXs6bl5HWsCmEUcAYqjdMM&#10;kVfZHbJLAVQuLaRmyuG/GvuKbimfLPVnNXsi75Yh1PNVLc4Uil1BbiDXkjZPkdeTTVBErAHivleI&#10;Y8uLUu6R9Jljbw9mSIMyYq9Gu3aaggT5smre3ivIhFrU6Kkr6Fa/mEUDMTgYrzfUrk3F07k5Ga7L&#10;xBd+XblQa4KRtzkml8U7nuZRRtFzZGWOcYp1tCZp1QDIJ5qN85rc8OQK9wWYZGKucuWNz161T2dN&#10;yOntYEtLBFUYOKnibK5qMnK4J4FIjkcdq5Foz5hpyu3uaUJ4qK4bbkjrS2+TSXCE8Vtf3TnSSkZR&#10;LST/AI1qooWMcVUWJUkBJq4X+TisoRtua1ZXskQm4EbFRVK5ucAnNRPI3nNkcZqrOdxwOlYub6HR&#10;Toq5eicMgPrQ7jBqKJSLfNIWPlGk3Yrl1KN1IA/JFTWEi+YOeKzrkZc1c05DvBpte7c65xSpnQKN&#10;zBgcCrJIGOapkkJQjliK1jI8lxuXBilHvQmCR9KkGK1ST1MWyF1wMimhqmdflNQGpas9Bxd0SYBH&#10;vTCmKVTTgw70XuO9hgXIIrMuf3U2K2lC4zWRqiZkDCs6q93Q1oSvOxXMhNLv+WmLTcEseeKwUmjs&#10;shznjNRzbnjwBUjkBeKWNGZSc1W407amNcWjYJxWXNDhsCumnUcise7gOcgVvTnZ2PQw9Zvcwbu3&#10;wu4dfSqQPNbpiDEqaxrmJopivQZr0KU76HrUanN7rLWkXX2TUon3YXdXoF8EuYVkU5BFeXMwVlPU&#10;g16joun3ep6TEEiZdwGGI6VjicNOo04Ruzy83jGDhWbt0F0O2D3seR0NekrF8qgdhXP6Zo8WkgPc&#10;SBnFWbjWJHYrAMDpmvfy3CvC0n7XRs+HzLFxr1fcexsSzQ26ZkYZ9KybnWicpAOPWsuV5JXzI5am&#10;4A6CuuVfsebq9x8k0kpzIxNREj0xSkUVzttgIBnqaPlB4oJ/OjFAipq2qQ6RpVxfz/diXIXP3m7D&#10;8TXgt7dzX97Nd3DbppnLsfc12nxI1z7TfR6TC37q3+eXHdyOB+AP6muEpNn1eUYX2VL2kt5fkFFF&#10;FI9YK9u+Dfg/7NbHxLex/vpgUs1YfdToX/HoPbPrXmngjwxJ4r8SwWOGFsn7y5cfwxjr+J6D619R&#10;wwx28EcMKKkUahERRgKAMACurDU7vmZ4WdYzkj7CG739P+CPooortPlxGYKpZiAoGST2rwX4h+K3&#10;8Rap9nt2I021YrGB/wAtG7v/AIe31rtvid4qNjaf2LZSYuJ1zOynlEPb6n+X1rxwAnjGRnvX1uQZ&#10;fyr61UWvT/P/ACPHzDE3fso/Mi2jHsOo96aRgeoP8qm2Acbfejy+2Pxr6nmPLIgg7j6CmnaWI6Cp&#10;wueQOf50zyADuzz/ACpqQDNvGRgH86NmeTzxUgTbn/PFKVCr1IA5GKVwImGc89KNg2888dakK5OC&#10;vNGAR05HqKdwIgOhBpWUHnr+FSbeMdPSggdcc/Si4EZXcfboOaTaPQYzUmzPI7dOaNvQHuaLgRbT&#10;jqOvp1oIODxUpXB9jSBSc5H596dxEbIBgevegYyRUgXODkk0u31ByetFwIiuVJH6d6tWsKsgUk7s&#10;5CjsKjRGJ2gdPXtUywyZPyODnjjrUSelrgWRBPG52bQSM8mpYLLUN4lIcR49eMVf0Symkk3zxSFB&#10;0V1612aputSpXbgAYxXmYjF+zfKkmawp8x5vJHIZtsyMhY52joaH079yzH5SOxHNdy9jDcEqUBHe&#10;q11o7TWzQIQAxzn0ojjloth+yZwawK4DLj6elWrdfsjCVcEuD8p7VqT6dcWZJjVGUdiazZfvlZec&#10;12Kqqi02M+WxahumaRiVIyM7vX2+taen3IJJAO/vXPFnUDafkHQGp7OVvOEjdFPPOKzqUU4sEzov&#10;tN1DLuIBjBwB0z6101lqtsXCM3zDsa486jamR8tuDYHt9apG9LXDmGLAz8vt71wTwvtVZqxcZ8r0&#10;PW0u4uCMEdc5qUXsTuVUnPoK4jRXu7yMSTtsTooHU10iFxg8Y6V4tbDRpytc66dVtE9xeSAsEiYg&#10;dMd6rWs11JIQ1sqqT1z2qeSf91296zLnWDaH5cEce1OnByVoocpdWzpI7ZH+8xX2NWo7eKM/eBFc&#10;WfEZcLuIUAfnTrfxE5fBf5jnC+1RLBVmhrEQR3BMS8KcChZEQcEVyr6u78bSD2pqXV8TlW3huQuP&#10;0rH6pK2rNPrHZHXBlJqaIJ3PPpXKrqVzEgEkbqcZINVpPEc9ucuNwLAADtUfU6ktIlfWEtztjGmO&#10;vP8AKk/dIOT0rh5PFsobCRnYB97+lU5PF8cq7TOyE9QKqOW12DxkEd800fUEYqlO6kZDV5zca/Is&#10;hZLpyD6HrUkOvyyrkSuwzzt7CuqOV1Iq9zF4xPSx1NzC8rYyDjpjrRBpzP1+X2rEtNTdAHZtxByc&#10;Gtu31iPje2D1AFFSnVgrIUakZMLrQVnAVmIIHBBqG18PJbHuxznJrSTVI5DtVh/hVsXEYwSwrB1q&#10;0Vys15abdzPfS4thXy15/wBnrVZrCKMZSJVx7VpPd+arhOcVRaV7iQpjjuQacJVOrFLlWxlXEEDy&#10;sGxnpis9dOVH/d5UZzj1rfk0xZZldV6d6kGn+WF6M2a644hRVkzPkctzDFhgckk9SGqOW0tWA3RA&#10;ED0romsmLEswFVbm3iiXuy98miOIu9xOnYwUto1U+UNgHQ57VaiRM5JyR1GeKp3LPbSN5QJjI6Z4&#10;z7VhX2o3UZ+UBF75au6FKVXZmEpcp1jXEcbKM4B6Eiqlxdx3CbDOTj3rk7jXFS1/fS7fcn+VYFz4&#10;keKIsg2oOd8xxj6D/Gto4LlXNJ2sJTlL4UdtcTR28Mm5/wB2OrMeB+PatfwJ8QLS11VNGubjdaXD&#10;YilIwkT+mT2P5ZryGSbUtYUShJHjJ+Wa4/dxD/dH8X4CrMGiqzCS433jgj5WGyIH2QHLfifwqKtK&#10;niaTpwXNfrtFPvd7/JM1pv2E1OTs+39frY+taK4/4f8Aidtd0k2t2cX9oAr5GN69A39DXYV8biKE&#10;6FR057o92nUjUipx2YV5J8ZPB/2m2HiWyj/fQgJeKo+8nQP+HQ+2PSvW6ZNDHcQSQzIrxSKUdGGQ&#10;wIwQa5pwU42Z14XESw9VVI/0j45oro/G/hiTwp4lnscMbZ/3ts5/ijJ4/EdD9K5yvMaadmfdU6ka&#10;kFOOzCiiikWbNldGaEK3314NWsEg4rCtJvIuFY/dPDfSunhjGM+tcU6Pv6bM8LGUfZVLrZi2iFcM&#10;Pvetb8QjurVopMbiODWdAEReaf5wRwQeK19ooR5Dia6ozZYGilMR7GnR24cgetaF1ELjEide9WrT&#10;TyVQEZLdK4Ztyl7p0wfu3Zf8J6M1zfiZ1+SOvQ1C+cDj5BxVbRNP/s/T0AT52HNX2THA+6ete1hq&#10;PsoJPqcFWpeVjyjxzpv2LWRMi4jlOa5fu3vXrPjrSxe6F56f6yEk15IuWi3AgHvXXBrZnj4mNp6E&#10;EwB6dataONszD1qrPnbkHmrWifvbhj6CscfJRw8rmFKL50Utfk3Xyx/3E/U/5FZNXNWkEuq3LDoH&#10;Kj8OP6VTrhoq1OK8j9IwsOShFeQV2/wn0z+0fH9m7LujtEe4b8Bhf/HmWuIr2T4E6eN2sakw5Ajg&#10;Q/mzf+y100VeaMcxqezws5eVvv0PZaKKK9M+HCiis+a81BJ3WPTDJGDgP5yjP4UCbsaFFZovtR/6&#10;BL/9/wBalt7m8lnCTaeYY8ffMqt+gosLmRBr+npq+h3llwzPGcAc89q+bbAS6bq13bcxyAEbW4Iw&#10;a+lINNt9JS5m0+03zzNvceZy5+p6VwPijww02orrUunrbpu2yDzA2M8Z47VaZEr7s8/HiKe2ZQYg&#10;JF5LDuPata1uU1u2llncSNt2Lx93P+TUeveGfsSLIuQM5Ujn8jUuh6fJDpReRQGaVs7fTjGaTl7o&#10;KzOf1LRLjTA1xpszR/3kJyG+o71ylwLW8mMd5D9huj/y0QfIx9x2/CvV47qWxlZjFHcQt9+KQcH/&#10;AAqG48P6F4xQz6NMIb5QQbOc4JP+w3f8amDUi3Jrc8bv7G4sH/eoGib7sqHKt+NWdO1We3ZNrtwf&#10;lYNhl+hroZNIvPDd5Nb3VnI9uT+9iYElfcqf5iqb+F49V/faLPHtY8Rs2Pw9j9a1ipRd47ibi1qe&#10;oeFfifdWGkwnVWa9tyxXf/y0QD+den6PrOn+IbNbzTLpZoT26EexFfNl2hsTHZSQmNovl5GM8daZ&#10;ba5eaVOLjT7iSCZBjdGcce4qnOMm29GL2TsrH1Q6qyMjqGVhhlIyCKw7PwX4esb1r220uBJT8xbG&#10;cfQGuK+HPxRm17U00bWBH9qcHyZ0GN5HYj1r1VwJAUBGAeah3QlHueZ+LfD0B1STWrp1SKQAAt04&#10;7Yrjdb0+61kRbdvlqf3FwnRfY16J8TpWn0A20GC4cE/yxXAeGdNNyqREyxtGCZVDYVTn09axq06r&#10;lFxdl1VjenOm4vmWvR/8A6bw9pj29nFFKyXFrGBvVz+ntV+a7ht3EVtiIM/CJzxVHX72TRdIkjgg&#10;ItgABMpyxz3rmPDl+4gltZY3edwWS+T5hEp/vCuqlT1smE6c3TdRapHaXd7a2cTXgkZwgJ256mk8&#10;Kane+JILwQny54juUuMKR6VBFbafaacRAgluMb2kc7t4PcDsPas3S9R1Cy1sSwPGioCWTHBU+tVU&#10;aXuvcyppTi7nX3iyG3KXUSqxXDhegNc59gXewNqGIzhsCtiTWF1GMSqwkZjgqpzntSgPCMLA9x7x&#10;9q552bIi+UyrPThDbIrRgMM5/OrQtFHRcfhVtJ5pGdU0+RnX7wEg4/wpLe9V9YXS57SSC4aIzLlg&#10;QVBx270WFKTbuQpaEduPpViO2PpWnJCsMLyMp2qMnFQfaoYk3SoygHaSORntQtQUJS2RUurAzWFx&#10;H/ficfpWB8L4/N8DWi4+aKWRD+DGu+ig8xBlcbl6enFcZ8K4PL0bV7MjBttTlTHpzmq0sydSr4gt&#10;hH8R/DDsBtlWWMj14ziutXw/p6CZ47OLzJF5JGckdBWF47gFtrfhO86BNQ2E/wC8MV3TeRHL5bSK&#10;HPIUmhvRBY5W3h1GciObSoIowoBYgNznkj2q3Lo0l1LBJLDGViRyqEfLv/hyK30uLVuFmRjkjr0I&#10;Gak8yFYPPMiCHbu8wnAx65ouKxgJZ6iip5EUaMv94AEcc49s1sLA62jYVVmK9hgFsVW/4SDT3OLc&#10;T3Kj+KCEsv504+IdPiwbkzWwPeeIqPzodxqy6lNbC/MYVIIFUqd+VALH8O2anWyvIrfEUNv5m8gZ&#10;QDCnvWlBe21ym+1kE6ZwWiO4Z9M1L5pPHlSflRzMOVFDT7e4imkFwAQCREygABavC3hDMwiQM3U7&#10;RzWDP4wt7LVLizvrG6tooSB9qdcxsT05HSt2G5WeNZYlLxsMhh3pO+5p7OSipW0fUfHDHGNsaKgP&#10;ZRiuL+HoNtceJNNPBttTdgPQNyK7Xe3/ADyP51yemRRab411F/OU3ephZGsujRqoxvz3BprZkOya&#10;NfxHrsfhvR21GaF5Y0kRGC9gxxmtZCHRWHRgCKwvF1imreGryxucwW0q/vZ858pRzux3xirui3f2&#10;rSLaSE+fB5aiOcHAlUDAbHvStpcaetjk9Uh8nxhJngTQ/qDmpRHkY446+9M8XJqY8R6dLaaf5sQJ&#10;82TzANoIxQftDKc24AYEZ3jmuhfCjJ7nMa5Gutvc2rTPAlqD5RXgvL2P0FV9AdtD0mCeSSSWVzm7&#10;hbkk5+8vvVqyAkWVJljWQoDGXfvz1pm6fcSYYBhcgbv7vUfjWi7EXOsW4t2VXEi7SAQSe1XLOQpe&#10;RMpyoYfTFchdmApB5AiV3bDKGJIBB/rW1pcl5JaQSP5Ij2jGM5OK5MXiKWGpOrVdoo1pQlUlyx3O&#10;n1hlt9Vs76MjzI0dGX1U4x+tYlxctNIzudzE5yaLiZpXZ3bLHuaqOQF3N90V+X5nmlXMKl3pBbL+&#10;up9NhsOqcddxJJsAsx+WqgLXD5PCelNZmuG6ERjoKtLEq4z/APWriSUUdWkfUljREGAuB6ipvmHv&#10;UGAvO7FMa5SN9rNRzNmerLRKnqMe9OGD0bj3pqFZFGDkUYwcY49RUuUXuK45o89QPwra8OSBGmgz&#10;wcMAf1rFLYHDVe0mcRahETwGO0/jXoZVVjQxlOael7ffoZV1z0mjrKKKK/SzwzzX416b9q8HwXyr&#10;l7O5Uk+iONp/XbXgFfVnjPT/AO1PBmr2mMs1q7IPVlG5f1Ar5TrhxKtO59ZkdTmw7h2f5/0wooor&#10;mPZPTtCm+1eH7WTOSI9h/wCA8f0qbzyH21k+CbkNos8J5McpP4ED+oNWpZf9IOPWvlqtO1acfM+N&#10;xa9niJx8zchOVBqSZto9KqW8v7vNNurgsox6Vz21scrd2K0wORmoTIM9aoPM4JpqTEuQTWqpaGUn&#10;Y1VIapre33TLgcZrOinx3ra04h8N6VjUTihR1ZqQxiORar6rtYEetSyPiRfSnXEAlTPtTpScoSij&#10;ao7RscwItx2Ec5rrbdfsmlrxg4rL0+yE+oDI4U1raxLsg2KOAMV2YWXLCVZ9NPmzni7Js468kabU&#10;w247c1S1FfLuzgcGtIwZcHvmn3NqJiGI5xXOqqUk2G6MKOVozkmtCC+Y8A0r6ejKeuRVM2/lMMN0&#10;rVuEybnU6ZN5n3uorSbaykkgCue0aXdOUzwRWtcoyoyg0U6V4s2i/dJQcKyYzkVmXEZbIxg5rT0Y&#10;+YsiyckdKp3x2TkL0rmlKKlYrTlRVWJlXHWqs4w+FBzV1piMetV5A6I7yL9K6nWpuHKkZX6mPev9&#10;njLyc9hTtIhinmE2SfrRcRefA00n+rUdDUWgTKzsi9AabX7ptbmukrWO2t4wpBH3alvoFmsWHcVB&#10;ZyMzBFRj9BWqmn3U4IW3kII9K4oQnJe6my5SON1BW+zqqj5qksbGQW29z2rpP+EU1We4X/RwsY6l&#10;mxWvF4QumiMbzRoCO3NdsMBjJwtGD/r1Mrp7njGpwh7uQ+lQWke1gC2c17FH8MLNnZ7i8d93ZVAq&#10;/bfDjQICGaKWUj+8/FezTy7EuPK1b5mb3PLraErCa5nUPD0k181xCXlkznaqk4r6Sg8PaTbACOxh&#10;GPUZ/nV2O0tof9XBEn+6gFbYfKatOTk57ktJnhOm+HNZurRB9hmP/AMV0Vn4F1mTBa3WMf7bCvWg&#10;MUVt/Y1J/FJk8iPOo/h3dyY827ijHsCavRfDe024uL2Zx3CgCu3oreGVYWH2b+pXKjnLTwRotqgU&#10;QM+P7zVoroGlIoUWMWB7VpUV0xwlCO0F9wJJbHxGG4pCSaMelKFrREDDnFIpINSFaTbVrUCeOQ8C&#10;plc1WQVOlDVthDyxzTWOaUikIqGIgf6VCxqd1qBh1qUXEQNShuaZTwKZRIpqZBmo0WrEaGkSORKl&#10;CYp6RVOICcYFT1JbKhjzQY+KvmDG1ccGrulaDca3qcdjaITvOGPoKcU5bEOrFK7Mmy0+61K5S0sY&#10;TLNIeOK9j8HfB+G18q91w75hhvKB4H1rrfCngzTvDUMZijD3OPmdhk11Zy5/u47V0qCiiY3qay2E&#10;jjit4VihQIijCgDFY1zpNzf3W6WQLEDwBW0zdsc1GX7ZrSEnHYJ041NHsVrXRrO3HKBj71fjjiTh&#10;I1H4U1cntxT8YpSlKW7NYQitkLuIHHH0ppf3ppbk0lTYYoyaCSDQAc0FfYmncdiG4torlCsg+hrF&#10;ms72xyYX81D0X0roAMjkcUbM8kcVUKjj6CcU9zlpJkOA0I848Hiui0uzFrag8lm5OaX+zoZJhKUG&#10;4HNXehAFOrVU0kiYU0ncXpRRiisDUKKKSgBaSiigApOQOlLScg57UAcB8T/EGseGNJW60m2Mu5sM&#10;3Za8n8D+Kdc1Xxgr6neStG7cqW4HtX0Vq2mxatpk1nMoZXU4z6189WGkyeGvGbWF0NrFy0bHjI7V&#10;6GFw9GtRlraS6dx3dtD3ByCwwOMDBpwB6mo4hvgiZhyFFSbsVxfoQ22xSQBUQbc30oZmJp8S80Bq&#10;TpwooPNC0h4IouMeF4pMYpwPFIRmlcdhpOaAKMYNOPAoAjPWnMeKQ8mhvu0AVLpwVfzRuOKxZdNi&#10;uIN8fB3c1sXC5RvpVOzwFaPvUVsPSrx5Zx+Z0UMTVov929Oxl3FpLaowYfKo4NYL3CyXAXvmu0md&#10;XbypOVx1rPOg20zl0Gz3rwMXkLb5qD0PewmaU0v36s2U412xDJ7Vk31yq7lBzW1d2c0ED+V8yqOt&#10;cNeXEjTOCSpzXh1cPUhLkmrHs4GEa7cou6Fml3N1qo2QxpwJPuabIxxzVxVtD24xtoPs4jPexRry&#10;c5xXqumsIbVI1ODivN/DcDPqaS44HWvQ1OMAHpVwqOFVSXQ8LOnzSUOxsx6rLDA0aQGRvXNT6bpk&#10;aE3soMbHkr0ArF86aL5o2AIHGaijn1e/LLPOwi744r2nmkEk3Ft+R89LDuz5Wop7s0NUuxqN8kMZ&#10;zFGc/jVG5g3ZI4FWYI44RsQ8jqxp0gB4FedWbqtym9WXBqnaMNkZkdsw57Vu6BB5au2e9U8BVx3r&#10;b0yIJZh8ct1rtyiglW5/Iyxtd+yd+pZlPynmsu6eUZ2PitKfG0YqhMRggDJr6mlbc8BKyOD1zUL2&#10;PXrQMR5ZbBJrTPM2QMVj+L/ku7eY/KFcHNbC/OsbryGANeLxVCzozS6fqfQZVL9wXIOTUkxKpSQx&#10;kfSqWsXQht2wea+ZnLlhdnXGLnUUUcn4guC0xXORXOv1xVy/uGklJzVJiWbA61FNWR9jhqfs6aQx&#10;jk4rpPD6NGrZHXvVKy0xWUPL3rXjYQFI1GBmsq1VP3UYYuspxdOJqPxjmpI8kcikMRKg1PEo4qFd&#10;6nhykrEtqCGqzKCKbbRkPVqdRiuiEbxOOcvfMmdcEY604N+7p068mmqV27SeayZvvFGVchvOYgcV&#10;CQCwq9cpj0xUAj6GuVr3mjthNcpYUbYce1RbA0BxU+MoAelRqAuQOlW4IzTMmaEA5Pc1cs4sEHNJ&#10;Om5uKdajEgrO+tjolJuBpSHKAd6SL0pX7URjnNbJanF0LIb9KFkO6mqccGhSM1o9TFpE6yFjg80E&#10;A01eGpTVLsRYjbg8U0k5AFDNg0IyseoqLq9mabId8wqvehTFk1cHP0qveIrQH5gKqXwsIS95GOsq&#10;qDUQcs3FMKkMVAyPWpo4SqghCc964z02ox1HOMJ70RFyCAeDUkqqIxuGDRCv7vCIWbNUk+bQzv7o&#10;wwknJNU7iLIIPSugtNHvbwj5Ni+prWh8O2Fth7uRWI6rXo4fLMRV1tZd2c08wpUH7zu/I81WzuZJ&#10;iIYWkJPGK04fh/qOqMslwBBH355r0AXVjajFparnscVBNe3E33m2D0Fe1RwFCm05T5n5HNW4irf8&#10;uVyvu9zL07wN4c0tQ9yhuJR/ePFbb6kI4hBaRrFEowAPSs9iCeSTS4BFdvt3DSC0PCr4qviJc1aT&#10;fqxzMX5ZmP1NH3RxSZ9KOay5ub4jnAcilpBzS0wGmkp2M0YpANxmqOtanHo2j3N9Jg+Unyqf4mPA&#10;H54rQxjpXmHxM1gy3cGkRN8sI82bH94jgfgOfxoOrBYf6xXUOnX0OEnnkubiSeZi8sjF3Y9yTkmo&#10;6KKR9slbRBRRXa/DDwv/AMJJ4rjeePdY2WJ58jhjn5V/E/oDTjFydkZ1qsaNN1JbI9e+GHhX/hG/&#10;C6Szx7b++xNNkcqMfKn4A5+pNdtRRXqRioqyPg61WVao6kt2FZuvazBoOjz6hPyIxhE/vsegrSrx&#10;f4k+Iv7V1f8As+B821mSCR0aTufw6fnXo5bg3iq6g/hWr9P+CcWKrexpt9ehx19ez6je3F5cPvnn&#10;Ysze5/p2qoOmOTUm3HrSbAK/QYpRVlsfONtu7I8Dtn8qAM89PapMH8PagjJ+lVcRHtHPXn3o24Ax&#10;+HHSpCPWgrnGRn8aLgRkc45zSbdvA/KpCDjJ6UBMe2aLgR4yf/rUhXqcZx7VLjOOuMUgHPqT3p3A&#10;jOD160bV75qQqOuPxpdvc9RRcCHZ/DngUm3q2fbip9uAMDr1oC8dPrRzAQ46YwMetATGNwK59R1r&#10;W0aziuZ/nByrde3/AOqutNlan5XjVicDJWuWti1Sly2KjG5wCW8shUJG7buBgcH8au/2FqITc1uc&#10;eobJ/Ku+hitYFCqq/lUpkjYcYHviuOWZSv7sTRUlbVnHWGik487A7gMK1zbxWyKQo45wvb/61Xb2&#10;SNY+g3dvcelYYuSmR5gJ7A9qjnnW1YmlE1odSiGSCFK9iKc2qqBjdjjOfSsFzG75RvmPvzmqrB4x&#10;kyBvX1x6VSw0Gxc7OkS5hkAaSYDnI2nFbMUsLwr8ysccmvNjKyPuGR6DOavw6xKgAIIx6GirgW17&#10;rHGo0zqNUhjkhJRBvX7vHWuGngZImlJbcW+bOOtaU2tTMrKv3c8c9qzp7hriNUPAByR6mujC0p0l&#10;ZkzkpalQnnmlBO3APH8qdj8/XNAAwK7rkCDBPtmtKwWIunmKSTzkHFVrYKrFzjcB/EOMVpx3UAlT&#10;d0yOo6VhVk7WQI6Wzu1jhAhjyCMAdM1O+o3JjZkiIKj7rd/pWA1/EreYsn3DgHrUMmtzuzDsTwAO&#10;leX9Wcnexqp2Rak1+4RmSUEbugxyKqTXM18dkALttHOcU2U3t1ES0AKsdo3Hkj8KfZxXQGEiCISA&#10;xxxXQoQgrpJMlttm3omjTzQB50wckc85/wDr1uyeGi6hlVd6jIIGOPaotCvRbIqysSAeMCuoTUbd&#10;8BCCD6V4mKxFZVHY66NODXvGBaaaRGEeNlZeprWS1jjiXEfNXleNmzmpCqkYHeuGpXlJ6nTCkkYk&#10;yNIrlFAI/vd65y7MUjFJcxkH5Wx3rtZbcEntWNe6THMeQfWunD1op6mdSk7aHN3d9AoI8vzARg7R&#10;jn1NYp0mGZ5ZUdgGHyR7cEN6Zrs7fRFWbJ5XOcY6GtW30mPA+UAfSu367CivcMFQlLc8rudDnt1G&#10;HZgf4QOh96dbWV4P3axjg889K9aGkRKWbYMHgDFQyaXEOUiXI7hapZvdWaKeDe5wlvbPFAz+YHk6&#10;kY6/h2q2WlaIMuMAdB6f41u3enbNzLHhvUCuc1GK7jgJQhOeMnNVCqqzM3TcCjLqUlrdAeaVXr9a&#10;l/4SMgESSkkd65S4lmlkcscsDg4qEiSIgsjqOoJB/OvVWDhJLm3ObnfQ7yLX4oYWZnKKfU9auWus&#10;2UjBluOX6DPWvPEjkkyX+cdRk1asGjtpWLjKE4OTnFYVMBTs7PUaqyPVLXVrdl5kXirH9oROMBgc&#10;15e2qxlMWxZcHk+tW7TUplViJM45bmuCeWdTZYlrQ9FaRXBIYDPTmqNzJHgqxGc8d81xU3iV92BI&#10;SMdRxWRrGv6pcQxpp0sqHJ87yiquy44wxxgfQilHL6kVzPYpV1J2Oh8QXmn6fEy3V8ttIw+SI5aU&#10;+mEHOPc4rza+1ZmfJcx7ztUyHe7H0AH9M1a03wreXCl72/FuCxyqMJrlye7N91eo7k1v2tnY+H9L&#10;mt7C2tH1GSN1Op3Ss0wZhxghhsx2xntW1LEV4U7Uabb89PuW7+9FuFHm96X9fl+Zx503UZds0kLW&#10;qnrLdAtIQR1EfUfU4qxDp1vbus3lm4mJOJrrDn/gK9Fp66d4mYE/8JVEzEfN5ksuT9crTZNM8Sjj&#10;+39PlwOpfp9dycVEK82+bEUZTfnay9Ft+pUlfSFSKX9dTVUfaXM09wXYnqzZJ/wpJJ0iwsL9urdq&#10;yLLVoNNluk1t4tWcBVhFncmJV6ljvVcHHHH61auvFOi3WlW8Ok6IIdSRN17fPJI8aAH+FSSMnjk+&#10;4Arqec4eNueMk+2n+ZmsBUfVfj/kbnh7WdQ0TWLbUrfzZER8OApxIp6qf8+lfRljeRahZQ3cBJjl&#10;UMMjBHsR2NfHFzrOq6jqs50kz+ddqQ8VrDsTYOQI16qor2P4Pa9daJInh/xBqcZub+RntbR5hJJC&#10;QM/MQTjdz8p5BHvXz2a4uGMkpwhZrr3R6ODpOh7spb9D2yiiivFPQOJ+J/hX/hJfC7ywR7r+xzNB&#10;gcsMfMn4gZ+oFfNlfZNfNfxP8Mf8I54rkeBNtjfZnhwOFOfmX8D+hFceJh9tH0eR4vfDy9V+q/X7&#10;ziqKKK5D6IK6LR7nzrYIT80XB9x2rnatafc/ZrtWJ+Vvlb6VM/hdjmxdH2tNrqjp3mbp0FN80D6d&#10;6rs/GSarvMTwK83WT0PBfkdPoEJvnkyMIpyK7nQ9JWW78x14XpXN+A7b7TbPB/GTmvUrS1W1t1jA&#10;G/HNehg8JeXtJGFWraNkMK9vSoytWmXmo2X2r1OVHLcry20dzbyQOMh1I/Svn/VbZtL1m5s3Bxkk&#10;fnX0SigNyOa8t+Jmji2v7fUEX5ZV+bHasMTOVOneJ15fhKWOxCoVZNX2POWf5sAHHvWz4ZjjUXEj&#10;8BQSfpVIBc8AVPBL5NhesOCYm/lXl18XKtBwn1PWxfC9LDU5Vqc22rHMu5kkZz1Ykmm0UV1nr7BX&#10;0V8HLL7L4Bimxg3VxJN+R2f+yV8619V+CLT7D4H0WDGD9kjcj3Ybj+prpwq95s8XPZ2oRj3ZvUUU&#10;V3HygVieLr2TTvCGr3cTlJIrV2Rx1U44NbROBXI/E2XyvhvrbZ5MIX82Aqo7kTeg/wAL6Hb3PhjT&#10;Li5nvJbiW3R5Ha4fLMRknrWsPDtgO9wfrcP/AI1J4fj8nw7pseMbbaMf+OitKhydxRhGy0MiTQdN&#10;iiaRkmKoCx/fN/jSL4f06RVcwO6nDbXmYj8s1oX3Fhcc4/dtz+FSQf8AHvF/uD+VHM7ByRvaxmSa&#10;NbeQ1u8CtankKeSv0rJuPDtvHavHZAICd2011hGRis+7s3Y7ojg+lTYUo22POdS0p4IyZY+CcHj9&#10;K5+40VFAMIEOOQU4IPtXrcyWN9/oV26Q3TrlULAFgO4HeqU/hiPyiDyfUCocRqTOATWHmtlsvENu&#10;b+BBhLqPieIeue49jWJc+EbaK/XUbS9SSyfIE0TbST/ddexFdrZaObU3UUqbmD/e68VRvtIgt4j5&#10;a7SxJxWkajjdCVmzz7WJ5Y1NvqEfnxD/AFcwHzr+P9KwJNHnnt3n06dbtVGXQHEi/UV2N7pMyOZA&#10;d8bN+8BGcL7CsrU/Df2K4lk066R9oyGjfG4EdOec1mnodDOa8PahNpXiCyv4g3mW8yuB6kHpX1Pp&#10;mrpPo63d2wgaQb3H9yvmjwto9xrOuRJGAYo5B5rnpmvTvEd95OLSF3KquDt+6x9PpWinyx1I5eaV&#10;kXtdlOra6bRJTLGvzK8ZyrZ6H61px2un6VZywoRCGw0spbq31rK8MWkVxYrcAbJEGHU9m7VxXiy7&#10;1W4EoTzjYwyHzCB8pPqG9fatPecebqXSoe1fLDodrr2o2k1jHY27bpM7hGRnzBW54U0jSptJaHZ5&#10;WpsNztnBJ7centXk+hXcsHl6ldsSqfu4Ef7wB9a70axHBHHJAcXLclx1BqI1JJMznTlCVmtS9Dp8&#10;+oXt1bWy26zQDDRM21mP+zUrW1jB4auob+JoL0cKcYfP+FZUF0J5vNdz9oU5LqcN9c10Qv1u7Uw6&#10;xFHd2oH3ydsifQ96OdSJtZ6mN4Z1DTriza31C1eF4jgXiDaR7n1rpF082cYlkk+02nVbiIngf7QF&#10;ULzwzZ3+iPb6cWuIHbJdHxLGvpjv/OsbSP7R8P7ha3Uvko20rLyB7EHpSb1CXK3odLp9hpmmvdXt&#10;vOAJxukJkyOOc1mX17br4lstV8xEiiiNuyOcM5cjbgVellsJUaSSKKyvHXJRhmG49h7n8/rWZqEE&#10;K3ejKIf3OoS+XIsq5aPCkgKe3SqVjF3Ort7u3nDDeoKna6N1B9xWdqDagupWUdg0H2GQ/wCkbkyV&#10;x3Fa1vawwqVSMEk5Yt1Y+pNXERQMBR78UrmtKo4O9k/X+uhGs9uPmLnA54U1yPgy1l0fWNfNwVEG&#10;pXpubUKdx2453AfdruV47cVwHhtmt/jD4qtCx2vbQzKueBn0/OmrWM9S946sn1ex09LNkWa1vI7r&#10;dMdi7VPIye/tW5JZWWqPHdkTKWKuQMjcR0z9KyfidCZfh7qpBw0aLID9GFdHpEwuNGsZh0kt42/N&#10;RT6Dtd6mTZT6bLqc+lra3Zmtj5jPIhAO7jhu9ZQZNX8dT6LdQuNO0u2jkhtuiysf4m9QK6hfl8RO&#10;B/Hagn8GIqLVNCjv7uDULeZrXUbcER3CDOVPVWHdaV9Q5XY5Px9rmp6HqfhtdOma1tbi8EFwoQYY&#10;Ejiu7NpFIuJR53/XTkflXN6xpcutQQW+u6P9qW3lE0clpNgbh0ODg/hVi8uNUYRHTbe9ieP/AJZy&#10;KpRvYknNG6QXSepQ8SRr4TMOu6YBEjXEcV3ar9yVWOMgdmGetdiPmUEZwea5ldH1PWLu2ufEKwLB&#10;bMJIrO2YsvmDozk9cdhW1DqK3MQmhjZ4iSMgc4Hehq6NIRbbsQPBHLrU0EyLJDNbqzI4yCQ2OlWi&#10;lwqSJCEQKMICMCqzyeZqWnz427xIuDwSMZH8q1KTbRUW43i+5UBu98IKrtbmQ56f41yniALZfErw&#10;1fbcfaI5rQt+G4Cu2ri/iGfssehalj/j01OI59A3y04u7FU2OsvrYXen3NsRxNE0Z/EYrlvhhMZP&#10;AllAx+a0eS3I9NrkY/lXY9a4jwD/AKJqninS8ELb6m0ij2kG6hfCxNe8jf12PESTHAC5yT6VyEVh&#10;9tvo9QuJJcDJihDfKB649a7XWYnuLGWFIjI2AQoOMjPNYJtNRUgJZExq23g9QOlawlaIcs0249Tm&#10;3spEv5Ym8tzLu8sMMZ7jmiZNqwx/aIobiBsurLkPjr+ldPe6Nd7UnS0WaVSPl3Y/Ks5dNuDMst7Y&#10;pE2CBuO4kdP5VFfF08PSdWrK0UZQw057FXTrIxXDSYVkK9Sv389D7VouQB0wOwHApPlRNijaBwAK&#10;jYjaWc4UV+XZtm1XMat3pBbL9X5nv4TCRoR8xkjADc5worPkZrxwBkRg1Ixe9kwvEan86uR26xoA&#10;v61wwhZX6nc3y+pXSIqoA5HcVLtHbIqcRZ7YqrdTeUCqnLn9Kh3bsZ3uRXNx5YKqMt/KqapgmRz9&#10;SaeqnJduvUk1jalfmdzDCflHU+tdNKm5OyGn0Rr2+rW5mMKuQegPatRZHAGMEHvmuPto0ij3SqKd&#10;Bq0JlMaSlcHj5q1nhYyvy3FKzfunYrKrfeH40+MhHV4zgqwIFYdtqDjG7Dj9a1beW2nHy3Aic/wy&#10;/wCNc31ead4vUzc0tz0FG3orDoRmlqrpxb+z4AxBYIASDkHFWq/VKM+enGb6pM8OSs2kIyhlKsAQ&#10;Rgg96+QtUszp+r3tketvO8Rz/ssR/Svr6vmD4k2n2L4haxGBgPKJR/wNQ38yaxxS0TPdyGdqk4d1&#10;f7v+HOVoooriPpzrPAs2Lu8tz0eMP+Rx/wCzV0NzBiUkVx3hO48jXU/20ZT+Wf6V3MzBxkCvn8fF&#10;xxLfdI+YzeCjXb7pf5DIHwhFOwWqKMAk1bRPk4rhlozyLlKaH0FUGVkfNbLoTVOaHGTWlOfQxkyn&#10;HIQ2K6HTptkfXk1z8Kb5x9a2402IKWISasaU4svyXIAyTzWnbsZbUOK5uUZXrXRaGd9r5dLC0058&#10;vcJPmdjR02COBHmb7xrM1WYSyDbyAa0L6ZLW2+ZguOuTXKXWrWcUu57uID03CtsVeEVh6aJ5XL3U&#10;rk5ALHAp6oCPmbFYNx4o0uP7tyGP+yM1Rm8a2IXCRSufyrnjg68tos6aeBxMtoM6ieMeXtTv3q7a&#10;+GkktvOkbgjNcBP49coFgslGO7NUM3xD1uSDyUaKNP8AZXmuqjluIfxafM66OS4hu8lb5nepZx2l&#10;4pRuB1rXmEONzSKuR3OK8Sm8Q6rOSXvZOfQ4rr/hv4Wu/Fusfa9QlmfTLRgZNzHErdk/x9q9Chlt&#10;Wzg5bm9XKvYwdSpNJI73SLK4eR2ihdkYZDAcGny+GdWuZyy2+1fVmxXoyqqKFVQqgYAAwBS11w4e&#10;o3vOTf4HhuV9DgLbwPfM6tPNEgHYc1oSeBI7hwZ719v91FxXX0V208nwkPs39WQlpY5geA9FMIil&#10;SSRfQvjP5VcsPCOhabzbadErf3iMmtuiuuGFoQVowX3DWhGlvDF9yFF+igVJRRW6SWwBRRRTAKKK&#10;KACiiigAooooAKKKKACiiigD4mCml2GpwlG32qDK5CE4o21NtxSMKdxXI1XHapFGKQVIop8wC4zS&#10;EEVIF4oIqWK5AyZFQtHzVwrxUZTNIdyps5qRUqXy+akSPmmFxqJ7VbijzikSP2q5DH0pWJch0cXA&#10;4q3HFt5ApYo+lWUXFHJczlIgEeAeOcV638K9CFtYyX0qDe/CkjpXmcFu011DEo+Z2H5V9CaLaCy0&#10;a3hChcKMgVrCNtiYrnmk+hO0hgm2uBtb+KpCTgMOV7UOiyod33ewqpsntD8mXU9vStVqattbkzuA&#10;eDk0sSsTk806G33jee/araxhegpOSWiKjFvcYq08rTqKzua2IxEM5PWmONgyBU5IphfPFFx2Kwnw&#10;fmXHpT/MJ5p7IG6jpUTwkj5TVBYd5/btThKCcCqEqzRdsj0FW7KNtu9+tJi6loLgUoOBQRzRUjDg&#10;DNFFBoAKSijNABRRmkoAKXoKSjuB2oAU9iK8++JXhI6tbxapZLi7t2ByOpGa9A+nSkZVZCjAEHsa&#10;unUdOXMhp2dzldOuTPpkJIw4UK31xVmpbqx+xHdEv7tuSB2NV1cEbs/hR1uT1HhcmpkwtMUinlSR&#10;xSAXcAaUkEVCSenepAeMUAPQ5HJp+KhU4NTA5FAw2g0jDilPag/doAj4pjnCmnrwaZKR0oQIqAhs&#10;g1SeNo5sg1akG1simTIWVSvOfStI6Ia1dhzWweJWPU1LFhI/LpEDA7T93FRvlTweKUF1Lnd+70Ke&#10;qGRLcGH15HtXOX+hR3sDTAbZPauqkAdSDyKzyDHE8fUGipShUiozimjowuLrYaSlSlt+J5/LplzZ&#10;qxZdyDvUEVu1yflrsggBeN13I3UGmx6XBuzGoTPYV4GMySovfw+vkfWYbiCE42qq0vwItEsxbR5x&#10;ljXQoHA6VSgtJ7ZQcZUmtFGwBu4NeCqNSnLlqKzObE1faTcr3FHyjJBJ9qsIzBAEOF70xGB6VMo4&#10;reCszhm76NBuC9FAqJmIfIPFEr7ahV9xIolUa0HGOlyVv3sqKD3rqol8uBF9q5rTojLeqPSuofgY&#10;9K97KKdqbn3PMzCSTjErzHg1Rc4OauS81UZDnPavdieYcH49AFkzsMY5FaWiEXOi2cw5zGKofESJ&#10;v+EfmlI+VWGMdeaueFY2h8N2SMwYheo964OIoqeEozXRtHr5fK0GkbTOIoST6Vw2vX5d3UHius1a&#10;4ENqcHnFefXQkupz83U18VWlzS5X0PpMqopt1JFAgyc1PZWwedd3A960hYrBEM4zSJBvYfNgVi6u&#10;lke3KummkW5XSELnAAqJ763dxjqO9QT2ybgktwOfemJcWFk4jw0rH0GahQTXmcyhG19Wzoob5TEB&#10;tJ461ZtLhJJcEVWsbuGHT5J2tzgj5QRzTfD00l1dSSvCQueOKab0PMqU/dnK1kjopAI4gw4qrLdb&#10;kxT7yRyhLDaO1ZKuXJFbVKjjsclGnzK7HyXI6ClhJZ81H9n5z61YRAgFYq61Z0y5UtCvfDJWljj+&#10;SnzRlyGI4FK0ixrSdm7hf3UkRlsAiolPBzSM3zFu3pSDc7cdKydjVIasZZz6U+OLZLUscZDUpgZq&#10;rk2sJz6DpHHrToyc5HSozDgYJqdFCqKpXuZu1tCRR3pyAFs0xW7U8cc1aZiyyACKAueajV6mU8Vr&#10;o9TFpoglTI6VXEYB96vsmRmoDbySNiNST9Kl05SeiLhPQYpPQdKJFUJl8GrkGkXEmN2VHvV9NKtY&#10;BuuJQR6V3UcvxE+ll5mNTE04dTiJS3nssUZY+wq7Z6Tqt2MKmwZ6sK6cz2NsT5EAZvUio31G5kUh&#10;TsX0FdNHJ6MVerK/kiKub6Wpx+8hh0CKBA15KGI6gVZW5sLUYgt9zDocVSeR5PvMT+NJjHSvRp+z&#10;o6UY2/E8upi61X42WpdTuJBhf3a+wqqX3HLlmPvSUU5TlL4ncxv3FDY6cUFmPekoqCdL3sLjijaK&#10;O1LVLQBBS0UUAApaQUUALSUtGKLgQXt3FYWU93McRQoXb6AV8/395LqF/PeTHMkzl29s9q9O+Jmq&#10;/ZtIh06NsSXTbnx/cX/E4/I15TSufT5LQ5aTqvd/kgooooPZCvpn4aeGh4c8IW6yptvLvFxcZHIJ&#10;Hyr+Ax+Oa8T+HHh3/hI/GNrDKm61tv8ASJ8jgqp4H4nA+ma+nK68ND7TPnc8xO1CPq/0Ciiiuw+c&#10;Oc8a6/8A2B4flkibF3P+6g9ierfgP1xXgxyxLHOScnmus8d62db8RSLE+bW2zFF7/wB4/if5CuZE&#10;eetfc5ThVhsOnL4pav8ARHgYyt7WppsiDA/HtS7Tx3GM8VPtG4gk56cimlVJ6Yr1OY5CHafTrSYI&#10;7f8A1qlwPSjZmncRHtyT/KkAP5+tSBcnpQFwfY0XAjxjjJxRtxUmB+dGPzHei4WIttLt5zxUm3nP&#10;ak28/wAqLgMx60bc9v0q5bQLKxLEACrcNqgJO3Jz16VEqqiBWtdPjnz5nmxHGeOc05NNQT7GZnXt&#10;2x71qOhSJQOB0/8ArU2KCV2JOAPeuf20tXcdiIRvbhUB2rnsOKel9sOHL8e/Sp5bOSTDKckdAT1q&#10;q8csHyMpJPY9KzTjLcLNE39q4I2jdkVC+sznsce1QtFujOYyuP4gP88VGBHIeTx6g81ap0+wXZJL&#10;fTTKMkE9Pp7VWkjlKneMKPvD0qRojCx6HjIpTM7IVbkcZFaKy+ERSYkEnPA608O5QH1zn2pWUbSQ&#10;nU8mkiieZ9qEAAcZ4Fa3VgIipY79nXqPWlWDIy/yj3/nUs0DwEBhz654qeCOOYozE5U8e9DnZXQG&#10;ewA6Z4700KfyNX7y1ED8AYbkZqrtzjjB/WqjNNXQiMJyMnj6V0FlotrNaoZQWkc8kHBArFjGJEPB&#10;AORXYaTDNfKCTtjHcDn8K5sVUcI3TsVFalY+GbUY2yMAOwNWrbw3YB9xRvmXGCc5rooNMQ/N3I5x&#10;V6PT0XBxz6CvGnjp7czOqFFPdHOxeHrYvhV2oB0xxWlBo1pbqRhDnrkda1fJ2rgDiq0gcuMBc9ji&#10;uZ4ipPqaezjHWxJFaQrFgRKFHbHBqtJptvJICI8fyq/C2wEOQQaXCBiRyTyPasFOSe5pyporRWKJ&#10;jan5Vaj04kgqu3PerEF0hbDLyKvpcpjjFY1Ks0aQhHuU4rWWMjOWz61ejtWPXtSrJubIqaOQA8mu&#10;ac5M2jGK2GG0x159ahktQSRtq4bgAHimpPG3PAOahSmtTS0SoLL0TirMdi3GeBVqN1x2qTeKiVWR&#10;cYRIBbADkZpTaIR71NvHrQZFA61HNIu0DOubNCpOyuZ1PTEcNhQD6Y611lzcKFPNc/fXKEkdc13Y&#10;Wc09DmrqNjz278NxyTNIqlG5ztpILNrSNonk3xv/AAOM8/j2rsNsQctkGsXV7dXwQyJj5mZjhVAG&#10;SSewA5Jr3oYuU/dm9Dy50o7owZrO0MZjiVY2wSCuAFHUk9gPrXE3+u6XaP5bahHN820i3QuM5/vd&#10;D+FaeoXA1GyN88U8miTTCGyskJSTWJx3OOVhB7f16TQwLHIl3eSQS6jGPLRoIwsNmo/5ZwKOAB3b&#10;qT+JKpY7EVanJhtu7G6VOEearv2RjR3U4mhc6Xqn2EsDJN5YVxHnllQn5jjkDvWrfajZwWe3TvCN&#10;xJJcYeO51DUhIwj5AzHGRsc4ztbOKiuUdmaRiWY8lsnP1qrgDk7cZ5r0p4KvWs5V2vRWMoYiFO/L&#10;BfPUoC+1IAeZos5AHVATn9aeNbjVkjm0q9z14jLE/hinaleW2mRrJdllZ13JEv33HrjsPc/rVWCX&#10;xFqCLNFcHRrF+UdSRI4HcfxN168LXFXr1KE/Z0qrnPtZP73dWNoU4zjzSgorvdr7t7loeJbJW2me&#10;SAjgpNGQR+XSop/EWljJ/tBGB64Rs0keh2CsZJlnvpWOWkupDgnuSq/1JrQt4hE6RWtvDGWOESGF&#10;QSfyzXVR/tKSvPkj97f4O34mM/qq+G7+7/Ix5/E9pHETDb310WGfueWoPueSR+VP1G0uLrwpZatc&#10;3sFi960xt7NlYpNGhAyGAPz7iQA2BgE1vWq3l5eNZ6eBqMsZxOGlxaw5/wCesmcE/wCyuScEV18u&#10;gaXqFjoaajdTyWkWmxFbO3m8m381i5kYgck7iRtyMV4+NqYipLkhV5+9lZfffU7cP7KHvShb1d3/&#10;AMA8q0Wy8IzWME+r65JFeFiJbSS3fZHg8fd5bP4V1tv4i8B6bEUhub+9dR+7jW3SCENjGcE5/PrX&#10;Tappen+H1h8S+GtOtba601Cbm1jQBLq16uOc4kXqG6ketdpFPaatHp80VvbS2900c+6WBWYx7TJz&#10;kdeAK8+FSvQThFJP8X89zaUadSScm2n933Hjus+KvDes3byL/bNvbeTHCtvZ3ltbgogwAzYJb1xx&#10;jJrNvdT8Npolsnh3RJdM1i1uVuFvXv0ndwAc7iD6kYAA5Fe8nStIuo187R9LfgZ3WMR/9lrB8ZeF&#10;NIufCl6tlounJdKu6NoNMEknfIRUwSxz1PA5Nc84T3lrbzN4VIt2XXyO58GeJIPFfhaz1SKRGkdN&#10;k4Q5Cyj7w/Pn6EVvV8+/BnxadL1s6JfTFYL8hYlklX5JRkALGo+UHkZJ5OK+gq5JqzOmLugrj/iV&#10;4a/4SPwhcLEm68tM3FvgckgfMv4jP44rsKKiUVJWZtRqypVFUjuj42orrfiP4d/4RzxjdQxJttLn&#10;/SLfA4CseV/A5H0xXJV5Uk4uzPvaVSNWCnHZhRRRSNDVtpnuIlGeRwTWhbWxDAnmszRZFF75T9HH&#10;H1royyrwBWDpxjqfNY6DpVWls9TW8N6kdG1eKYEiMn569pSRbiGOdDlZFBBFfP7y5iZe5HFeveA9&#10;SOoaCsbHLQgCu/BVlNOmzy56M6Ir1FNK1MFyKQrXWRcgK4UkdqxvFWlrq/hy5j25kjjLJW6RilCj&#10;DIRkMMVE4KcXFlUq0qM1Ujunc+agrRkxuMOnBFFwSuk3LDvgfqK6Xx1pB0jxPOVX9zNhlwPWucvE&#10;2+HZpf706p/M/wBK+ecHGoovuj9JrYiOIwcasdpW/M52iiivROAVVLsFUZJOAK+wrSAWtnBbr92K&#10;NUH0AxXyXocH2nxBpsGM+bdRJ+bgV9dV2YVbs+cz+WtOPr+gUUUV1nzoyVwi8kDJ4ycVxXxQEl34&#10;A1C0tFM1xMUVY4/mY/MCePwrsbpUdVV1DAnoRXD/ABMu5tI8IG801/s16Z44kljAyAxwR9KqO5lP&#10;c7HTHRdLtF3qdsKKee4ArKV5L3xjd2rXEv2aG0RhGj7QGJPPHtWpY2cENjBGIUGI1zx1OOaxbKWG&#10;08a6u0o8lWghCsy4DdehprqJ9LmnJaadMWtpLmVizeW0ZmPJxnH5U+2sbO4gDW9xO8Q+UETNjjjF&#10;N3aOsxuS8Ak3+YXLYO7GM/lVi3uNPgj2QzRKuScBu5pO40lfWxm6HNL/AG7rlq07vDBLEIld9xXK&#10;ZP61v9a53w+qy674guBH8r3EarIV+8BGBwe9bMJ/025A6AJx+BpPcqLsjg/FdlHefFvwirrkCC4L&#10;c9gK7tIVtFJDMIwMnJzgVyOuYPxa8L88i0ujj8BXaTjdbyD1Uj9KH0C27MmIWOqMLywuYZw3yttb&#10;gkf1FZOvaa6QpiJiozkgZAqj8LtNhHgwFkBdryZt3f7xFduQsaneeDxzyKlqzJS6nlsluORgflWH&#10;qGiQzneUIOedvGa9X1PQYbgGWKMZIydvesaXw+pY8FVx3Pes3EtTaOR8CaRb2mq3HnRkxEHDDhgT&#10;U/ijSYI7y3+yX6yM7Hjbyn1rdtrIaZcuACzYz+dV0hhN1ulT7x5OKHCLikyo1Wncs6bax2FikZwX&#10;flmFZOm+I7zR9SGhajpCXWnzSMyzKoJKnnJHfn1rZv5PspwU/cqn3/T3rkLrxRFNr9raskiKqk+Y&#10;hB47ZrWp7tgUJfEtTs9Y0fSpbFZ9OtIdmTujIxg/Q1l2nhJLq2S40+8E5QfPbOArKfQVnvrVhHIZ&#10;YrmUjftKuOM96vkXFvJDe2jlMjcSpxxUqrzIcozTvJkH2CRbnCoYnQ5dHGDj3rMuH1JrseVbNJbR&#10;uNzAZC59a7G28Q6dqebXVgm8cCdeD+lOutNksLaae2l+02UpBZ48ZXHcgdqpJPQPaNfErnNpfX9n&#10;qInfFsrHCfPgt/jWncXM13L5819BBIyANhBllzwSO9YmqaS+pXlvcRv9oaFciF/uSD+h96ivNMW4&#10;cCGMQ3Kjm2uDkMPQN6e1F+hjLXY6GziWK1eM3MWoWzsQ8MuADj+6exFQy29uuraZI9/cTWUMpaGG&#10;QjfBJtIwT3XBOK5ORryC+uILVhaGVlIS4TlMDBCdmzxXXWSslrEtzFGbgKN5C8E+tF7EnR22v6bc&#10;3UtrDfQPPDzJGH+ZfrWlHeQn/lqn51xGmQ2kPia+dbaFXliRiwQZOOOa6yAR4H7tP++aBXNMXcHA&#10;81a4uK1lg+K91rqgHTJrJbZ5s9JAeBjrXXxbP7ij8Kxbzw7d3HjvTddguglnb27xz25J+dj0bHTP&#10;vVLQepa8VxR6p4V1GxjYNLcQmONemWPQU/wszWnhuwsbwhLu1gSOZAc7SBjr3rVu4Dc2U8AxukjZ&#10;R7EisXwPpd/o3hW1sdSO66iLhm3btw3HBz9KL6FJO5cnuIo/EFowcfvYnQ/hzWl9oi/vj8qpX426&#10;lpsh6B3X81q9PNFbQPNM6xxRqWd2OAoHUk0hq+oefH/epRKhH3qwoNeudTt2utOtUjsMEi8u22Kw&#10;/vBepHucVBda6bK1juZtb00xyHCGOJn3H22sc0+UOc6TzU4+brXHaXeXOsatdW9hqRtrbTrhkZBH&#10;kyZ55z261py67qNigmvdLJtAQWuYH3BV/vFeoFaunLbPC11aypNHdN5okTo2R2pr3S6dVxlzRtfz&#10;X+ZDq0qQpaSn+G5TJx0zxWhvH+RVTVwf7KnK/eABH4EVcQ7kU+ozU9CVfmYbvY/lXO+NNMbXPDsu&#10;nxuIZHZXSaQYRCpByT2roS6jOWAwMnJqC8jtbuylt7ja8EqFHGeoIoW5Ti2hthcedZxMcswUAsPu&#10;sQOSD3Fc9YWL6f431TUvMQQahHGot/8AlrvXgtj+7Wz4fm02bRLb+yJBJYxqY4iCeNpxjn6VzniX&#10;/QviH4VvycJL51o3PUsMiqW7RDvZM7Td7H8qjWXEzRlXORuBxx9KmqpqFwttAJCwDg/KPX2rCrWh&#10;Rg6lR2SNYxcnZC3d9HaRbmB3H7o9a5i5uZLiUyO3zHtS3V29zIXkPXoPSqjONpYnAr83zbNp4+pZ&#10;aQWy/V+f5Hr4bDqmrvcVm4LMcAVQkdrp9q8Rjv61HPO90/lpwnf3q3bwLGoHIrz4w5VfqdvwofDF&#10;5ahQOB6VZX0B/OmlSO+T7VXubnyVwOXNHNJOxi9Rb29ESlYxmQ8VmKMku5yTySaeFLMXfqay9QvS&#10;zGCE8fxNW0IOTsh2tohmoXxlbyYT8v8AER3qKO1WNN7EEDkmlt7cAb2OB3rnfF3iePTLYwxtmVhh&#10;FH9a76FGVSapUkYVKqSstin4q8TpZRmCBxvIwMVwtvrd7FIZPMJYmsu4upLqdppiWcnJzQjDPHBr&#10;7PC5fToU+Vq76nnzrtvR2O70zx5JCVS5hLL3ZTzXYad4s0292qtwqsf4X4rxxX7nBqZJFyOSv0rk&#10;xGT4errH3WXDFTW+p9ceDrlLnQxsIKpIy8HPv/WugryD4C3ry6Xq9q0pdY5o3UE9NwI/9lr1+vXw&#10;lN0qEabd7KxzVJc0mwr56+NNt5HjpZcf6+zjf8iy/wDstfQteHfHWDbrekz/AN+2dP8Avls/+zU8&#10;Qv3Z6WTStiku6Z5PRRRXnn2Bf0V9ms2h9ZAPz4/rXpDgCEDFeW205trqGdQCYnDgHvg5rcn8YX8y&#10;7USKMewzXmY7CVK04uB42Z4GtiZxdPsdYyspyKtwygKNxA+tecS69qUwwblgPReKqPeXMn355D/w&#10;I1h/Zc5L3pI4oZFVfxTSPT5r+1hzvuIl+rCsq61/TUyPtCt/u81wBJPUk0lawyqEd5M6I5DS+3Ns&#10;6xPEtnDJuCSPz2GKWfxqW/1NoB7s1clRXT9QoXu1c7aeVYaHS/zN6XxZqEmdojT6DNV/+En1kAhL&#10;+WMH+4cVk0VtDD0oO8Yo6IYPDw1jBfcWZ9QvLk5nuppD/tOTVYknqc0UVrY6EktgooopjCiinRRP&#10;NKkUal5HYKqgZJJ7UAafhzQLvxLrdvplmvzyHLvjhF7sfpX1JomjWmgaRb6bZIFhhXGccse7H3Nc&#10;58OvBcfhPRQ86qdSuQGnf+4OyD6d/euzr0KFLkV3ufH5pjvrFTkh8K/HzCiiitzygooooAKKKKAC&#10;iiigAooooAKKKKACiiigAooooAKKKKACiiigD40Ao2VLjFITg1LOa5EVprDipSKaRSGiHHNOWgjm&#10;haBslBp4GajWpFpCF20CME9KkAzTwlArkHlU8RYqbbmnhMigVxqR5Aq3EuMUyKOrSJjmmkSyaJam&#10;qNTtPSpQcg4HStEiWb/hGwe98RQLtyqHNe67Qkar2UYrzj4X6aCkuoODuPyp6Yr0Vidw9KuxVCLs&#10;5BjJyeMU+IZJ70w9frUsY29aHsbxV9yQDA44oApaOlQaABjrSFsUhNJ1oAaTk0qjBpcAUmRQAqjr&#10;RjmmSyeWm6oY7ve3SgCzgHqKcOOAKQcgEjBp1IAziikpaACig0lABSUE0UAFBopM0ALSEUUUAFH1&#10;pKDQAkkayKVcZBrnrq0ktZiwHyGuiPPHpTJY1lXa4oTAwbdg+R6VbVcocdqHtDAxI6GmoWQkdQad&#10;1ewmMdMcimjk1ORuHB4qHYVc88U7ra4xfepUbPeq5PahW2mgC3igjimK24U8UAROCCDUEpq22NtU&#10;5MbqaAjA3KRjmoVkMGSanJxyKbKivFhutJq+hcNNSBZXeQEfdNPkUmmWuEcoatkcc9K0SsSUiCOD&#10;VW7TbGSKvyL3FVZ/mjIIq00NGPtDA561GCySDNTsMMabjJDDrWtrou90bVhcLLb4bkqau/Y45xuH&#10;BNYVmSlwvoeorpYgMA965K9GElaauOFSdP4WUnsXjPyjIphBTgitIsxbBPFKUidSGHJryamVR2pa&#10;HVTx1/iMST5+AaYsWxg2TitOXS85ZGqo8EqAqRx0rx62Dr0n70T0IV4SXus0dCh3yPKw57GtlwSP&#10;eq+mQ/Z7IccmrTEYr6bC0/ZUoxPGxNTmqN9Co65OKYy4U1OeTmo5OmK7UznPO/iTJINGSNekj7Wq&#10;94ZQx6FArH7oFV/HsYke0hJ4c9PepdGcJpeCeBxWee8v9lxl2l+Z6eXq6ZU8SXBZSiViabZuz7nH&#10;Fbd3EJ23HpmpI40jQAV+dSvJtH1NKqqdHkiZ91bF1x6Vmy27x42tW8+CSGPArDvJcTkA8VFmnob4&#10;ecnoMg0wzSGV2zW7p+kwAh2jBYdM1W0+LMQPvXQWqhUGauKc3qYYvET2uSfZ0kQK0agDtU6iOBAs&#10;ahR7Co2mEdVpZy3Sui6jsjy1GUt9ia5YSpgnNUYoAG4p2/PQ81NEhHJrP4mbJckbEghHl89RVYgb&#10;uBVuR9q9apscNnNEhQux5BMbcdKz3jZ2z2rU+Xyj3JFVyq7DjrUTjoaU52uZ2wl8CrKbVxTDkNwO&#10;asR2N1PjZEcHvUU6Upu0Fc2nNW1YYBYGpd6AcmrkOg3UgG9ggqyuhW0RzPc/gK9GlluJn9m3qcU8&#10;VRjvI5yW5USYGTUyCWUjZGxH0rdMWj27ZxvNP/ti2hXbBbqB9K6oZNbWpU+4wnmlJK0IlCHT7l1G&#10;IyPrVoaPcPjkLSPrVy/CKFH0qu9/dy8GQiuiOXYSHxNs5JY+bd0i6miKhzLcfhVhbawh+/Jn8axS&#10;8jffdj+NKOa2jTwtP4IL8zKWLqS3ZtNeafD91A1RNrAHEMAX3xWYBil5HOa2VZr4UkYucnuWpdRu&#10;ZeCxUe1QHLHczkn600DPWl5HQCs5VJT3kZi8elJtyetGSetOGaWoCUUuaKdxWGmiloFK4gxRinUY&#10;ouA0UtBpKaYBRRRRcBRS00U6mgENFBrM8Q6l/ZOgXl6Dh44yE/3zwv6kUMuEHOSit2eR+M9U/tXx&#10;PdSK2YoT5Mf0Xr+ZyfxrAoJJJJ5JooPuqVNU4KC2QUUVf0XS5da1uy0yH79zMsef7oJ5P4DJ/ChK&#10;+hUpKKbeyPdPg3oH9meFG1KVMXGovvGRyI1yF/M7j+Ir0aorW2isrSG1gQJDDGscajsoGAPyFS16&#10;sI8sUj4LE1nXqyqPqFc/4y1n+xvD00iNi4m/dRfU9T+AzXQV5B8RtV/tDXxZo37mzG3j++fvf0H4&#10;V6WWYb6xiEnstWefi6vs6Ta3ZxR5z/MmlDMvc05l5GBx70oXjB5Nfc3PniMgkdOcdKTb+dSbc+pH&#10;TFG045ouBFt47fhRtzkdfYVJtyfpS4Gc9fencCPHHbPpSEEnBzUmCRwaXb7nFFwItvb+VJt57ZqX&#10;GMUYwD1ouBFs9TShTk4A+mak24PT8KfHHuwVXJFDkIWFjGcAEHIyxFaNtb3UgYpGzL9MYqO3tHBL&#10;OgA9Sa6XTDFBGC7DB9T0NcWIrcqulcaV2VbWwmddrwsGHQGry6UXRgVKOBwa2EvYRhTIvPb1oe5g&#10;JPzDivKliKjex0RjHuZEelFCN7hsccDoakmso2ToD6ZFW5b+3jzlgOOtU5NUgKn5x6deaalVk7jv&#10;BGPfCSFWChSB1GK52YiSQtjH0HWuguLyJ98bZZexrMnWEngcE16lBuK1Rzyd3oUUDuOCdgPP1pyo&#10;207gq+5qb5FXJyR2FMYhuWzg9/6V03uQQhxgZzxUqOckrGM+mev4VG+CRgngccdqcoRTlSevfqKb&#10;2GPXN42xmw3bineWlspDEl8ZPHFM8853Dg9T2p0k/nKOMMMZOetTZ38gIHkZjknIPrUG0D061KVp&#10;yRO/Crn1ArRNJANiVS43kEDrXV6ZqEUCBcgLjn/61YMOnTSDLFVGeR3q0NNHlAiVmdeSvqK5a/JU&#10;Vmxq97o7fT9TWdQyj5c4yT+tbAuY1jBGPwNeaRXs1soVBnsAepq7Drsm3DKc9MZ6V5VXL23eOx0Q&#10;ruK1O6kvIiDz9c1QlvIkO4sOfeuObVbliCzEHqGH9aqT3ruTh2P973p08ua3YSxFztDqsKj5pAVH&#10;H0qUX0CjIfj1zXBrdSqp+QMAMnPepBL5tuRuZQuMc5xWrwC7kKuzsTqERbKuDjv3FKmslGGCH9B0&#10;riPMYDAY89Spq3bXShhkknoDTlgopdw9uz0mDU0ZF7HGSKtLeoRgsMVxVtcM0YIYkGtW2nVzjOCP&#10;evLqYVI6YVnY6I3PoaiNyFPy1mNIiL9/nHaqranFFnIwMVjGhfY1dbudAt9jlmIqT+01I++K5GXW&#10;I3zsfA9+Kzn1IsSC3BFbRwDluQ8TbY7iXWIUyTLjFVn8QWqlt0+OM4HeuLSZWO7cCMc4ND3Vvg4K&#10;kjtWqy+BH1qb6mvqXiozfu7eJ1Y9z3rmp9avzIwfge/eoptTiWTAJBHGDVe51OOaNQiZI69q9Ohh&#10;YwVlA5p1XJ6sSXXL5FZi6lR6DoPeuY1TWLvW9Wj0J7xorIJ9o1eZcjy4FwzJkdsY+rMBV29u/Lt5&#10;7j5V+zxNIS/3SQPlB+pwK4fS5J9SsJtMtkkW4vrgS6netyFiByq+wzljn7zBQOlcubTUFGhTj70u&#10;35fM6MHC96knov6v8jp7HVZ9auJ9blg8iMj7HpkSHAt7ccOFHrjau4e4qwWIAHAwOOOBQscccccc&#10;KFIIlEcSHqqjoPqeST6k0uB74PrXs4HDfVqKg9936/1ocdaanNtbdPQXzXC89QOv0rH1rWl0rZ5U&#10;cb3rYcJIPkjH95h3z2H51Z1K+XTLbzWTfK3MUOD83+0f9kfr0rE0HTJL+4bWNRXzkZyYkfkTyf3i&#10;P7i/qePWuTH4ubksLhvjlu+yN8PRil7ar8K/Eu6TpZYvq+po9xfXBEkS3J3bVx/rGXuT/Cp4A5x0&#10;rYLyOzSOzu7HLM5yT9acVLszu5d2OSx6k1PBZPOxcIAigszO4RVA6kk9AOtdmEw1LB0rLfq+5jWq&#10;yrS5n8kQRwSTFioVVALM0jbVUDqSfQVX0O2m8U6lLFatPBo0Dhbq8Q7XnXHMS8feb9F5NUJrubxL&#10;qDaPpzOtgg8ye6CnDRr1cj+6D90dyQTXQ24azWK2smMEMIIhj9AepPqx6k1wVKs8wbp0pWprd9/L&#10;0NuVYZJyXvv8PP1O2stKtbaGK3jMUFvFxHbxnCJ9B3PqTyapTaPqOi6rcXmkacur6Xd/vJ7AXCxT&#10;W03d4y3BVu49zWMk92v7zYHI6nd3rVstUnnTEkTbV44Gaxr4GbiuWVrdiaWIUW+ZXuWG8QaghCf8&#10;IBqzOAw8ozRlDkY5bpjnmtfwfYT6Vo+jaVeXAkuYoGikKtuAby5DtB7hRhfwqGCQzIMRkZ7EYq9b&#10;wNFd2blygFwgyP8Aa+X8vmrzKtBxTlOV2kdlOqpNRirK5piUbUYFc4BqnfTRXFtJBM0bRSKUZHJC&#10;kEY5wQceuDWLK11BAI93AABAPQjrWNeai0MbyNuVUGWZjxiuyGDUupzyrOL0OHstHvrTxa1rZCZJ&#10;Dcx/ZVa1+yB3Y/K+zJIQHkZPIHvX1ZEJBCglYNIFG8qMAnvivLfCnhq2srGz1G9jMeq6jqcd7NGQ&#10;d8IUMUQg8jjJx3Jr0hL+GOeCKeYJPdlvIhbhiFGTgew6n3HrXg4lw0hD7N9e57VGMtZy6l2iiiuQ&#10;3POfjHoH9p+FF1KJM3GnPvOByY2wG/I7T+Br58r7EuraK8tJrWdN8M0bRyKe6kYI/I18la3pcuia&#10;3e6ZN9+2maPP94A8H8Rg/jXFiYWakfUZHiOam6L6ar0f/B/MoUUUVynujo3aORXU4ZSCK6pJVkjR&#10;0OdwB+lcnWvpsxa2KE42Hk+3+c1hiF7tzys2pc1NVF0/U03uFjDMcYUfnXrvwzsJbTQZLuYEef0B&#10;9K808HeHpPE+uRxlSLOI7nfHX2r3yKCK3hS3hULFGMACurL8O1+8kfN1pLYdjBHPUUhFOI6GggV6&#10;TWphcYRnimqOG9afikxlOOp7UmtLh0OO+JOi/wBp+HjeQrmeEg8dxXjl+2fCC+rXoJH0Rv8AGvpU&#10;wpPA9vIAVcEEGvnbxrpsujF7Jh8n2pnU+2DXmY2jy1YzWzZ9Pk2N5sPLDSezTXocfRRRSPZN3wVH&#10;5njjQ19L6FvycH+lfVlfLXw/Xd4+0UH/AJ+VP86+pa7cL8LPl8+f76K8v1Ciiiuo8Ir3AywHaud8&#10;Y+GZfFeiw6fHcrb7LmOZmK53BT0rpZVBYfSua8Zaxqui2mmvpFp9oluL6OCUFC22Nup4qluZS3Ol&#10;jXZGif3VApzIr/eVW+ozSgYpaRSRm61FCNLkLRpjemcqP74q8IoB0jj/AO+RUhAYYIBHoaNo9BRc&#10;dtbiAoowMADtVS1mja/vAHUspUEZ6cVdxVO0A+13pwP9YP8A0EUCd7o5rU7C4uPiPomsRKGsLW3m&#10;gml3D5XboMV1lxIqW8jFgBtIrjdUnmHxd0K2WRxA1hO7xg/KzdiRXayf6p/oab6Ar6nOeB9OutH8&#10;PLYXyLHdJLI7KrZGGYkHNdIQD1wa474ZSSS+E2eV2dzeTcsSTjdwOa7KlLccdjA+2DTZ5l89m3zc&#10;RujHaMdvqeBWpa3NrqUAmiG5c4IZcEHuD71aKgnJA/KgKBnAAyc8UgUWjn9TtDHfiQD5XGOKy2sU&#10;D/Nk89K6+4gWeIo4+h9Kx5rWSKUZ7dx3pbISimytcC2FvJ9rtftEAX/V+orF07wn4S1a9mudPeaG&#10;fo8Svjacehrq54AiBjghhXPtpy2s08kUSjzG3bhwatyLhWnTuovQ5/UPD1vBc/YoSywiT/XfeZee&#10;/rW0ml3tlbjzFW6twOJ4OfzXqKDHGp3YOPSpYdTazkGxmDdMVF7kOcpbs5RNKtPtUlw6Hz3k2Rup&#10;4z6kVPbeIhpupTWa3jpIPlbC5TJ7ema65p9K1N8yYtro9ZUHBPuKw7jRrTRbp5bl41abLiQDdHJ/&#10;9ejZaIHKT3ZWh1G3sg6HBlxub5xwPb2rNvbi1uHuJonc3bxlFXz14IHAA9atS2enalK4tnVZlAJU&#10;KccHOfb8KjuNL07T9l7fWbReU/mCfBZGb+9kUWIMPw34oa4stFtdbslv4ruGSSSSQbfLMZIJz2OB&#10;nNdPPeWVqA9hdPPaMobbPnfFnoM9we1Q/wBr6ZNGU2l4nBXAiJBB6iqxl0i0t5JJLecQhfnJQkbR&#10;6+wp7iNSyguP7aa+kMaobfygi8knOc11FtLkDFYlu6TwRyxHdHIoKEd17Vct7+3BK+aMgkH04pDU&#10;W9jfik4rF8QS+IU13QDo67rBp9uoAY4j9a0reeOXOxw207Tjsag1vxJYeGbS3udRMojnmEKeWu75&#10;j0z7VS3Fax0K1zfhLxPLrtrqj30UVu9levbnB4Kjoea6Jeg5qq+n2M0csKJGhMgkfysA7xyCcf1o&#10;KVx14sd0LfZPGrpIsq5P3gOtc18RI72+8Izw2eyVg8cs0MbZaWFWywHrxW/b6JDAys00suCzESYI&#10;LE5LVLb6TDbzxyh3fyk2Rq+CF+lNNJhaTKd00Ws+EbgWTQPbXNmyx7eRgrjH/wBauS+DZtz4Jjhe&#10;JVube4kQl0w3LZHWuwPh6GC4e406eWweQ5dYcGNj6lDxn3p62uqopQXVoQf4jBg/kDindWsOzuaj&#10;MqoWYgKBkk9MVyXgQEprD2wI0p75zYjtt/iK/wCzuzir8/hg6gHXUtSu54nxmCNvLj49h1H1rZhi&#10;W2iSGIRpEg2qoXAA+lLRKw9b3aFuV32sygZJQj9Kh0079MtiTkiMA/XFWdx7stZ+iiVbBkcqSssg&#10;4B6bjil0C+pXutWsrfWYtKlhnkuLn5l+TKkfX0FaaWkUfl7QQIxhRnisrXo79LjT7uye1Ro5gkhm&#10;iLHYxwQp7VtMHIO0qDjjIpt6G86sWkoJrTXzf/DGfo1rpdjBPaaWYxHHMxlRGzsc8kH0rnfiSnk6&#10;Vpmqf9A/UoZifbO0/wA6uaNJZ2/irVNOtYWiu8JcXcjElZSwwCo7VpeIba2u9LaC+RZrZiN8Df8A&#10;LTHIGe3PNRUqwoxdSo7JaswinNcqWpeuryO1g8xjyR8q9zXLXd5JdSmSQ/QelRTXbXDKWLYUYVfQ&#10;VXky1fm+b5tPHVOWOkFsu/mz3MNhlTV5bg7hVLE4Hc1jT37XUxii+4OCa1LqFpbV0U4JHBrKsLQx&#10;ZVlw2ea8+go2be52RaSbNO0jCIFCc+tXVQeuKggBXqDU5P4VcmmjBu7IrmdYE9WNZvzSOXf71TTQ&#10;yGUs2SO1VroSiErGDz1IqIpX82WrLRFHUL7k28J5/iPpVS3t/wCI/maelmUb5s/jWZ4h1ldIsHk2&#10;twOMDqa9GnRk2qdNbmNWdlZFfxN4jh0i0YKcyMMIvvXkV9eS31y1xOxaRj69KfqOpTandtcTsSey&#10;56VSLEc19nl2XxwsNfie55VWrzPTYNpzTgMdaZu96N3Iya9TlMLkytinrJ6jNQhlJ60bs1LgFz3D&#10;9nu4H9o65CD96GJ8fQsP/Zq94r54/Z6f/iqdVT1sgfydf8a+h6qKsh3uFeOfHiMbNBk7gzqf/Ide&#10;x15H8dlzpujN6TSD9F/wrOv/AA2ehlTtjIfP8meJUUUV5p9qFFFFABRRRQAUUUUAFFFFABRRRQAU&#10;UUUAFFFFABXsfwh8D7iniXUYuB/x5ow/8f8A8K434eeDJPFutgzKw022Ia4f+96IPc/yr6Vhhjt4&#10;UhhRUjjUKqqMAAdBXVh6V3zM8LOMfyR9hTer39O3zH0UUV2ny4UUUUAFFFFABRRRQAUUUUAFFFFA&#10;BRRRQAUUUUAFFFFABRRRQAUUUUAfHR4pAKU0gqTlEI5prCnHrSGgpELCgdakYVGOtIY9alUVCKmT&#10;tSsDJkGKmUCoV61MooIHBakUUAcinrQIfGOasoM1CgHWrKDirTIbHJnYVPXPFSITlMDJY4IpoOF6&#10;dO9aWhWbX+tWsKjgsCc1cNdyJao9q8JWA0/w5boBgld351sDkUkUQhgjhHRFAzTsGq6HVGPLFRFV&#10;dzCpWGR9KReKfUs0itBqMSvSlOaX3ppNIoDikzSdaKdgEJpp6e9KTUbHFOwhG9zRBAGfeaaAXbFX&#10;FXaoApMYtHWk6UoGBUgFFFJQAGkpTSUAFJS0E4oASiikoAWiikpAFGaSkoAXNIaM0lACOA64NUpY&#10;SvIHFXfr0phOQQelDdkXGaWjM4MD04xQyEjNTT2YJ3ox3DtVA3E9u22UZX2rnniVR/iR07mvsFUV&#10;6ZKV4BpuOakWaOZQqYB9Ka2VOMZHrXTCSmrwd0ZShKLtJWFUlee1ShxjrUGOwPHenrV27iS7iSMT&#10;moihapXpgzinsFuhGI+aVlG71p4BFN296SepTaSsVpkO7IqeF/NG09aR0LCoomMT81oQST4iHNZk&#10;0wJIHQ1q3SebDkdaxHXYdrdacdw6leVc5IqOPg4q4yZjyKqupUbh1rdLQsnhH75DXRoMqv0rm4f9&#10;YhHc810qjaintisau5DHAHdSlctihfUUEkcnrWFn3FstALEDIJpy/vGWNh949aYByB2qxaIJLr2W&#10;ne/xFrRGkqBYgo7U1gAPepG600jNJEEDAY4qNhkVM44qFvlXNWhHC+KE+1a5HH/Ci7hVWybyrOcA&#10;8K9al7CZNZuWPO0cVmwQlUuEI+UjNVnUefKpxXSzPTyyVp2GPKCpxTBN8oqKOMkMMineSQME/kK/&#10;M1Js+o5YrQZKS+eeorHmTEwXOTmtWbeBtRGOevFQR2E8koYxkn6U0pN6I6KU1BXbNGwj2wgd8VpR&#10;sQMVXt7O5CgCM/lV6DTL2Q/dIrspYWvL4YM8uvVp3bckRnJPI4oYKRWtFoE7AF2xVhdDto/9bOPz&#10;rthlWJktVb1ZxSxtGP2jnMIp4PNTo2RjBNbht9It/vOCR71H/amlQcRxBse1bxyeS1lNIynmEHsm&#10;zHaKWThYyfwpItNvJDxEfyrXbxFEP9VbfpVdteuHztTbWn9l4dfHJsj+0KiXuxCHQ7ojLkL9TUya&#10;PYW/M8wJ7jNUJNQu5ushFQ7i33yS3etI4bCQfuwv6swni68utvQ1mn0q3/1cQc/SoZNZk6QRhV7c&#10;VnYA6LTvwxXQq8oq0UkvJHPKc5ayY+W9u5j80jAe1QEFuXdiT6mpKM4qHVlLqTdkYjUc7aUgnGAO&#10;KeSTQBUW7gNCnvS7adilxxSHdjAtOApcUuKAExRinYoxTuwClopaQBRRRmmIKKKKYC0lL0pKQrC9&#10;BSUUUBYKKKMUBYM0YoxRTQwpMUtGKGJhivPvijqOyzstOU8yOZXHsOB+pP5V6FivFPHV/wDb/Fl3&#10;g5S3xAvtt6/+PFqEellFL2mJTf2dTm6KKKo+tCvU/gjon2rX7vWJFylnF5cZP/PR+4+ig/8AfVeW&#10;V9LfCzRv7I8CWRZcTXmbp/8AgX3f/HQtb4ePNP0PLzev7LDNLeWn+Z2dFFFegfHFPVb9NM0q5vX6&#10;RRlh7nsPzxXgc0jXE0k0jZeRizE85Jr074laj5en2+nIfmnbe4/2R0/X+VeYhcnOPzr6vJKPJRdR&#10;7y/JHi5jV5qih2IiuOaNvUYzUuOSaNvbkZ6V7VzzyLb1OeBxSkDHvUm38KAvr3ouBFtznrRt46cf&#10;WpcEdevtRt64zTuBFsGM/lRsxj261Lt/nSBOnf2o5gIyoAJoC+1SkevHrRj39hgUXAiCE49/yqWM&#10;lenPbnt70qqcc0FT+JqW7iJ/OI5yc9KTz3Yj5j+dRhOOv1p0abmA259TUWQiyJ5HBKudw7d6V2vW&#10;Uffx9avWkKCPIT5s/earLSSIApVQ3rXNKok7JFqJkraahNnA57/NTHsLhV/eDH49q6a2jd1GMFsc&#10;4GKdNp3nEiQED2NZ/WrOzsV7O6OTaBQBuZx2PtULQ/ISGJI7murOgQt1diw9TVmDRLaJDgZI6hqr&#10;67BIFRkcMRhc9c1IqkoQQMd66q50y0QDZEAGweBz+FZsuj7ATGxBHUVrHFQkuwnTaMRoyvQZGeKQ&#10;hSMfqPWtCSykQAqSPUEdKrPHjgrg5/Gt1NMi1ittP4D0pAuB9eBVgxYIAwR/WnxWksvzLGWHT3xV&#10;c6QiCOFpMYwAD1rRs7CRT8mDJ1GTip4dIuZtixx7F67mPNatvot3Cyy7wSv+cVy1sRFK1y4wk+hV&#10;j01wpacBR1zmo7hjHLuhRhGnGfWukjs5JECsp560n9iDOdx57VwrFRv7xv7J9DnbSwl1ENLB0Hdq&#10;sHw/qUalo0jY9fSuusLVLdCNq/QCtJXU8bRXPUzCal7q0NIYZNanAxeH710BnCBxz5Y7GoJNAkKu&#10;ynEn90969AZVByFGaqTRRFiwABx0FEcfUuU8NE89Gk3UR5kUr1ZKX7OY0GxNyg8hcA11F/bnnYgy&#10;Rjrisn7KGhZZIihH3WB6V3QxLmrs5pUuUxZoY1IYMFGOVPY1HBcLFITtVuxzS3ERSRtq7hnnFMS3&#10;ExYojA459K7Vbl1MWjRh1SVh8qYA4PtUi39ywYRIAVPBzwRWcEdIhJETwcYquLmUblGck5IrP2MX&#10;sguzSOp6g2VP5elLHJNKSZJ9p3AHPYVm7mZRk8k96Y8zDA3A4q/ZLohXZv7bJpAWk5xwTTJzEhwM&#10;FT3zWEs+3lvmYcCmyTs/GSAT2qVh3fcrn8izd3LR8I/ynNZ7yFjnPWjOc8803oOnPtXVCCiidxrO&#10;XzknI6mmE8cc9qfjAGRnIoOXyOMD0rVCOP8AFeoj7RDZ7pTFCBJOn3VZjyMdzhe/TNbGhWy22h28&#10;YtpLfzcTukpyzk9GPtj7vt9awfG7xrqFjEcmRLb96uMcFyQM+4/LNdhGjeWjGLySyKRFu37BjgE9&#10;68LBR58xqzk78u39eWx6Fd2wtOK6jSv6ZxxUdxNDaW8lzMf3cKNIwA+9gcL+JxVkqQMc5xmo5vKj&#10;tbiW5QtapE3ngHHyEEFcnuTgV7dabjTk07OzOCCvJJnnvn3d7Oy7nlu7lwoRcguztgKPbtjtXpb2&#10;A+0yCKERQoSiRqQVjA42gjqBzz3rkfBOnXCyLqtzDJ5MIJtRLGcM5+UuD0O33/DpXdw3M0OdlumM&#10;AZPpXg5NTqRhKs/taK53ZhUTmqa6EVvozzMMM3qSwxXHePJRaXkGiRS7zCBPdFTkb2HyKex2rz9W&#10;ruZNRuAAQQTnoK4jWFj8W+M12bDa2dui3dxbuA0mMngngtyFBAPAq82lXnSjTT+J2t1ZOB5FNzl0&#10;R0Hw6tWt9EvL9wRBeSrHErLguY87mz/dBbAHqCa6C5+yFh5qpuB6E8iseI+Vbw28O6G1t4/LgiBz&#10;tUc8nuSSST3JpQyHIIPvnvXVg8E6FJRb16nPXre0m5JG1aT2m4BEGBwMdMVox6rZWvTG7uK5MyZ3&#10;AdKRYZJSSijcByM10Sw0ZfEzNTaOyXX7YkAYGPemahrdtcWMkEkp2vgFl6qAQcj34riTM1rdqZ9M&#10;vL222ZMVrKsThgRjJOcqeeBVNNWsJNaWC9a6stMkn2NcyQuHjjJ69CMjua8nFzwtCbp1FLbe10d2&#10;Ho1qkeeLXpfU7nVNbWC+uoQuXinkRu44Y4/TBpPDVrBqupXWsaqVi0TRv38xI4eUDcqe+3hiO5Kj&#10;1qe/8NaRfve6lpPjPTbzy4zczxjZM2EjGTiNs87M9PWsnWtSh0vwN4X0R50t/tdu2p3W/wD5av8A&#10;eXPqCxzg/wB0VUcZhp0owpzs5aN7W0u9+vReZrDCTjVc5q8Vdrz/AKuinFd3XirxBr2o39/eWZlk&#10;tporOGVYUaNC3lK7kEghsAkdNxJ4r0DUPEltolsvi7VTE99cwrFZWiSBxbRDmQgjrkgksOuFWvC7&#10;fxZPpd1DLbySXy+TGbhboneHKjzMOOi7uAKy9X8VXmquqYSC3j/1dtbLtROcnHfk8kdM14FRUYzv&#10;B+727eV+v5nfRnUbvNf8H/L0/E+yLC9h1HT7a+tm3QXMSyxt6qwBH6GrFea/BTxIut+DTZPIGn06&#10;QxkbdvyNyv8AUfhXpVcbVmdKd0FeE/G7RPsuv2msRr8l5F5chH99O5+qkf8AfNe7VxnxT0b+2PAl&#10;6VXM1ni6T/gP3v8Ax0tWNaPNBnoZbX9jiYvo9PvPmmiiivNPtgrX8M2Larr9ppyyBPtL7Mt09ayK&#10;sWF7Lp2o217CcS28qyp9VOR/Kiyej2Mq9P2tKUO6PqfRfD9n4esFt7RApI+dscsavA+1SWlxFe2U&#10;N1Cd0U8ayIfUMMj+dMZNpr1UlsfBddRp5fPekpe9J3qigoI70UvUUCYgJByK8m+NdqqWemXKgAvK&#10;ysfwr1ke9eY/GtT/AMI9prdluyPzQ/4VhXinTd+h3ZZJrFQPEqKKK88+zOm+HZx8QNF/6+P6GvqO&#10;vljwE+zx7oh9btB+fFfU9d2F+Fny2ffxo+n6hRRRXSeGNYcigcd6U9RXB/EJ5G1vwhbRuy+ZqYYh&#10;WxkAd6pK+hm9NTvKWioxcQNnE0ZwcHDDrUl7D3dUXc7BV9ScUm9P7y/nWfq08P2aINKmDOg+8P71&#10;XvNhH8afmKdhX1H7lP8AEPzqlYyo9xfANkrPg8dPlFXEZHGUZWHqDmqtiP317xj/AEg/+grQDvdH&#10;K31rK/xL0/XAoOnW9tJaSS55WVjwuOveuwublLe3klYEhBnAHWgzWwuhAZIvtBG8JkbiPXFSOgkj&#10;ZD0YEGhsEnqZuj3jSwNHPaxW06Hc6QHenJ4IYDGfWtPeD6/lWboOiQeH9LWwtpJHjDs+6Q5OSc1N&#10;qSv5SyLcGFUzuwu7ORgcUdRaqI1tXt1ONkxbkbdnOR1H5c/Srkc0c0SyxtuRhkHHUVlPcCGQiSd0&#10;VIQVkCknoBls96dYW8xtFQ3jyTwSspZicdehHfAosJSZqb19/wAqxNe1RrO506CO1vZRPOFka3hL&#10;BExzuPbtW7RSLabMy4nEUW0RyOvoFNY17qCQwmR7aYIDgnb0H+FdYRmq09vEylpNoUD5iemKlp9C&#10;XE4mTW7TfJ+6cqoOHHAJ9B+dMEi3OnSXgtLlRtYqMDnH17Vbm0y2HjCCWK3LWa2rBkC8eZnIOPXH&#10;etxrOO4gZo2Vo2UgEdOnShpknnWi6xdjw1b6pdXtkvmjc0csWCDuIAzV+TU7h1V59KM6ZyHtpA65&#10;9cGl8G2NvJ4Js47qEyDdICNm7o5rozBbQw+ZI6Qp6Phf0pWdwucTf3kV9LII70WqhVBSeMxjIPI3&#10;H19q6LSry8t1Ajktp7Rl+eLdvXP1q49xY3AKQW0l/wBvki3J+Z4qhceGJr5i8Vjb6c5GPNDkyD3G&#10;OKaQrkF5pz3NpdW6fJHMTsRWIEY/2T1FF9b+X4amspZvMla1aNRjl/lx071o2Hh660+1EU2q3V0w&#10;6ySgZqG70S523kkcjSGaHYSzYaPA6qapLUTZH4bIbQ9PhOUuEgQNE4wwIHPBo1cQ6DZnUPsUt1CG&#10;YNGrcR7up/GovDGnPq2iWdzvkigaYzq+/MvptB9OK6ptIWRCsks7Kx5UycU+ppRqKE05K66q9rkG&#10;hQCLS4GW3eHeN5RzlgT61zHxlhP/AAgSz9DDewvn0+au4j05QB+/uOP+mlYnjffo/hS81eAfaJrJ&#10;DIsVx88Z7cr3pp3ZMpc0nI6azlE9nBMOQ8asD9RXE+H5Gt/i94ntC7YmtoZwpOR6f1rovDUa3fhv&#10;TrwSSqbiBJiqucKWGSB6DmsGS4ktfiXZ6CSBZS2jXKPj96ZATkF+pHtT7i10O8FIzBVLMQABkk9q&#10;o6jpsV9ptxbSNNtkQg7ZCD+BqnomlQR+Gbaz8ydo2g2OXlJY5HPP51Ohd3tYzdM1HUfGDyXdpO9h&#10;oiSMkMiAebdYOCwJ+6uc47moNOvNB1HxBqWix2l7Je6fjzWllbDZ7g7v6VF4ZI8H248P6s0kMEUj&#10;CyvCx8qVCchSf4WGehpmm+HNSsvijqOvW6xSaVeWyqWEoLFwB2+tUTa5vy+HAcNZ3t1p7j/njKXB&#10;+obIqHS9Ung1g6FrCJ9tMZlt7hR8tyo6nHZh3FWrnxNYWF+1rfiW0AAInnTbExPYP0JrHgc+KPGN&#10;jqlop/svS0kC3B48+Rxtwv8Asgd/Wl6jsuh1m+D5juj+X73I4+tO8yJFJ3oqgbicgAD1rOOjKHcp&#10;cyqpTYq8HaCcnnvn3qwNPtwJAoHzxLCVIyNoz2/E0hrm7DNVKvpjzKwYR4lUg5Bwc1eRt6Kw7jNU&#10;zYxxaQ1kjExiMoCeeKLW8T+yoLmQ4BjBqKk404uUnZIpJuRzU8Mth8T21Eqfsk+mbHI/56B+P0qW&#10;+vXupSznCjoPalv7xrqcuRjHA9hWbI/Hr7V+dZxnFTHz9nB2prbz83+h6+Fwyp+89wd/Qc05FfGS&#10;uR7VWurq20yzkvr6RY4kGee/tWXpk2ua8hvWf+z7NzmGLZl2XsT6V5MaTcXLZLq/0OuU0nY3Tgd8&#10;UxkBOcfjVcw6pbjny7tR1BG1qVNRgBCTB7d/Rxx+dTyveOvoS2WVOBg808FT0PNMUq43IQy+q0YH&#10;b8qftH1JJRmmGONuCuDTRx7U4OfrT5osRFLZI44wfqKzrrRoJ0ZJIgynqGGRWuXp4YEZPFaQnODv&#10;Bgecav8ADbSL3LRRm3kPeM8flXD6r8NNWs8vaOtynYdGr31o437DNQPaKRkd/WvXw3EGLo6SfMvM&#10;wnh6cuh8tXenXtg5S6tZYj/tLVbIr6futIt7lCs0CSKezLkVyOqfDTR7wM0UTW0h/ij6flX0GG4l&#10;w1TSouV/ejkng5L4WeHZpwbFd1qfwu1O2JazlS4T06NXIXukahpzlbq0ljI7leK92jiaNZXpyTOa&#10;VOUd0eqfs9Nnxhqf/Xgf/RiV9G186fs7qT4q1ZvSyA/N1/wr6LrVkoK8l+Ox/wCJTo4/6byf+giv&#10;Wq8h+O74sdET1llP5Bf8ayr/AMNno5X/AL3D5/kzxSiiivNPtQooooAKKKKACiiigAooooAKKKKA&#10;CiiigAq/o2kXeu6tb6dZRl55mwPRR3J9hVFVLMFUEknAA719FfDHwQvhrSRfXsY/tS7UFs9Yk7L9&#10;e5/+tWlKm5yscWPxkcLS5ur2On8NeH7TwzokGm2ijCDMj45kfuxrXoor0kklZHxM5ynJyk7thRRR&#10;TJCiiigAooooAKKKKACiiigAooooAKKKKACiiigAooooAKKKKACiiigD46PWgjinlc00g4pLY5hp&#10;FJinGkosMY44qNalYZpuMdqkYAVMoqIVKtAMkXrUy1CKlUUrkEwNSoBUSjipkFCEyVKtJ0qsgxVm&#10;OrRJKoJOK7b4bWIudbknIysY4rigdpzXqPwsttlnczFf4utaLYm15JHoTcmnAcUi9OadQdlhwFLn&#10;mkXpzTXIHOakoV2wKZSb1J5YVS1TVINItWuJgzf3UUZzQLXqXmZUXcxCj3NUJ9YtY+Ad59jWLayX&#10;uuR/aro+VbH7sfQkVcWytohhIxWbqpO1jaFO/wATsK/iKFM5ibj0FU/+Eys1YLLbShmOASMCp2VF&#10;BO1fyp1lpsd5Orywo0aHIJoVSTZo6NNRu2bdmVmgWYfxDIqzTVCooVRhR0FKM85q9epzadBaKKDQ&#10;AGkzRSUAGaKKKACkoooAKQ0UlAC0maM0maQBQaTNGaADNITSE0hOaQhCaQ0E0xmpABYjpUbCOQYl&#10;HNBNMLcc0mrqzHGTjqmV5tOCnfC+G7AVCJ5YDtlXI9asMxQ5DGkN8g+SVAfc1y/VlB81J8r/AA+4&#10;644jmVp6iqqSLuQioydpyeKeI7eb/UybW+tSNFIVAdQfTFbU68o6VFr5ESpx3iQv90Gmg5qR42Rc&#10;8j2qNCCfmFdXMmtDNLXUVuRimgY4qTaM5U0jHPXrTilYmWrGnpVeVKsCo5OKtbiGxOdu01S1C23I&#10;GTrVoEZ4pJDkY61QzHgkKAxv1psiYyB0NXJrbcdwHNVwjKcN+dbRYrjIMq6/WuljYPCv0rBRAWGD&#10;W5D8sIFY1bXFckXg05iGpmR70YJrOzGKp4LdhV/ToyI2kI69KztpVVT1NbkShIlUccVMtxy7C445&#10;pMcU7NNoJInHFQvwpJ7DNTvx1qvcFjBIAvOMVaeomcxbxs73MpX+IgGqdvGHvTE/CtxXQ2lnL9hI&#10;2/MSc1WGklLhJJHVQDzzXTUlTnSnTl1NqFTk1W5HDotpESepNTCwg6LDn8KuyXVlbdZAxHpVWTXI&#10;1BESD8q8WFPC0opKKN5YrETe5JFpsZOfIX8ak+xwxnLtGoHoKyJdWupQQH2g+lVGklc5aVj+NN4m&#10;EfhivuM25y1lJnQSXtjbdDuYegqpLr5HEUWKxzz1oNYzxdR7k8qLU+q3k2R5hUH0NU2aZ/vzMfxp&#10;1JisXWm92VtsReUM8kmnBFHan7aXFQ5N9Qu+4g47Cl5pQKXFSFhtOApQKXFCATFGKXBoxTATFGKX&#10;FLigdhKKWigLABS4pKUUDsAFKBSCnUCEopcUUAJRS0UAJilxRRQIBRRS00AlLRiimAUlLRQAlFLR&#10;QAYpKWg0AJR2oooAhu7lbOynupPuQxtI30AzXz1NK888k0hy8jFmPqScmvZvH159j8JXQBw07LCv&#10;4nJ/QGvFqaPpMkp2pyqd3b7gooopntF3R9OfVtZstOj+/czpED6ZIGfwr65hhjt4I4YlCxxqERR2&#10;AGAK+evg5pf2/wAcrcsuUsYHm56bj8o/9CJ/Cvoiu7CxtFs+Wz2rzVo010X5hRRVTVLsWGl3V0f+&#10;WUbMPrjiuqMXJqK6nhNpK7PJPGV+dR8S3LBsxxHyU9OOv65rBx9BUz5d2ZySWJJPuaaF96+8pQVO&#10;moLoj5epNzk5PqRhMHNKV59qfjijaDzWlyRgHHt9aAp4p4U85NBXii4Ee3PajaD04qTbnijZ6UXA&#10;j2gD6frRtPBp+3AFGBjii4Ee3k0pXnipNvFG0+oouIaBk8fyoI29R+dSKSpGB9akaTfyUBPrSuwK&#10;2MmpUBQjHXtRty2APrUirtcbmIHrik2BIty8YAzkDipRcGXDE8+pPFRNtJ+bAx6UzczN8oxms+VM&#10;LmtHqKxABpBgd6lm1hAikZyOQawcHPIxj9KjIJ4y2AefWo+rwbuylNrQ2RrzrK/BwFBPoDUp1mVQ&#10;WB3ALkjuAP51gsp2s6n515HoV7g1DBue3IkbeAQv1zyAfpVfVqbV7FRnLc3LjUpWETlsiNzIjDuA&#10;ORj1IqJ9TlZvkYbSAVz1/Gs2SKUOi4MoRt33gMHHy8+2c81FCxaSNSAR5WQ3rz6VUaMLDm5IuSXM&#10;rtkucelRZLccfWlwcc/nSDIFWklsZXL9mLa1kEkmXfHpkVet7hHcsqAHPANYQ4HWrEU/ldQTisal&#10;K+o1Kx19vcxBAzMAQO1WV1G3GBvAI/WuOE4KFctt74P+cU+NYUfLszehNccsInuzZVn0O3S/hLkF&#10;h+FW/NjcAjGDXEwXsZ+WNySvbFasF8xA+Y471yVMK1sbQrPqdRGVC/Wq81ykZzn8qyGvi5wr/kaN&#10;ruuGkGDWCoWd5Gvtb6IunVIcY3ComvUk5U9KoSJbINzsPx9ahM9tGuY3BHYA5raNGPRMh1GtGy60&#10;+8Hk57ZHWsy7kIf5Op7GhdUU7gRkDpis+7ne4J2/dPcfyrqpUmpaoylUTQ2VlTmQAD1HWomvVRdi&#10;Af7xFVZWyMZww7Z61UaR8EbgMfjXfGkmtTByZNPK0jH5gB6Yqo5OSxbnuc0h3N1P6009OvFdMY2M&#10;2xGOf8aTrjPX3pSOmeKXb7c1YhhB5zSEcfX3qQL+HoaQRFjtwB7+lFxkYHH+FPQoeGXrzkd6k+zS&#10;DdwDjqtM6nJAPpkUXTEKWhPHl8jgHH+c1Ru53Rkt7NrVb2YOsAuJRGMgdRnqc9B61abIPTBrz3xV&#10;eG+1swJkxw4hQE43HueuMk+h7CuHMcQ8PQbju9EdWEo+1qWeyOs0W1uLWEyXnh2SDUVjbfqW5yu0&#10;4G5hkqznp2+laiRl+AR/Os/SbO4tbNFlklA6CJpJMIcZZijk4PbIyOta5TCZDn2x0qMqg4Ye7+02&#10;x4yfNVt2J4bGCRYxLuWRmACq3XP1rnJFvfEt5bS6H/ZV1b2k7qulzSbnlIyPMkSQANuA4A4GOxqT&#10;xDqH2DRLiTzP3sy+THnuW4Y8jHA+h5rkPDWijVb5CSAQ4SNON2f9043YGT8pzxXBm9aXMqCd77/o&#10;dGBpJRdV/wBdz1SCWYWtvb3tnHZypEFNvGPljGThRycY+pp62zShvKZfcZq9HoltbosUQ/dqAo+Y&#10;kcD35q4dNgjUKZ1jiI+ZiwUIo5JJPA4zXbTqRp04xvsjjknOTfc8+8SXNnbalb6Re6k+nRXUTG6u&#10;o4vOMaHhRtBBGecn0IpngXS1S/1yy/tWC5tY0iMRgHyyjJKuGIyuP7pPU1xHiHWG1rX7q/O4xM+2&#10;BX42xrwg68ce/U16HoVnNouhpaSB/tlw32i5z/ePQHHoK8rDzqYzGc1/h/I9GvCOHw/L1Zt3OkqO&#10;VmGPr1/wrKnSNXKxFjg4LHoamJaRsbjkduT+lVnmhWXyWlDTBN/loN7Y+g6fjivpoXj8TPI32Qu4&#10;rwOo6HFCF1wVzntjrSqZCoxGqKTnD8kfgP8AGmSW/mY8yV2XOSgO1cjocD09O9Vz3WiFZdWEjHdt&#10;kbJz0JyR+FRytdCPFt944I81tq4/3e/6VYVNo4woPZBj/wCuasQWE92QI4yM8kgZ/MUN2XvOyBWv&#10;ojOvtItb2ysDcQQSNLby4byFj2FXIHTluG6safr/AIeuvGPg7wVqFmY1eKzks5yVJ2tG2AMDv96t&#10;+CytmtUgLtNNaXZfy4hvJWReBkcY3J0Jq7oUF3HF4k0GERwJaXkeqQ+aNxEUwO4KF4IB3Drjk+lf&#10;N4z6vNw06tO3m9P0PYwzqpvzSt/XrY8+t/hhePbzR3OqwRtkmJIoWYE+sh42j6Zrk59PuNJvZLC9&#10;h8q4gbbKgIbn1BHUEcivf/7NWOPbczS3LD++di9cj5V/xrxf4hwnR/G18tvFGsVyEukQfwllGeB9&#10;3ntXHWpUqVppWX3mtGpOpeLd39x6J8G7lNL8TCACRY7+Aq5ddoLjkYH4EZ9699r430TUrnRdVsb6&#10;DWtscMkcqRqQTgEEhl7dxivsO2uIru1huYHDwzIsiMO6kZB/KuHERs07fiv0Oqg9Gv8AMlpk0Mdx&#10;BJDKoaORSjqe4IwRT6K5zc+Q9Y059J1m906T79tO8RPrg4z+PWqVeg/GPS/sHjhrpVwl9Ak3HTcP&#10;lP8A6CD+NefV5U48smj7/DVfa0Y1O6CiiipNj6U+Feqf2l4AsQxzJalrZ/8AgJ+X/wAdK12TruGa&#10;8c+BepYOr6Wx7JcIP/HW/wDZK9l6ivSoyvBHxGY0/ZYqcfO/36lU9eabj1qaWPjIqI1ocl9BKKKK&#10;AA1518Z49/g22ful8h/DY4/wr0U1xHxYh83wDdPj/UyxP/48F/8AZqzqq8GdeAdsTB+aPnqiiivN&#10;PtzZ8Iy+T4y0SQ9BfwZ+m8Zr6wr4/wBPn+y6la3GceVMj5+hBr7Arswr0Z81n8ffg/JhRRRXWfPk&#10;csqRFd5Iz0wM1xPiuxn1PxX4cv7ZVe00md5rwk7SoIGMA/e/Cu6rgPFKtP8AFPwfEJdqRrcSOm7G&#10;/wCXjI74xVRIkmdwLuEpuD8EZ6HpXOeCbK0l8OiZ7eJ2kuJnLMgJOXPrXUSZ8tsDJweK5vwpcix8&#10;PW8FzBcRTBnLI0D8EsT6ULbQHvqXVn0Wa6NstvC0uXBUwj+HrzjHerVtb2F1EZEso1AYjDwgdKZL&#10;facFEciMPMJQKYG5J6jp3qSO/tYkEaRzhVGAPIfj9KNRK3WxjeDHhWx1FUwoGo3A2gcD5qvaFq1l&#10;qdzqqWkpdoLorJlCuDtHr16GofCFtNb6TcefC8TS3k8qq67TtZyQcVo6eoWa+wAM3BPA6/KtD6jX&#10;QpP4bjfxlH4i+0P5iWptxDj5cE5zWxNIIYZJCMhFLY+grJXxFA3i9/Dvkv562oujJ/DgnGPrWhqJ&#10;I0y7I6iF/wD0E0teo1bWxn+FvECeJ9Bi1RLdrdZGZQjMCeDjrWtJDHLt3qG2NuX2PrXG/Cgf8W60&#10;0nq28n/vo12tD0Y1qtSIW8IaQ+WuZOXyPvfWnoixjCKFHXAFOzSFgASSMDrSCyBmC4z3OBUT3MYA&#10;BfaznavqT7VKQGGCMikMaEqSoyv3TjpTVupat1M2OxvIRPNcajJOQD5ShQoUY746mrLWkV5YCKUu&#10;VkQbiGNWnGUYeoqGzffZxN6qKG7iqTc5XkY2pRiHWrB5LeVkO5vPjzsR1GF3qOTkE/lU0J06ESH9&#10;+7SOXchHAJPt2raoouZ8pxmkaUulaeNPTUbx7ZZHZI4bcqSGOcFiPetGO006Fw/9j3ksg5Ekse8/&#10;mTXRUUg5DJGoleBpt/gekQH9aYdRY/8AML1D/v2P8av2l093arOsaqGJ4LehI/pUT6lEt0bQyoJ+&#10;BtAJIyMj9KLE2W5TOoOeP7I1DH+4v+NRNeSkNt0e/wCQRghR/WoJdS1WNEk+02/ktN5Ik8s8ntx2&#10;z09q0rDUTfMYhcxC4VdzxKpO3nHU9adhKzKXg7TLnTPC9paXkQjnj3ZTOcAsSK3wgFYfiYa1Fpfn&#10;aZqEVvJHIpcvDuyuRkda10judi7p0JxyQmM/rQUkTbawPHNv9p8Ca5CBkvZyYHvitry7j/nsv/fH&#10;/wBeq2p20txp08TyqY2Q+Yu3BZccjPbPrQtx28jI+HcvnfD7RGznFsq/lx/SsfxLmD4t+EJ+iyw3&#10;MLH/AIDkfzrR8A3Nrf8AhaCbRka100MyQ28o3MmCc5OfXNQ+LntdP1LRrzUIftNxJdrbWEifL9nk&#10;cfeb1HFUviDodp1FZ+jHGmgHokki/QBzTNU1OLRNLlv9Qu0jhiXLNt6n0A9TXgGq/EbUNVe7jWd4&#10;LBN8kcUXy7iTn5iKzcktGd2FwNXEtyjoluz6NP2e7jaM+XNGeGXhh+NZzeGtLzmKF4B3EErRj8ga&#10;+atA8X6xpkJv7PUnWaZsGMnKhR6g9a948AeJ7rxD4c+16hcQiWNzGXxt3e9CaehWJwE6VNVd4m6n&#10;hrSQwaW1+0MDkfaWMuD7biauXUG2ylFsBFIEJTYMYOOOKI7uGVsR3cDkdQrA/wBadcRzSW0qJcCN&#10;mUhX252n1qjgsuxk3HivT7P7FDOZZJ7lA2yFC5UEdSB0rTW1DpuErAFMKQMEe/1rG8HadcWOhxpc&#10;XS3MwdgZjEFYjJwM963ppPJjLySAAe1KdSNOLlJ2S3N3OPLFU079fP5dBCYrK1Ad/lUYyeprl57h&#10;mjWMHEaZCr6CpL6/e6c5b5B0Ws55BjrX51nOcSxs/ZUtKa/Hzf6I9HDYbl9+W4jygdT1qKaeCytX&#10;vL2QRwxjJJPSkmaGGF7u7kEcUYySxwBXOQW9x41v0u7lGi0aBswwngzkdz7V5NKkpJyk7RW7/ReZ&#10;0zlbRbj7G0m8XX6anfxtHpkLZtLZhjzD/fYfyrtFXYAo4wO1IiLGqqqhQowAOgpfX3rCvXdVpJWi&#10;tl2/rqQlYKZJFHMu2SNXHoRT6wdR1W4k1RNMsCqyfellfoo9qilTlN2iNtItTaJCW3Wsstu/bacj&#10;8qhc6raf62JLtB/Ehw2KdZaszanLYylX8pQxmX7oq+t/ayNhZ1J6Vu3Ui7SV/wCu4J9jPh1O1kba&#10;zNBJ3SUY/WrnDDIwV9jmpp7WC4XEsSuD3IrPfRmhbdZXLxE/wnkVKlTl5AWduOM8UZI7VSaa+tuL&#10;m281R/HF/hUkOoW0zYEm1v7r8Gq5JLVa+gi0G9aUNTccZxx6jmm7c5xS5n1GS9KQqrDBAP8AOmAl&#10;c9aA+eoosughr2yMOOtU7rTY5kKTQpIh7MM1fz70pbFVCrUpu8XYGkx/gPw9p+lX9/d2lqsMkqIj&#10;FeMjJNdzWJ4cGYJ39XA/T/69bdfpeT1KlTBQnUd27/mzya6SqNIK8Y+PEuZtCh/urOx/HYP6GvZ6&#10;8I+OU+7xPp0GfuWe/wD76dh/7LXZiH+7Z25PG+Li+1/yPLaKKK84+yCiiigAooooAKKKKACinxwS&#10;zHEUTuf9lSa0bbw3rd5/x76Teyf7sDf4U0myZTjHd2Muiuqt/ht4uuQCujToD/z0IT+ZrXt/g34q&#10;mAMiWsOf782SPyzVKnN9DCWNw8d5r7zz6ivWLf4F6kwBuNXtU9QiM3+FbNr8C9OR0a51e5lAILKk&#10;YXPtnJq1QqPoc8s2wkftX+TMT4SeB/7QuV8Q6jFm1hb/AEZGHEjj+L6D+f0r3OobS0gsLOG0toli&#10;ghQIiKOABU1d1OChGx8rjMVLE1XN7dPQKKKKs5QooooAKKKKACiiigAooooAKKKKACiiigAooooA&#10;KKKKACiiigAooooAKKKKAPkIrTCvFWWWomFSjkK+2jFSFCKQrQ2XciIph4qUimEVIxBUi9qYKctM&#10;GSr1qxGKrpVqIdKhohkoXNSJ1oVc1IqU0hDkqdDUarxUiirIexMp9a9n+HcIj8PiT+8ea8WK5GPX&#10;pXufgWPyvDcIP8QzWqfu2Cmr1EdIKRmx0oYgA81EMmpbsd8I31GySORxUJ54LVMRz1qN0HWszojY&#10;rPwT8xqjd7HXMp3KOxrQkAxWZer8hwKzk7HRTim1oRLqK7Qpbag6KKtrKJUDqePSuUuG2uSeoqvb&#10;a9La3gLHMK/eFY+2W8kdssE5LmidiypKwjzlmPQVvWdqtrbiNe/JrJ0W3S6YX4+63QVujOa6owW5&#10;49WTvYAMUtFFWYBSUUlABRRSUALmkoooAKSiigBKDRSUgCkozQTSuIKaaCaQmi4CHpTSaUmmZpAB&#10;6UwmlJpjGgBpPNRu2KVjUTuKTYhkjVVlkDAhhUkjACqUzg5zWd7DIJCVyUcrVY6xf2jgpJ5i9ge1&#10;LPJgGsyVtzE1nOtJPQtOS2N+28XBmCXEBJ7kdK04ta0u4/i2n0rhSKRdoIzwe1ZrEyjuaKXc9GH2&#10;SUfurhR7Zoa0cAbHVs+9cCpkT5klI/GrMWoXyHKztWqxsepPI90dkbSdRnGagktpyudhx7Vz6a7q&#10;C8eZke9WU8RXowMBh71osXTYckjQNtMp+4aDbyH+BvyqoPEN33VfwFO/t+4PVBT+u00CpyLQtpcf&#10;cNNOnyvn5DVf+37vrtUfQU1tcvG6ACmsfBbDVOXUmOm3Cj5UxV22tZ1XDisk6veMeWFNbU7tv4zU&#10;vHRF7J9zojbyewoFtIK5z+0b0/8ALXgUhvrs9ZW/OpeNQ1TZ1MVvmZWdhge9aHmxj+IfnXCfarnG&#10;DMQKQzTH/lq5/Go+uxG6Z3JuYE+9Iv51BJqlpGDmQVxZZz1dvzowO5JpPGrohKB08uvWqjAyapze&#10;Id2QidaxPl9KUH0AFQ8XOS0Vi1BF6TV7mQYX5R7VVeeaT77mo+e5ornlUm9x7BgUcUc+lLxUtvqI&#10;SlxRRmlcdhMUYpeaXBxQFhmKWnYoxQFhtKBS4paAsJigilooCwgFKBRS0XGFFLiiiwWG0Yp1JmgY&#10;lLRijFACUooxRigApaTHelBoFYWiiiqSAKWiik0IKSloxTQCUtFFABRRRQIKKKKACiiigAoNFBoA&#10;SilxRigDzn4p3eI9OsgepaVh9MAfzavNq674j3Xn+K3izxbwpH+fzf8As1cjVH2OXQ5MNBfP7woo&#10;ooO09y+Bmm+Vomp6kw+a4nWFSfRBn+b/AKV6vXKfDbT/AOzvh/pMZXDSxGdvfeSw/Qiurr06StBI&#10;+Fx9T2mJnLz/AC0CuT+IF4bfQFgU4aeQA/Qcn+ldZXnnxK3G70shjsYSx47bsK2fyBr0stgp4qCf&#10;r9yueXjJONCTRw2OKNuTx1p4GVzj2pdtfX3PnCMDIox061JgYPyjOQd3cD0HajaPrRcCMj3oIxjA&#10;71JjpSbcUXAYRz0pNv5fWpdvUetG3t2ouBHtz3pQvb2p2D2FLt/QUXAYFz2zR5Zyflyaftx6e2aU&#10;ZU9Tii4CpaySfdUdfWkmt2t5FWQKR35qWKVlPXmlkCXBHmgtg8c9Kjmd9dgNKC0tHgVgNpI6Zps9&#10;nDtyDz2NUlJX7jMf9mmmRuOTzxg1jySve5V12EWDyn52sB+NSpFFI3CbT6VAXbuMA9aBNIOA2K1a&#10;bFcmktiUyqbsdMVSuoGSM7xgEZ685q3HdSJJv3cr07U2a5kkBBCsCeRiiLkmGhBJEk0IG/5xghwO&#10;GHqKqgh4n2ln3ZjkIGArdvxPXNIzSvHJFswwO6Pa/wB4Z6j0PqDSSASzwTq037wEN5H8RA6EfXv+&#10;Fat8sb/1/X+RrTV5cncbH89mjMfvFg4xtAHQAEd8DIqSysriWb5FMmxChPRuOhqeCAQwQu7SSo0m&#10;5I4cBS39RgdupNbemvFpsJjAzHHuyy8nJ6KPUg8ZPrWE8Q4tqKve50ypqcbvyKSaNcPjcyoSBgH3&#10;6VC+n3MZ/wBX8vIz05HWup+0Rz+TG67naIqMejAj9P0waq29yLmzR5duXK5XORjBG7PvjNYLE1L6&#10;ozlhly3ucuUZDtZcMO1J1HQ47VtyQxvJk44zg+1N8yCNiAm7+tdCrX6HK4mUiuWG1ST7U94ZlwTE&#10;ykjit61WJdsgxxyCBWsVgni2Hb07dqwniuV7Fwp36nDKXDjH3quJNLHEBNvCMeCK2nsYhM2AST/E&#10;R0+tVbjsoXaF4+bpV+3jPoJwa3K1tOTKcE8+vpV9ppTFtD5PbmqTN5NvuUIPRR2qrJIzsrA4z26U&#10;uRTdwUmkXpEkCkyMGwOhPSqMkhUkBQuTn6/WkR0J/etlB1OeQajnuIXGEjwPc9a0jBp2E3cFvCql&#10;WXcM9+tI16SDtG0VVJ3H0pOgz/Ot+SJF2Ejs/JbPoKjI/wBmn++KTGPpVrQVxhXPP8hRtJ4AJ7jj&#10;mrEflg4I5PUnnFTCcLIMAe1JyaAl0zTFupCZiQPQHHNaknhmBfuO5ycjnpWfFqIhGUXnvirE2vmL&#10;atwyxbhkB3Ck/nXHVdbmunZGkOTqO/4R6NJFLSZA6r2zVg6Yio21AAetVf7UMZR3VxG4yGxww9R7&#10;VOutJKoKjcvqveol7d7midMqrp2yQrtynTrUMuig/MjkevFWZNYiB4Uk1l6l4muYHs7W0W2W8vZD&#10;HC1y4RFwPvEnjk4Azxk1bnVguZ6Aowk+VDNRmfQdGvdRZCxt48ocdHb5V5we59O1eTaHAbjU/OaS&#10;JRGdxL4AYntyrKfoRXc+OH8Vahp8Ok3/AISlgnglEr3cEcjmXAIz8pKYPqPTiovAnhjUJYZb3+zN&#10;RElp+8mV7RomYZ48t9w8wjqVK9K8PFVvrNeMU9P61PWo0vYUm7a/1obEVstoqxrGAEGAoUKAep4U&#10;ADn0AqZrgKmTgYPfGKvw3cDCEQruEn8ZHX/PNc7oer3XiHUrp9L1bTbPUhKy2un6hCPJnh7YYgqX&#10;OOQa96riIYaCUlojyKdGVeTafqcn411H7TqCWcbApbgg7TwZG5PIPYYHIrqfBekSwWIcAIyg52sd&#10;rOe/DsjYHcKCKgu/hx45/wCEnGo3tlaNdOxuDtv4oTn/AGApyAMcYBHFdLe2WreHvs9vPZyyQ3J3&#10;/bThUMhGSGbAywwecDIFeJhprEYxzk1foepXhKlh1CK0HyzzwJtDEdyS2MVheMdYv9O8OywvFcxS&#10;XgEKu0bqPLPJ+b3HHuCazPFGtfZ77T7a5VpIB++uord9jsDwoDHPOMsOKqatp1nrdvCui+LLnUbf&#10;O9NOviwuLcnPHPyMeAMggnPSuzHY1RToxjqzmwuF1VWT0MbwtpBvdVWSeNvKhIJAz169QCvHo2M9&#10;K74LcvMxYwxRleNpLkHPpwMY4xzW74W+FjJ4Ua903V4ry6YApFJaeQcdWjcn5g2cYz6Dsc1kuyxx&#10;mSY+UASH84hNpBwQ2fQ5FVkypqk5qWt9QzFzc1pp0GGFCpDl5B3Dvx+QwKURrgDYBnoAAMflQJAz&#10;rHHHLLI+NiohyR7DqR9BViaz+ygtrV5baJCRy9w+Zl7j5Bkj6kV6lWvSox5puxwwpVKjskRLG8uT&#10;HG8mBzsGce9LHZ3sshS10+6uSCA3lRZCfVjgfrXRWeoeEbDRbfV5tTiht7lmjD3cMrurDqHVRhDx&#10;kZHI9a1f7f0a90aTUtP1rTL5Y8hYWuxaZ7D/AFmNozgZxivMqZxHVRsjrhl83ujnLfRL5ApZYI88&#10;lD87j69FH5mryaN50RjukadOpV2O0+2BgY9sU2++Inh7S9NW9lt5bpFkW3uGsR5kcEuMlPNbCuQM&#10;kbcggda1W14Xdo1zo2mX+qW//LOW0hULJ0PG5s9Dnp0zXLLMYT+Jmiwk47ImtIWjaWBVAV7clFAw&#10;qtGQwwB0wuarMUsvHmh3mD9m1K3m0m4bOFBI8yH8zuH41QuNba2Md3cX9hF5UzRyQWV3FcTOrfLh&#10;RnknP3R83ymuTv55ptM1PXYdNmmh0u9jax1GJjMzNEwJMwLYRCMYO3jPSuOrWpyTSfmdlOnUilpq&#10;v+HX4noH2uNo2RYpJmj3RuyLhCynaRvbC9R6muF8UeDtF1rVH1Ca7FlLIoMiWymYyN03ksVXOOOB&#10;g1u+NNXgi8RKtppH2xL6GG/iK3skckwb7xUjKJGAo3Z6596zLm+sLhri7Oj2tqWnx9lkvX3lD/Eh&#10;XC8NwVA4yK7aVOFeyqRk1pslbX5nNUcqcm6ckvv237Hmt1pdtp9zdWiQrK8MrIJWTDOvUEjtwelf&#10;TXwu1Ial8PtMOMNbqbcj/cOB+mK8WvPIGoJHB4Gt72WeEyGRrm6c/IeehHABHNenfCKd4bO/099I&#10;07SVDLPHbW12ZJDkYYujOzL0XrjOa5cwjTjHkjC1vS/zs2dWFbb5ua9/U9LoooryDuPKfjnpvm6H&#10;pupKPmt52hYj0cZ/mn614ZX0/wDEjT/7R+H+rRhctFF56+2whj+gNfMFcGJVp3Prskqc2G5ez/4I&#10;UUUVznrnbfCfUhp3j+zDttjuUeBj9Rkf+PKtfSQIr5B026ay1S0ukOGhmVwfoc19N+G/EC30Qt5z&#10;tnUd+9dWHqxXuPdny+e07Voz7r8v+HOkPIqtLHtOR3qzSEZHNdp4admU84PNKakkj71DmkytwNc3&#10;4+t/tXgTWI8ZxAZP++SG/pXSGqeq2v27SL20xnz7eSLH+8pH9aUldNGlGXJUjLs0fKFFFFeUffBX&#10;15o1z9t0PT7rOfPto5M/7yg/1r5Dr6g+G959t+H2jyZyUhMR9tjFf5AV1YV+80eDn0L0oS7P8/8A&#10;hjqaKKK7T5gK871g+Z8b9BTP+r0+VwPrkV6JXnkv7349wL18nRS30y5H9aqPUmR6HRRRUlHk3xZ8&#10;dar4emt7XTFRCsis0jLnn09q77wrrMuuaHFdzoqyg7X29CQBzXinxqlLeJYo9/BkQFfWvXPh+rL4&#10;ZTgAFzj8hWk7cqM4vU6qqdj/AKy8PrOf5CrXz+q/lVHTPOK3LPs5nYjHpxUFN6nJwHPxuuh6aOn/&#10;AKHXY6ocaTen/pg//oJrkIntP+FoXQiMn9u/ZUEi/wDLD7Nng56766rWDINIuiNuzy28z12Y+bHv&#10;jNU90JPc5z4U/wDJN9J91f8A9DNdRqNsLq0KlnARg/yHBODnFYPgFbMeE7P+yC/9klSbXzx+8xk5&#10;3duua6ZlZlIJXBHpSe491YwYpki+wltzWxhZ0fPzh+vPr16dKmsNOiez1C2MkpWaUltzZKkgdCOv&#10;rU4sL8H/AI/k4GFIhAIHb8+9aEaOsShiu7HO0YGfahslR7jkXYirnOABmnUm0/3jSbW/vn8qksVv&#10;un6VW03/AJB0Of7v9afc28k9rJElxJC7qQJExlfcVV0fS5NJ0uGya+nujHn97LjcR6Uxa32NGimh&#10;W/vmjaf75pDuOopu0/3jQyBlKknBGDzQGpT0cY0yMejOP/HzTdTs1mt5PLhzNIQpdeGAPBOfpUej&#10;6DZ6HbSwWjTlJJDIfNlLYJ9M9BVu5aO3i3MHIZgoAPcnj6U+uhLWljm7rVbKx1B9KvbiRY7Gx+1y&#10;70yroON2e2D2rX0FZ5bFby8S3+0zjcJIRw6Hlf0rG1nw4mo+IJ7pbjH23TJLB0UbtmTkOfYdK0NI&#10;kgsdNsbECSQQwxxmQnGc8DA+o/CqexKsmXteGdCvP+ueavxnMan1Apj20UiFHTcp6gnINSgAAADA&#10;FSaK9wpsi74nX1UinUUhnB/CciPwze2g4+y6jPFj0wQf6074rL5fhm0viDiyv4ZyR2AP/wBeqvw5&#10;njs7jxfHM4SOHVpZGZjgKD/+qvNPiX8Q38T3h0+xZk0uFvlx/wAtm/vH29KKk+TU68DgpYqXLtFb&#10;v+upS8fePLnxfqBWMtFpsJ/dQ5/8eb3rhPtDXsywoSLVPv443D0pLyKaSELEy4I555pbINBbCOXA&#10;Oeo7iuPmsnNvU+p5PfWGjFxppavv5X8+vcuSSqzfu4xHGBhVXsK7zw14t07wp4djub7Shf8AmTbF&#10;GQCmT15rgfl2ZBBHatO9s5dT8M2VrblBL5pxvbA6+tOjK0m2Rm9O+FcV5H0HBG2s3cLJo+m22lOm&#10;4vKd0xyMgqBwPxp97o954egfU9Hubi9jgUvLp1zJvV16nyz/AAsOwrz/AEDX9Q0y2tIb6PIjjWMv&#10;HIGXgdTnpXb23i+1v7GWGwmFxMwKYTkISOpNXLFQhBzm7JHx3spXSR09j4hsL7R7TUoHJguk3RjH&#10;I9QfQjpWVf6hJdSZPEY6CsvTrRNL0q3sIeIYQSo9ycmpJH9+K+CzfOZ42XsqelP8/U9XD4ZQ1luN&#10;klAzmoiY442uLhwkaDJJNG5AjSzMEiUZLGudIm8YXexd0ejQNyennEdvpXk0qXNdt2it3/XU65S5&#10;dFuJHDP4yvhLKGi0aFvkQ8faCO59q7SKNIY1SNQqqMADtTYII7eJY41CoowFHQVJWNev7S0Yq0Vs&#10;v66kJBRRRXOAVBLZW85y8Sknv3qfNHWmm1qhmXqGjrLpstvaYhZ+pHBP41HDaGSBLWSxEaqADIp5&#10;+tbHalzWqrzUbE2MC61VLHW4LEzYjWPJGMlq1LO6kutzGAxoPulupp7Wds0/ntCjSjjcRzU/YDsK&#10;c5wcUktRpMOtVbiwtrofvIlJ9cYNWqMVkpNO6GZDaRPCd1leMv8AsScg1E1ze23F1abl/vxHNbn4&#10;UY9a1VZv4lcVjIh1C1n+VJgG/uvxVkrjkg49RT7jTrS6/wBZCufUDBqk2k3Nuc2d2w9EfkVadOWz&#10;t6isWNpPIOaMdiDVM3l3bH/S7Q4HV46niv7afGyUZP8AC3BpuElr0A7Dw/Hs0wN/fcn+n9K1Kq6b&#10;H5WnQLjB2An8eatV+pZfT9nhKcOyX5HjVXebYV85fGC6+0fEK5jzn7PDFH/47u/9mr6Nr5V8cXn2&#10;/wAca1ODkfa3RT6hTtH6CrxT91I9jIoXryl2X6mBRRRXCfVGp4f0G88S6xFplj5fnyBmBkbCgAZO&#10;TXf23wN1iQf6RqdnD7KrP/hUHwRtPO8YXVyRxBZtg+jMyj+Wa99rro0YyjeR8/meZVqFb2dJ2Vjy&#10;C2+BVuAPtWtyk/8ATKED+ZrXtvgr4biA86a9mI6kyBc/kK9IordUaa6HkSzPFy3mzjrf4W+ELfH/&#10;ABKxIR/z1kZs/rWvbeD/AA5aEGDRbFSO/kg/zraoq1CK2RhLE1pfFNv5shhs7W3/ANTbQx/7iAfy&#10;qaiiqMW29wooooEFFFFABRRRQAUUUUAFFFFABRRRQAUUUUAFFFFABRRRQAUUUUAFFFFABRRRQAUU&#10;UUAFFFFABRRRQB8lEUwrUxGCaaQKg5WQMKjIqwwGTUJ60WAjYc1GwqYimMKCkR4pwpuKctAyRODV&#10;qLtVZRVmEcihJEsuoKlUZqOPkVOi1SSM2KoxxjNPUHJH8XoacqU4BSCW/OmxCbWxgfeB5PavdvBZ&#10;B8NQD0FeRaD4Y1HX7kIiGO1PVzxXtmlaemkaXFaK2dgAz60c+ljop0tblw5GfSm5zSscZBpO1S2d&#10;iWgjUxulONIeBSuWis4qncR7zWgwzVaWM9R261EtTeErHMapaYUsBWBp+mvqeqJbopIzl8eldrrE&#10;e7S5JVGGAOKZ4E07ytPa+kXbLKTnNYez5pJNaHoLFuOFlLrsdRa2qWlrHBGMKoxU2KdSV2nz7bbu&#10;FJS0hNAgpKKKACkoJooAKTNFGaQBSGjNJmgANJmlzTTQAZpCaM00mkwAmkNGaaTSEITSE0hNNJou&#10;AhNMZsUpNROeaVwQjtxVaRqe7cVWkJ/CobGRyPjvVKZ+tSyvxVGeTFZSYJaleeTOaoseamlbJqEj&#10;qa5pMtIY1Mye3WpDTDWTepQqSYPzHNWlcOMDiqPenrIVxWbauUXh6U8dKginV+tWFIJqr3BIeuae&#10;OlR96kXpQWOpRQOlKKADiloxml20AN/HFLj3pQBS4FFkMbj3pcUuKMU/QBAKdijFFLUBMUuaKKLC&#10;sJS0mKWgBaAKSlzQMXFFJmgGgBaWkpaYBQKMUGgAooooAKKKKAClpKUUAApRSUCgBaMUd6WgBMUU&#10;vWjFMBMZpcUCikAGkxTqKAG9Dz0pc80Y4pBxTuId1pcYpKXNFwYhpKdSEc00ISloxSimDEopaKQg&#10;xRiiigAxRilpKACijNGaADFGKM0ySQRRvIx+VQSfoKAPCPE9z9r8T6lLnI+0OoPspwP0FZNPlkaa&#10;Z5W+87Fj9TTKo+8px5IKPYKdFG00qRoMu7BVHqTTa3PBloL7xro1uRlWvI2YeoDbj+gNNK7sFSXJ&#10;By7H1NZWqWVjb2kf3IIljX6KMD+VT0UV6x+ettu7CvFvEGqS3/irU4ZnZhbXDRRpuyAu1WVsdsjc&#10;ue+K9nkbZGznooJrwLUJceKlvHA23cBMjHsyPgfX5Xr2Mnj+8cvl9/8AwxxYtqSVPun+CLJTBbHP&#10;f8KXAxkc59KkC7OCOQcH2oK4OB0NfRXPnyMj2o2gH2qUD16Uoj3naASfSlzARbOMjI9TigLntmqk&#10;+s6ZZzrDNeAuT8xjUusXoXYcDP4471o7cY9fUHINJTT2KcWldoh2YPSjZ9c96mxigoMYOeOnNPmJ&#10;IiozxSBOen0qXZ06/hRgnii4Ee33FKqE9qeUNLggdaVwGbMDJ/CkGVBAqTae+ffmjbzxRcBN2O2T&#10;TG5O7vUojc4AH5Uvkuedjf8AfJpXQEJJPGTTdoz7etTmJl+8CAPXimFkTAMkan/acCqT7CbRGUx+&#10;FKQM+3tTmeFes8A/7ar/AI1GLm3PAuIyfQHP8qauF0VL6L7O8d1ERhM5DdMngnHf8e9SF/s906xu&#10;TCSZhKhx1AB57HPOO3NSzSwyW0iskkqMvzIkTksvfGBWdZwXcF01umm37pG/zsls5EkZHGBj72Op&#10;9QKpzio/vNOmp0UoSmtFqjUjunNk5BxHDiQs6HCHJHHYE5bgdQQe1SxTrH5jpbyDe4Z2Z9wZRwPw&#10;wef602PS9bXTZYToGoPgBkZbf5n2nK8k8cZz65xVtPDOuyBGXR7hmCk7SVjGOOOT97gV5salBS5X&#10;JaN9T05Rm0ny72KUt+UZpYpyECoqt02lSWJz2yKjiujHFbW8bOseCoA6HPP4dc10UHgLXZ1V3Szh&#10;dgpzJITgAdCAOvbjipbnwbq1q0T3V/o43SuI97NGXLAfLk9eh6cmtHjcLF25kYywtZp6HOFmYkFj&#10;j26CkKyAZwT7jvWtJYW8LHzPE/hyIrkMFuN5XHtnrmq4vfDcYka78ZWeI8bxb2bscex/lxQ8fQS+&#10;Jfj/AJHIsFWvrH8UQxXssEYXGQPWj7fcBiwbBHpxVXWtY8NafeKlv4stHt3j37rmGUuCDyBsTDfT&#10;jpjvT7s6Wqw/ZfF+hTtNwglLo24/dAVQScgrnuCaX1zCbuS19f8AIf1PEdF+KLH9p3GOXyfpVea6&#10;eQjPSktbVbiykdNZ0ma5hjWV47eQFWQ5y6sxGeRjA/E1HeKmmaTHqmpXMdtaM4RpQ8bgjjLxANmT&#10;BIyF5HNNYzBp6SX4ieExH8o1pGIznAHpVe9vLawh8+9uI7eM9GkbGfoOpqrBbeJfEdoLvQ4YdO0T&#10;zvKbWdQkWMkbtpdUJ4GePXPGaqx6B4Y06SWW91ey1PVEkfL30juCB024Ux889SayqZpST5aevnrb&#10;8jSGAqW5p6eWlyr/AMJfbXMhj0vT77UXHTyoyF/kTUg1LxLMhaHwz5YB58+5CfoxFWpdcjubi3Ol&#10;LqDWkSxeXa+bGI5ncfNG7/JsCnoQDkZI6VoWM3i2PXZEufCWjw6VbOxuLeYxyuoOSAZCSxwcMOOw&#10;9axljpSaSk7vskvxZssIldtKy7tv8rGRBrl7BatJqvh25GGyLiwuFmVVx0KAn65zWpo+o6Lr9+un&#10;Weri0vHGYo9RtzGJCOq7geD9QaqXnjzxbcxznRfFcl7c2xxdotrDHGo3bUEY5LsT6ZAA5NTWHhC4&#10;17VZtQ8U6tNqWqRxl1ZCfI8teGCspU5TcG4wCDxmsI43F8zVPZb3s/xskavDYey5t3tuvwvcW+nu&#10;rMxpFYmeeRysUQnRC+BksM/wjuxwKbdxeIbdRJ/Y9kFIDfLf+YWB/unABP44qt4i8JaxYia+kVdS&#10;07AXfYbzcWiDAUFW+YqB3GTnkmtX4feKbC8tJNIupj9v+1EW8DEtiLAwmTjG0g59Sav+0ajnaUmr&#10;9rL80yXg6bhzU0n9/wDmipJqmm2aBtTTUrNWcqHu7R4tg+oDI/4Yo1TVtA02d4112C5RFRg0MTSf&#10;eGQMrxwOvp6GvQzKlrJJbG4iiaNSzxm4QKiYyWYZwFA5JPGK8l8RaZb+KbpI9F0+GyaUObJ4YFiW&#10;9iVvnup+nlxDGE+XLEn6UqmPr0ndTvfyQqeGo1L80bWNm5stZuyH06azTSHjB/tq3lE43H+BFGNr&#10;5yPm6Dnjis5fCcdoHe3uobmZjuk/tGzjlWTPqfvD8DWLodl4n8OX1676Lcy6cYil1BFMMSEYKunP&#10;zEFQeB0yO9dVaX9lc6bDdJrGnzzSf8usIcypxnJUjggA5AJAPfFOjWpVm1i2+bu9FbyCrSlCN8M1&#10;bqlq/wCvmZsdpfadIJLbSLsERtuXSdRBjYnoPLkUlBn0rQ0vx1pralcWviawuNJ34hiljQAo2Mlp&#10;ztHPTBCYIPI71en1C203SRqLIk+6TyYNzhVkkIJCkn7pwOhGa2PF3hSw1LQbbxDYtFeapY+X5kjj&#10;zY0TqUlUZ3RgE5GMgc9OKzxNPkklQqO72/rYrDzdT+LBFO6t2huVjt5Eu4mRZIbiFcJMjDKkfy44&#10;zXl/jG6+26y8OQY7UeUB2Jzlv1/lW1J4k8R6HqtlazQWcVg1qWjtY5RKsCDJJV1yVw3zBcnGRmuO&#10;aRGkd5xJLuychsHd2J9fet6mNdTC++rS2fqTDDxhXcqbuuh1Xhb4s+J/CaR2vnrfWCEAW93klV9F&#10;ccj8cj2r1PTvjx4fu7cPfafeWkgPK7lcA+x4P6V8/wBrC1xMEI3A8EKOK7zS9FS1dJPsUULeTlJ9&#10;gMqvn7y7uhX+Enqc+leCk6tRU4q7Z3SqRpq+yL3i7WNltql/Datam+lIhjfClC4Gfl69ATnjk15b&#10;LtCBEjjBB3biMtn610fi65mXUfsEmo3V5FbYYNdbd8bsAWUlfvdufeuaUb5FBZUDNgu33R9favSz&#10;DEc7jDsrGGFp2Tm+up13hf4l+KPDTwwwSLeWyMf3VxCJCM+jff8AwzXo934+vfGGheXcacltZxsJ&#10;ZpdjLyvOFDc8YzkfSvLtAsHmaQwSwq2MLK7YUHPYdT+Fb/i0wQaTbSXOJNQVwlnKo2OijlmHcpnj&#10;B7mubAczre0SVoa/5f15DxE1y+zTs5af5nGapdnUdQuLog4lclQew7D8sVTtY0jvYJHnljVZMl4M&#10;GRMdGGSB196S4leSRmYlmJySe5qSwtje3cVqDgOfmYDkDvWeIrOpUc2bQioQt0O88KeJvGl7qYng&#10;1a+aSa3ELHCyySRqT823BJbJIBwTz1xXTQadYy5kuX+13O8u8Ns29w5OT5szAhW65VQWBqvo0mje&#10;Hkla+sNUa0ntlWS8s5wgGDgRE5Hs2FPYDnJqCDVrv7Vc2+kaXqjCFNri/WPdayMD5S+WhHDbcEkg&#10;DJOOK68BiY0oO9035av+vT5nPVpyqLmVreb0OptrS7dTFCBZxH70dplS/wDvOcu5+px7Co5tJht5&#10;rESm2t7GCX7Vcs5UAsv+qQk+rkHB64rHt/Ed3pdvbnxZBeWBkBi3WlmJ4y7fcbzjJhWHIKgdutdD&#10;eWlro1xLaaZLeTXE0Zm+22FxHE7I/RQ7F+m30wd2eozWtTERneMINv01+b3IhRduactPw/yH6tNa&#10;W9nLeXcUt3uQKyyKFW9B4EJ34MgboMK2DgjGK5PxNp2r6XoNzfQJosEdlcqI7JdOt2WOJjgESOmT&#10;LyBjvgkDNP0WJbj4nafaaky2N4LRpra5+0ieUnJA85ycMSoKsq4B68ZqXxPqd7q+iTabc6sL2RCd&#10;i+SkSK6cBkVScAYJ5OO9YKM67leO3ysbKUKSVpaff/SNLSdE+z6Tp72dla3VxFAEu3kKM/mZO35p&#10;gBtAO0bfpWTpNrb+F/HdnqVoYIppIWhextZ4yH7kuQG25z0HcAdKvaTqJ1TwassVp9vDRkG3nYKj&#10;gcNu3DjoSpBznHrXLX0KpFaXEVy0S20qq7264O1uD85ByRxyBjmtIWq4WSsk15av53/QiVoVY76+&#10;enkdzbaDZ6b4ktJ5JxCsE39o+W9k21Rlm5kO1FJJwPcVzng+2tY9P13RtPk1XU7a6lMRhR4oSqkg&#10;krG5IJxn5mI9qseJUTT9P0ma2guLljMIY3vSboAtnDDJ2bgc4O0kZGMVUfVl8PeJb3U9Z/cWE8UZ&#10;RgiO7soCHEXyknJ6jFYVMVKolKT1W23T5dzaNKMbpLfX5mhBO7fD7S0lsoZLnTb+TR53uQWkjVG3&#10;Ih2kYJ+UHBx9c1mQRvbzTTCWR5ZUCMzBQETrtRQPlGeuOT3rWSWO61PxVpoguLSPWbOLWrGG6iMc&#10;kcyHD5TnBYjP0xWYkrzKjxwsQ43ZJCYz69+/avbyyFGdG0tWntr8nbb/AIY83HucJJx06dPz9LGH&#10;4jgMeiRmJ5FS3mUlQ5wVY4bP44NbXwhuxYfEKOIjAuoXiJ/DcOe/SqeoGP7DeWuoXdvEJo2RYUGW&#10;DdRnqTyB6Vi+D9Q+x+JtFvWyDHcR7z+OG/nRjYRcJKEbXQsLOSs5O9n/AF+p9ZUUUV8qe8QXlsl7&#10;Y3FrJ9yeJo2+jDB/nXx/LG0MrxOMOjFWHoRX2PXyn4ztBY+NdZtwMKLuRlHoGbcP0IrkxS0TPocg&#10;n704ejMKiiiuM+kCvZdKuHksrK9iYiVokc478V41XqvhObzPDNo2fmUMn5MR/KuevJwtNdDw89h+&#10;6hPs/wA/+GPW9C1lNStwjHE6D5hWx3ry+1uJbGaOWJiMHcfevQ9N1CPUbRJUI3Y+YelephMSqsbd&#10;T5bqXSNwwarSx7CSOlWqQgMOa6hp2KJORTe1SSJsJ9KichRkkAepplny14hs/wCz/Eep2mMCG6kR&#10;foGOP0xWbXZfFC1S38c3UsZUpcxpKNpz22n9VNcbXlTVpNH3eHn7SjGXdIK99+CV/wCf4RurMn5r&#10;a6OB6Kygj9Q1eBV6p8DdR8nX9S05mwtzbiUD1ZGx/Jz+VaUHaojjzanz4SXlqe60UUV6J8YFedWW&#10;Zfj1qD9otIRPzYGvRa4PSrdk+MuvSsOunwFfoeP5qaqPUmXQ7yijpXnni34xeHPC0zWqF9QvF6x2&#10;5G1T6FulJJsbdjzX4vSE+NYI8A7p1zn8K9s8EoE8NQj/AGjXy54q8f3PiXWvtxs44UEm9Y85P4mv&#10;W/h78ZtFezg0vVonsZ84EvWM/X0q5apWIimtWeyyShCM9M1naLOJbWRh3mf+dPmnS4ijmgkWSJ8F&#10;XU5BH1rL8OtnTzjvK/8A6EalEuTuYGnNu+POsf7OkxfzFdrrjY0DUT/07Sf+gmuE0cl/jxrx9NMi&#10;H6ivQNQtmvtMurRXCNNE0YYjOMjGab3RaZzPwr/5Jpov/XJv/Q2rsa4vw1oPinw3oFppEV3pEsVs&#10;pVHeOQEgknnB962AvinvLo//AH7k/wAaTV2UjcorF+z+I2HzX2nof9i3Y/zakFl4hPXWLYfS1/8A&#10;r0W8wv5G3RWL9h17/oMw/wDgKP8AGj7Brv8A0Gov/AUf40reYX8jaorG+wa5znWo/wDwFX/Grlhb&#10;X0Duby/FyCPlHkhNv5UWC/kXaKKx30nUHcn+3bpQWyAIo+B6dKQM2KKRQVUAncQOSe9Y8mhTSTO5&#10;1nUVDHIVZAAPYcUA7mzSEBgQQCD1BrGHh0HO/VdTb/t4x/SkPhi2Jyb7Uz/29tT0C7LKWEyal9qD&#10;J1Iz0ynZcexyas29s0bytKVfMhaPj7i+n86ym8J2jH/j/wBUH0vHo/4RO1xj+0dV/wDAxqegkjeo&#10;rnz4RtT/AMxHVv8AwNegeELMf8xDVT9b16Wg9ToKK5//AIRCyzn7bqn/AIGv/jXm3xM1Sy8NQjTN&#10;L1HUm1KUfvCbxmESehHqaUnGKu2b4bD1MRUVOC1ON8a65Na+IvEVhp12DZXtyHmMZ+8QOmfTNcUu&#10;B9aRic7nPfJNZsmqFJtoYhB6Dk1xNzrSbPrufD5dSjF/8F+ZpuoXnGPc1CHWYOkTAkD5iewrMn1C&#10;KRcDzWPqx4qxpG12lOSTjp6UnQcYuTZhSzSGIrxo01o/8i8qeWgQZIFdBpdtFdWlrHcKHhErZUnF&#10;YPNdL4e0htetxZqG2CTLlTg49qwdZU4ynN2VjrxkE6DSRv2HhXTLmcAWoYDBP7xiP516Np1nbWFq&#10;sMEMcSgdEXFVNE8OWmiWoht0IHU7mJJP41qNhV4H1r4nMszninyRb5Tw6VKMdeo4yDnn61Fu3K0j&#10;/JEoySaakWSWY7YhySaw7qebxNdmwsy0enxnE0o43+wNedTp8z3slu+xpKXL6kchm8X3ptrctHpM&#10;TYkcceaR2HtXXW1rFaW6QQIEjQYAApLS0hsrVLeBAkaDAAFT1nXr89oQ0itl+r8zNK24UUUE4rnK&#10;CmMTUNzdxWy5lbbnpWampTxyNJOB5P8AB71pClKSugukbApwNULPU4bzd5YO4dRVzzBilKEouzQb&#10;hLL5UTPgnA6CsWa6lnP2pXaGJDyD3raMgxUE8UU8RSRRtParpyUd0Di2Z0GuNJcBXjHlkctnpWlb&#10;6hb3MpjjfLDrWbc6TGYQls3l880QpBpEL3M55A+YgVrKFKS9zfsSubqbmaM1RtNRhvoFmgbdGec1&#10;YEormcJRdmUtSXNGaZvBpQwNKwzP1C+kjlSG2OZCcsT0AqH+3F89IvLLA8bu1aEtrFMjjGC4wW71&#10;lS6Mtvbt5L5ftuPSumn7Jq0tzN826NVL23lk8tZFZvSmSaTa3jhWiUMxxuXgg1zr2k1mouCvz9AV&#10;7VveFIbu41RZZXYwj5sN7V00MJz1Yxpy3aX4kynaLbO9jQRxqi9FAAp1FFfqqVjxiG8uUsrG4upP&#10;uQRtI30UZP8AKvj+aV555JpDl5GLMfcnNfTXxL1H+zfh/qrhsPNGLdffeQp/QmvmKuLFPVI+nyGn&#10;anOfd2+7/hwooorlPePbPgTZbbDWL4r/AKyWOFT/ALoJP/oQr12uH+Elh9h+H1m5GGupJJ2H1baP&#10;0UV3FenRVoI+HzGp7TFTfnb7tAooorQ4gooooAKKKKACiiigAooooAKKKKACiiigAooooAKKKKAC&#10;iiigAooooAKKKKACiiigAooooAKKKKACiiigAooooAKKKKAPlDj8ajYcUobNIxyKzUrHNYiPFRkc&#10;1KRTSOapu4WGY4pjLVjbxTSuai4yttoC4qRlxSUAOXjFWYxg1VAqeM9KpIlovx9BirKdRVSJ+KtR&#10;uCPer2IaLS4J54HrXQeEfDreJNXUMuLKHmQ+prnM7YmHc17V4BsksvDEbKoDyHLN60Sa2NaUL7nR&#10;21rBZW629ugSNRgACpM57UvUY7Cm5yM1J2pWENNzThzTCcGpKQpFIcEU7qKbjNA0RMfSmYxknpVj&#10;y6jdAcg9KTRSkjOv1/0MxEYDnArZsYVt7KKNRgAdBVC7jEkceRkKwIrVX7i/SqincirJuKiPpKKD&#10;VnOJSUtJmkAUlFFABSGlNJQAGko7UlAAaQ0GkJpAGaQmkJpCaAAmmk0E0hNAATTSaQmkLUAITTSa&#10;C1MZqliEc1C5pztUEjcdahsaQx24qrI9SSNVOVqzbCxDK/WqE7VPM5GapSEsc1hORaRGxJph9KcT&#10;2ppHNYSZVhppjcmpDTaiTKGECm/WnkU0is2hpAMjpU8VwQcN0qELSEEnihDRqRujgYPNT47VjqWj&#10;YEGrkN6GwGo5tR2LoGOlOFMVg4BFPFaDHClpBS9KAAUuKQc0tABRRRQAUUYopgFFFFIAzRRilxQA&#10;lApcUYosAYopcUYpgA6UopBR0oAdSUZooGLSUUUCFoxRSUAFLSd6cBQAgpwpKUUAFJmloxQAClzS&#10;UUALSUZooAWiiigBKOKWkxQAlOFGKKBMWiig0xBRRQKAsFFFGaYgoozSZoAWjNNzRQMWiiigQVna&#10;9N9n8PalLnBW2kI+u04rRrA8ay+V4O1JvVFX82A/rQa0I81WMe7X5nh9FFFUfchXcfCO2+0fESxc&#10;jIgjlkP/AHwV/m1cPXp/wOg3+LL6cjPl2RUexLr/AIGtKSvNHJj5cuFm/L8z3qiiivTPhSpqrFNI&#10;vXXqtvIR/wB8mvHm0Z9TtrqaGymuLq0gdrN4o2bZOSuV44yV9a9g1fnRb7/r3k/9BNcF4Y1i10qa&#10;Zb1J/KZt8TRBiNxG1gwB5yMYyO1evgJThQnKmrtNHBiJRWIg5uyszIm02/jIkl0u9hjkIVd8Y+8R&#10;nbgEkn8Kha1uEYJJa3aswztNrJkjp0210/iLxRba1oUsGlfa7e8SZHt7ia1YIrRuCTg4yMAj8ax5&#10;vEHie4cltdjhBGNttZKB9fnJOa76eIxLWtO3zt/mcNWhhoO3O/zKKWV2QNtjfuB0K2kv89tV77w/&#10;e61o97b2nnw3UFwkb2720ivIBtLFTxlcN+OKvjUdb4DeJtVbB6hIBn/xyq1lqHia3e/W98QvdxXL&#10;YT9zteOPBGAwxtOCDkDrVuri1KLgktfX9CYLCrVtsw9Z8Oano9qtxp3h27aC3t2NxcTRhRhBkMUz&#10;9485IB49a6mHw/eXVvBPo+nF9Mmgjlt2WZdoVkBI+Y54JI6dK57XtM1J9KD2b69dTQujTIt1NI72&#10;54dQOhJJBqS3sJ7zR9MXWdNubW6s45LPyZjJFuhVg0TbQwBOHYE+oxWDqYj6zurv19e/l+J0v2Es&#10;Ndp2T+f+XU6JfC+t4O6zt4wP794oz+QNVxpLglJNT0OFweVbUVJH1+WsdfD+joc/2XZsep3oX/mT&#10;Ui6NpaYK6Tp659LVP8K6v376r7n/AJnDzYf+V/eaTWNrGP3vifw3F/vXgOf1FH2bRhGzy+NPD6ov&#10;XynD/l8/9KpxWNtCf3NrbIR/dhQf0qbYFBwqgdyEA/kKOWv/AD/gh+1oL/l3+LB5PDMLHzfGURPG&#10;Rb2DSdfoGqUz+E0TJ8Q6tKR/zy0p+vt+6qMFhjDMPoacWc/xsW/3qXs6r3qfgv8AIPbU+lNfexjX&#10;nhoZCP4oufXy7TZn8wKmhuvDxU7tK8Wt1/1kirn24kpm3dzyf1oZNoycKPU9KXspv/l4/wAP8hfW&#10;I9KcfuHNdaA3XwzrLD/ppeqM/X56iW+09OYvAlu47efqoz+W00jPEo5nhHbmRf8AGgyQqATNCAen&#10;7xafsJdZy+9h9a7Rj9wj6gNo8jwRokRJyTLeNJj8kFCanqcSMsWieFIt2c5t5X/qKQ3EC/L58ee3&#10;Of5U9SHz5cc7/wC5Cx4/Kh4Zfacn82NYup9lL5JEseva8ikC18NRnHHlWD5B9Rl6Y2r+JpD8utWl&#10;txgCDTIzj3+bNSJY38q5j0vUWBPH+jMB+tWYtD1qQgJo1yc93ZEA/M1m8Phl8TXzf+bNFXxb2v8A&#10;d/wCjJrvilMRHxNOVlBUFbKFCrDnAIXjNYep6x4gLlj4p1XynKj924jMZ6YO0epHT15rpbzTtQET&#10;W8o06zkBBBub6PgjpkA59KybzRI5UlF54l8NQW88flybLwyPvOeenbp74FKMcBFXly/ff8jaH1uT&#10;vK5kWV3qt3aCRvEXiCacgo8K6my5cNyAB6jBGKk+wW9xFNO0t7c3EczRt51zLlcYJbJPUjOfcUtr&#10;ZaDa3T3Nx8QNPSaZxuENm75IxtPbGOR26jvWlf3PhBbK8vrbxU1xciVXeOS1cQeWpCkbFTdtweuT&#10;0rhlVw0akWl66euv+Z3QhNxab9NSLw9Z6ZHqcVjf22oXlhco0cEENw5Hm7fNJwWHJG78TVrWtA07&#10;SfElwLexWK0aIPbpNkkYO1ioYkjJ6dOKxZdT8PHTZL/SPGFitzZzLNa201pIiM0YGE9dpDbc++K6&#10;bU9T0PXbbQ9aOo22m2F2ghbEZYx3WBmF2/hwAFy2AO3WiFXDxxamrcttdOtuhE6dSeHcHuZIs7RM&#10;mO0t0PU7YVH9KlDsFwrFcfSpWtkhmKy6ppiwKG3SfbISUx3K78kZ49utO0yyOsLarp97pk8828GJ&#10;L6NypU9tpO4bTnjp0Nen9fwq+1+D/wAjyngcQ/s/iv8AMozQpOgEkcTlDuRpIVk2NnIIDAjr271l&#10;3M+s6FaWdzp1150Vrcq1wbiGDKRsfvCQruXnjIOcY7Cpdb16x0aWKwjB1LWnZo306ylEnkyAkAM4&#10;BBB4OB83UHFcpqNrqOoQm78QSysIlD/2dAjxx22WxiRiMZI5GCTyM4rlxOIw1ePuxcn6NHTQoV6U&#10;vedl6nX+KfE1n4p1qOPwto9lLJZ2/wBnur6ZV+yRgtwFyAXAYntz2BHNQ2WkefLG1zNLrU0cflRF&#10;bIMkHciFFUhfX17966G0WePws1nootrWRYDHaRzHdEpPPIeQgc5+YjNZ+salrU2lr9s1SU3EEIQx&#10;6POYIp5jwHyACxJIzyBxwK5cG+eNnDm5e7sl+GrN8SlGV+a19NN38+g7wtdY8HXXh241K4u45HIw&#10;1rEqqM5IYSt5hbPJO3g9KbOvkhrefCxglNkgwrAcdD1FVPDW/S9QutJ88MsLAb0JAlJGSwXOOTnq&#10;prZ1jVpdLaa6uLxYdPRVYhy6AsR91SpBJJBwNprTB4ipQnOFrrfe1vvJxNKFWEZXt8r7nG6xpdre&#10;eIYbu8uQLcWu+7zbtKYoozncv8JOMAA9KZrN5f8AjXWb06UgsdHuZBJc3ZQBpRjADhT944z5Y5Oc&#10;nArMv7q/8Y3VpqE0DWGjQ3H2eK6WKMyb25+YgIJGBHUABcjPPX0o2VlbeHrW3soobdInDg5Ch2Py&#10;szueC7ZHJPOOPSs/axq11ze7GX9fmW6cqdGy1a/r8jnLPT9J0C0MdlHOju4DoImkklQLw4ZR65yv&#10;AHGOKt29xqDXkEixGyt4nLNvcGWXKkbNq8KvJJySTVvDJI8TK6SDlkcEEfUelIVwDxgV7yopRUFp&#10;HseQ6rb5mte5rLrLRxoF3bl6MDgiuH8a6IuuM2rWdtGNRhR5LnDbPtUajOTj+MYPP8QrVutVtLPV&#10;bbS5RLJez8+TCoJiTGd8hJAUY557cnAqhe3iahJHawRPd2sxPk28R2yaoVPXP/LO1BGWc43YIHQk&#10;efi54Xkcd5dPU6MOq8ZKS0X6HDaP4hjSJre+Tz7eU5dwoLgnqeevuDweAeBiu20/xJpommSa9Bur&#10;10L3jHaswUYjiK4AiVR90fdPXjisbVfB9tNcSg3sC6rd7pIjbR7IfPA3G3EY5CsuNj8ZKkEciuSt&#10;bWfzIIrjdDHKvmFnQ7dmSCRnr8wI44yDnpXl0lWo1V7uvQ9Kfsq9J66HsIDrMoQMJkOVAGSp9R/j&#10;XnfivSrjR9bOo2CuttL+8ZkfcYJMjfuHVQW5GetdXpOtW11YRadbSTW+mR4CKjeU8oH94g7tvfrk&#10;+wrqYNPgmsi9qiW8MUZVnZsRbT2k3HBB967MXi6ddKNRcvn/AF0OGjF4aV07+X9dTyga3a+ILNbP&#10;U1SCfO5L6NsMzf7fY8fxHB6kk8Cuj8IeLx4U1iPQ9agB0mTLSRox2FnxiQnq+QBy2MegrK8Z+D4N&#10;MeG5sU+zXVxKqJYKd6TMf4oW/ujgkHpkY9KyLCXTX0S60u5shNeOwlW8BAkDg8qGPAXqMd+vXFeZ&#10;KlJNptO33P0PSVSM4qUf+GPSfin4am0rSre+0YLJ4ZkcykxgH7KzdsjpEePofwryKQ88dzgCvUPh&#10;v8RY9LVfC2sgNY3DMjS3g8xEUjAj29GBzyTxjioPHPgXTPBMySy2F7e6FduPs9/aXISa3Yj/AFbh&#10;gUZT1Bwp7Z4oq4ipUXLN7DpwinorP+tTmPDPh+5vrmY/atPs5rcjdDe3YglYYzlFb73HuK77T4dP&#10;hsp577xX4ft7rH7qOS/SY5A+UOFPHPUZOK534UxaPd/EddK1Kxt9QtZ7aRYVvYlfY6/MCVORu2gi&#10;voAeHPCmnSBU0PSLd25QLZRqT9MCuWeJjhJe1clG3V2/Ur2EaytJXPmW50TRTPLJdePtKa4cmQtB&#10;Zzzb3P3hnH5evtU1p4X8KvMFTxFreo8Z/wBA0RjtPodxzn8MV69JfaJZaYkk+qabDDHrrzSeWU+c&#10;BTyFXJGOOBk/nWDoHipNHuIjZXbXVtLKDJO7iJApP90KWI9gM89aSqOfvCnJwaVjI0rRdJs5AsOj&#10;fEGcL3GkRx5/EkGpdV8NW94wvG8A+Kp9kYjCXGqJG20eijcx5OcDua9YTU4JZ55WvdY1BWUZgtLZ&#10;ljVT024G7Pqd35VNbz6bZzefZeGb77UgEPnGz2yMp6/vG5I9STVRnKMXGOz1NeSN+a2p5PZfDtpY&#10;1lj+FADN0N/4gJ/EqoBqW58D6/pOnz3Mng7wVFANqttmnyoLAcndk4yOcjoa9bOoXVqkJfw+0Ucb&#10;bEeS6hGwYxkEt3/OqtxfahqOjXcNno9pcBkkiktFutjAkEAbsbee5B71LuNnD2PhrxdqYcGPwVat&#10;YSGDatg0zRc7twDEgZBBHsRSXuieJtL122tNe1bTZdCvIJGupLbTo7cIUGVUuAWHJByTjgiuh0f/&#10;AISe4YRx3Gl6dczweZOixvcFpIh5TLk7VBGEBxn2zV/VbaK+8MRaywY3UQDSiSdyqkfK6gDjqCPu&#10;9qdOclJSi9SbKUbNHl2tsn9kNCo064jlJZFSM3EMnlsN3IGBj1z3xWzPNqOs6RDdxy2EdrGyGWa4&#10;fJCnjCpGoAGDwpH0pdTt/Lvbu3muI2tpnMsVvC+6OJXUBvm4yW6nHAqn4VuYJtBu7G7uol8kPBLL&#10;IiusKqeGY8NGucAMcg9q92vOSnTxD6+XT7+x51KMOWdJdDMvI0tNc0aZb64lQvJHuiTyjG2BgZIB&#10;IPI29DXR6yltBeJObRm8+POyMtbx/LwQRjcSQeRuxXC654gsfsK21pN9r1EujxwwIXCEd5OOnPQd&#10;c9q1Le+1jXdHtobjVNOTyWdTcWkLykSNyIyWxEmBxlSxpuSjjfdblfe33kJOWF95KPqangudo/EV&#10;7oEEVohCtOqS3XlqYm58sDBJPr6D1rEe5s72B7WK31O8gJaKQabb+aY8dArnCHnA4z64rhJ9Q1mC&#10;6ubzVNOkSaZvLF1JAd0bKMFY8/LjBBIwe1b2o+P4NTt7WM2P9n2jogvJ7KBRcNIowfKcnCqQAT07&#10;j68kMV7FTUFpL77f0/M6Z0HU5XLda/PT+uhdu/Ei6toem6TA99ea4l20lxDlY4oo1OFV8AKeOS/G&#10;CDmsvULeVodM1fV9Sl1C9Z18q2tnVjDDvYMF6jORwAABnPNeyza1beAEj0jQvCEVxbNaxytqTXMN&#10;rDcKRgs8jcFs9j68cVy958dr6zumtrHQtKuFXGJ4Lh/LYkdFygJx09yOOK5Iuy+G50Sj05rFRL7T&#10;9G8X+FNT0jT9Wg0aD/Rrg30cmyMT5BG9xkrls8nGelYOqWniC31bUtDggma3tLpolYAQxbMnaS55&#10;IwemTWtL8Q9d8bXF74V16Kys4r+3kiit1QoyXKrvhG5j3dVHPrW9cvNr8Oi68hjX+1NOjMrOSw86&#10;P5XwB+HevRwFaXtOW9tOmt7bfO1zlxMLU20r211/rz/A4W18Jygqb69x6xWK4JGeR5jD+QrLvrQ6&#10;JrF1aRlo1hmWWJWbJ2EBlBPc+tepWmgPg+bK8/XJJ8tSPTC8/mTXI/EDSF06/wBOuLZI1juIXhZU&#10;G35kOQT9Q2Pwr0qjje0Xr3bv+HQ4aTnK/N/kfSNhOLrTrW4ByJYlfP1ANWKwfBM7XPgnRpW+8bVA&#10;fqBj+lb1fLSVpNHvxd0mFfN3xctvs/xEvXAwJ44pP/HAv/stfSNeC/HGDZ4ssZwMeZZBT7kO3+Ir&#10;lxK9w9jJJWxVu6Z5hRRRXAfXBXofgm9gj0B1mmRNk7DDMBxgH+teeUuTjGTioqQ51Y5cZhViafs2&#10;7HrsviTSIEZZL6LnsDmmWPxK03SLkNC0ssZPzKF7V5JRSpU/ZS5os4IZHh1rJtntV38c7ccWmkSN&#10;7ySD+lYd38bddlz9ms7WAduC3868xorpdeo+p1QyvCR+xf1OvvPib4qvc7tRMYPaJQtYdz4i1i8J&#10;8/Urp89jIazKKhzk92dUMPSh8MUvkOeR5G3O7M3qxzTaKKk1Cul+H+p/2T460m5ZtqNMIXJ6bXGz&#10;n6Zz+Fc1SqzIwZSQwOQR2NOLs7kVIKpBwfVWPsiis3w9qi614e0/UlIJuIFdsdmx8w/A5FaVeqnd&#10;XPz+UXGTi90FZrWEMGvSaqSqGS1EMjHjhWyMn/gR/KtKs7XrZLvQr2CRmVGiO4qMnA54/KqW5D2O&#10;R+KniWfRfD4trNyk118pdTyq+31r5Uu3LyFickkkn1Ne2fFi9jItUgaUxCLjzTluleHzdR61ra0T&#10;OLu7kB61NEcEH2qA1LGeRUFnu/wZ8R3TW0mk3UrSQKw8rcfun0HtXqvh8j+zEI/56SH/AMeNeAfD&#10;O7W1lnmbO2N1Y4r0WPUfFtkbiK1u7OKGMG4WOaD5lhYkhs9D6VTiZPdm/J4Z120+IV/4l0yayaO7&#10;tkgMdwSCuOc8fSt5T4sI5OlD/vuuKs/EfjGea2gN/YJcXMXnJDLbbGCZwD+NdVFZeNMfPrWm8/8A&#10;TqeKGrDRoqPExHMmmZ/3XqRYvEJ+9daePpCx/rVAad4ub73iCzT/AHLMH+Zp/wDY/iVjk+KAPZbF&#10;P8am5aLv2bXyedRsgPa1P/xVNNlrpP8AyGIAPQWn/wBlVX+wteJyfFU34WkYpRoWt9/FFx/4DR0t&#10;Blv7DreOdYi/C1H+NAsdZ/6DEf8A4Cj/ABqqNB1jv4nuz9IIx/Sl/sDVP+hlvf8Av0n+FGgrFj+z&#10;9ZPXWh+Fqv8AjSjTNUI+bW5PwgUVWHh/Uj97xJfn6Ig/pSnw5csMN4g1X/gMij+lO/mFi0NKvf4t&#10;auz9EQf0pDo1w3XW9QH0KD/2Wqh8Klvva9rR/wC3nH9KcvhSIH5tX1hv967P+FK/mOxZ/sSYjnWd&#10;S/7+L/8AE0n9hE/e1bU2/wC2wH8hUH/CKWh+9e6k3+9dtQfCOnHrLfH63T/40XFZ9ic+H4iMNf6g&#10;f+3g/wCFNXw5arIr/a74lSDzctUJ8H6URgm7/wDAl/8AGj/hDdH7pcH63D/40X8wt5G9keopkqJN&#10;E8bMQrqVJVsH86wv+EJ0TJPkz5/6+X/xpp8D6Gf+WM//AIEv/jS0K1Ldr4es7O5jnjubxmjOQHuW&#10;YH6g9a19y+o/OueHgjRBn9zPz/08v/jWdrfh3wvoWkz6hexzLDEucfaX+Y9gOetPTqxwjKTUYrVl&#10;H4hX+l+GtMmvHubtr+4z5ESXDAbvXGeAK+d7q6nu7iS5uJWkmc5Z3OSas6zqbanqMkwLrESfLjZy&#10;2xewyayLqfyIu2T0rz61R1Zcq2Ps8HhoYCg5S33b/Qq6hdhQY0PHc1jM2Tk1LMxb5j3qLHeuuEFC&#10;Nj5fG4qWJqub26Gjp6W0kUivamWTHynzNoH+NXNMXbJKu0Lx0FYQz2z+FdR4M0m51XWFhhjdhj52&#10;I4AqMVOMaMpSdkjTKpqGMg3saWj6Lda1erbwIQCfmfHQV7j4e8PW2hWKQxKN+Ms3c0uhaDa6LagR&#10;xgSHqa1WfrX5xmeZyxUuSHwL8T3sViVUlyw+H8wZgPoO9QgCTJJxGOSTSgeZ1+73JrC1C6m1q5Ol&#10;6cSluv8Arph6egrzqVNyfZdX2OOT5SO9v5deuzp9ixjsoziaccZ9ga1rKa301BbRxbIUH3sdferN&#10;vo1rbWKWka7Y1HbqfrUV1pTylQj4RR09a0lVpSXItI/1r6mNnuX4LuGdAyOMe9T1yslrcQAswZUQ&#10;8Y71YttUlilDzt+6xwDWcsNpeDuCn3OiyKQnNVBqdqbYz7xsHWn215DeRebC2UPesHCSV2i0Omhi&#10;mAEiBgOmazr7TFuCm1yoXt2rQeYL1IqrJdj+EZrSm5p3Q+VPcozrPplsDZW4lkY85q/DMzQq0o2O&#10;RyPSq7yTP0O2ozHu5diTWzXMtdxqNi4bqNf4hUZuwfpUIiA6LS+X7gCp5YlWJTce1MklWRdroGXu&#10;CKTYo5LUv7sd6LIfKNidYV2xxgL6AU8XL56cUB4hTTIhPFPfoHISi4OOlKLkjtUIZPWlBj9aXKuw&#10;cjLP2kYqG7WO9tmhZmUNxkHBFIERv4qTyz2YGkkk7oXJcfZW8dnbrbiQyKOhc5NdR4fiG2WUAAcK&#10;MVye1lrudHtzbaXCp+8w3t9TXvcPYb22N9q/spv5vQ48Y+SnbuXqKKK/QDyTyT46an5em6XpStzL&#10;K1w49lG0f+hH8q8RruPizq39qePbqNG3RWSLbL9Ry3/jzEfhXD15taXNNn2+W0vZYWC76/eFKqs7&#10;qiglmOAB3NJXS+ANL/tfxzpNsVyizCZ89NqfMc/XGPxrOKu7HXUmqcHN9Fc+ltGsBpWh2GnjH+jW&#10;6RHHcqoBNXqKK9ZaH59JuTbYUUUUCCiiigAooooAKKKKACiiigAooooAKKKKACiiigAooooAKKKK&#10;ACiiigAooooAKKKKACiiigAooooAKKKKACiiigAooooA+SA+KN2e9Vg9OVs1g1qYE56UAU0NmpFp&#10;7IYoFBHFLihulSOxXemgU9l3UBKfMSIBTlODS7aYw5q4u4NXLcbYFWojkjnms5GwatQy/MBVSehm&#10;0aDZ2kn0r2/wPcmbwpbZHbFeEySfuSVOSTwK978IWptvC1oCMblDfnUJ3Z10Y2WpvK2Ril70xeDT&#10;weavobtC0hGRS0GpEMNKPek6U7qOKEMWo3FP3Co2bNOwIjkXMYq/Gf3a/SqRGUq3Ad0Qz1FESamy&#10;JKKDTTVmQGkpc0lIQUhpSaTNABSGjNITQAUmaDSZpAGaQmgmmk0ABNNzQTSGgBCabmlJppNAATTD&#10;7UE0xmxU3ACcVGxoZqjZqlsdhJGx3qu7g96dI1Vnbg1DYyORuTVOVzzU0r1Tlk4NYzkNEMz8VVPW&#10;pXOajrBs0SGEcU00/FMNYtlWGmmmnGkNSx2ExSHpRSGpuCQA8UooAoxSuOwHNJjvTsUAVL3AfHK6&#10;HO44q9DdqQA1Z/QU7AK+houNI2VKuvymnAcVkRzPF0NXorpW+8cVopA0WQKWkDqeVNKDmqTCwUuK&#10;O9B61QgxSEUtJQMKKXFFAhKTNLR3oAKBRilFABQaKKBhmkpcUYoEFLSUZoGLRSUophYWikpRQFhR&#10;ijNJQKAFooFLQAAUuKTPNFAC0lGaKQBS0maKAFopKKBC0ZpKBQAuaKKKADNGc0UUxBRS0YoGJRS9&#10;KKRIlJTs0lNAJRRRTuMWiiilcVha5X4iSbPB9wv9+SNf/Hgf6V1Ncd8S22+FlH965QfoxqkdOCV8&#10;RD1R5DRRRTPtAr2D4Dw5utcnx91IUH4lz/7LXj9e2fAhMWGtSf3pYl/IN/jW1D+Ijzs2dsHP5fmj&#10;12iiivRPiypqvOj33/XvJ/6Ca8X1ybULXSbafTIo5XvpTFBMSrR4AO4jnHGMZPAr2fVmdNGvnijj&#10;lkW3kKxyjKMdpwG9j3rzDRta1eHRDE2haTouoebnMUQlQIMn7gPBwcDn14FetltapS+GHNqefjad&#10;KTTqStY4pbS1l8dabY3OrNNfzCANqBkMjWkhU4iXgKykjAxxtbnmutjZpmwIZfNDFHjSJ22sDgjg&#10;djWL458Ra8NOtRc6lBcWTyhnMFkqFZ4yJIk3ZJBbGe3ANdJJq2qalIL+18Sanb2l9GtxBCiQYiVl&#10;BK52E5Dbhz6V1Uq1ZVJRcf09enmjCvCjOlCo5eW39dmMFpdN92yvT7fZZOPzFSDR9SnxGthqkYbj&#10;zYUCMoPcFjwaryHUpiDL4i1xsD+G6CZ/75UUgt5DxLqWsyAnJ36pN0/Aiujnrv7K+847YZdZfchv&#10;wxubnw3c6pZ6yrwXcspMhvbpVaRlJ5VSSzkgjkDH1rV/sO/u7q5nsbQS2zSsySPOU+U8j7657/hX&#10;F6HEuk6hdacGaNY5yqFnxuHUE4Zd2c9w9dNfaVYahbiW602CQwyYUyQkdc5x+7TPOPWvOjVqQxcl&#10;onLy0/NHo1YU50FJ3aWpbn0O7thm4n0uFQMnzb4D/wBlFZz20a3DGXxP4ZhGR8r3wJx9MioYtF0y&#10;N8x6XaBs9rdT/MVYWyggXatpbx+uIFH9K9Je2X2l93/BPN58OvsP7yRzoqkk+LtEKjr5QL/yY0wT&#10;+Hg4R/FYLHtDprvkf98mnfu0/ihGevKig3cajBu1Hrh6FCs/t/gv8g9tR6U/xY55/DqgbdZ1a4BH&#10;/LDTCM/mgpq3WiDH7jxXMv8AsQqg/mKT7RG2MSs5IyMAnPv0qaKC4lA8u0vJcnqlu7D88UOnNL3p&#10;v8F+g1VT+GmvxYx73RyAYtC8QTHsLi6SMf8AodNj1K2tJ/OHggyxbGLmXUlcgAZ4Q8ZP1q4ul6lI&#10;SE0u9b/ei2fzqZdD1ZMO+mMijBzJPGAfbBaspKFrOo//AAL/AIJpGdW940l/4CXbm/vLHTV1CHwN&#10;p6WuxWLPdRhlBxjICH1554rIfV9V3yNHpvh62DnJ22zSOv1PAJ/CtHwkomt9V0Ke4D3ljMSYmvWK&#10;GBySmMZBTaxHHdcHpWRJLYQIiT+I9BDbAdy3RfPvwtcWGdJuSqO9n3eqO7E+3tF0lvvotGObU/Em&#10;7MOuwWue0Omx4H/fVVpG1q5ybrxTrDE85t3SAfkoqVb/AMPAfN4qsHJGdsFrJIf0NAutILAC+1aU&#10;Ef8ALvo78/nmulLC32v8n/kcj+udZW+aRRlsJZxi41rXblem2bUGwR9BiqM/h/R0UPJYNKNwBL3M&#10;pJ+vzV0ck+hIp2x+JZyBlsWyJ078qPpWXrus6ZaWUF3b6J4gggG5bhVRZWBxkE7nyB/tDj9KuNXD&#10;xesX62ZHs68v+Xi/8CKcejaOLZlbTbTa6HeWj3NjoSCcmsqewWzfEtlamNlWJxFEitgYw3TgcZJ6&#10;881vLFZ3mm2v2K18XZNx5bB9MEhiPBIZvlGFbILdPypZ4LOJFsdWg1lLh7dpYbq5tdvmYkYOuxcg&#10;HAHXqDkDkZ2p4/DRlaKv8tilg6y1k9PU5iZDFqN9by3DGO5gdTIMgMfvgnvgnAOMYYA9K1tLupJ9&#10;Lso5ZGlkm8yK83SAkzRkMv8AwFvlHHHWluToElsTFJq91cxFXgCaZK54+8pG5d6/w5I4BrS0Xw/4&#10;fudG1LVdOOrvFYSeaYJods0qphjGFLAthcqCNvOMZxz5+YYtVJc0brTt934no4WnyK0rP+v8jGnj&#10;eG6NxbXd3ZyTwlGS3mWCMAgsqnA7EnnkkZzU/guJrjwd4i0WG0gnSVop1V3JhRw4VvmUNvwyq3AO&#10;RS3+s6NpUvkf2PcGOPPlGa6iZ0UqNuFCk4w2Bk9CcmsCwW8tNF0u7gtA1nNeuTqEpV5LfcQm+KN8&#10;RxhmG3e27lT0wKwq1Ypcyjbb/MqEHte9rmrfXOn6RD9u1aGC03ZG54FPmMDhlRcZbGRntyMmuYhX&#10;VNc1eC50aI6Hp93EbRZwVjnmtw2XKogyc99oxnjNbGmeDoodTGs67f3l/q8bg3MDxpIsNwRlFlZm&#10;O5WXBUgbT2JxirF9a29rd2FzZ2CQrG7LO8UeAUblQTg85zgYxXRUlVxNJ1Ekoq/qc8adOjUS3f4G&#10;3pnhW00G1EeiWjKZdyzSSzJ9okI9S20hSD0AH41B4j0e8fw9fJeWN9HD5eQ6Ir7GByMYYjrxyehp&#10;ujeJLfxHqU+mGwZdKjkT/iYoz7oizbFLxnA2uTjA6de1bGueBotH1KBIbBZmnVhbXNpCySK4GcHa&#10;eD1IbpwavCVpOmqOnXo1+OxliKEVU9rZv0t+W5l+F9TtoNMtZbye3tUdQV82ZY1bHUDe6Z7jofrV&#10;lVjt7hXki8+GJyCqMOc5AZWPBIyCBnnHWuY0DxDF4PXUbyKxsb+5vLYR20VvbbtjpkN5hwAcAFjt&#10;zu7n0saH4Y8R+KzperX6+Zo8zm4WAdJ40JJQKvCBiMAdQDmscLXVHnjLr/wTWvRdVxa0s/8AIztW&#10;12PQtVhuIoTe3cyLCbeG5BYOvALmMMAx/wCeYYsPbippPC+ua3qcV/40Se1typks9KViAEJ5A5Pl&#10;r0z/ABnPbOa6/RvA+swzQXGm6VcaReWd3JfQQao0M9szyKBJGGi5VSAMHbkY9a0jpnijXbSZxcQ3&#10;V7aTCL7HfN5UtvuILK7ICrYGCHXhxyAOlc1OrCpX56+3WxtUpTjRcKO/Q5bW7ZrjQpbaGFcxIv2a&#10;CGPATachUUf5PU1dtJv7c8GXqfZNV+wyQtFcXkUC+WpHU/O2WCt1O0YxkdK6d/BmsQSAi50xGOSo&#10;eVySAOeAvP4Vxds48C6NfR3eqa+mji68lD9kWOK4YhiyRmQklMfx4G6uzGSw85QlFq2mi7HLhIV4&#10;RlGSGQmbT7e3s5HUxQosUa3Up8lsdPLm5e3bGeH3Rk5ORwKp3PiO2N5badp5luLqd1iYHCPC5bbs&#10;4yrN3Dj5QOcZ4rn11jWteuI7C2W/NpPE0U5tLP5pIS+cY+8wDYXdxgDGOTXYeF9Et/DzQpcQp/bK&#10;WU7kIcyyXAjYxiNjjy22s42jg7QeoqqdaS5o0L8tvu/ry+dxujGTi61uZv8Aq5yNx4Z+2XqvHcjT&#10;47xpY54XuC2/DfIHmY5ZpcZ3EKmccDt01lZ2tjDNbWNrcpGTsmUKUlZl42zMfmJH90YUdQOalS9s&#10;lsBJM0Uti37prt4hH5ef+Wd1H/Ax6Bx8rdx3qxaszWU7QbppLS6SzCvIPmRkLKpk6N5eCAQT8pAz&#10;0rpwcaEJK2vrun/l5rZ7+WNeVSpFra2umzXn2a/roVriykngeKK3gtJGKvHcjG+ORSGRyeuQQPwz&#10;XG+MftM1pYXLIiWtzczmW3C8213wJo89lOAwX3zjmu/eG5lQhpkgz1MC7mH/AAJhj9Kyr7SbO3Wa&#10;e6hku7CZQNTWRi8igfcuFIGQU6Nj+HnBwarH0U1zwVu/9fn5GGFrckrN3/r+refqeeWV4IJQ5Pyg&#10;9AMmu10fxjAt6lxqtkL6GAYtLAFREhPBdywOW/A1zOreFL/SZLloHS7ghXzg0RyzwEZEwHdRkbsZ&#10;x16HNYiXBwvlSbSxwGHOB3NeRJqXuyWp6PInaUT0aTXPDf8Ab8OrWnhWRNVt5mkknGo74yzA5EgZ&#10;SCTknCgYPpiuIv8AT7LT5w9jdtNCw3LDLGQ8RP8ADnowHr39BU8ExiVIlQhFHyqOSB6/j71nXUrT&#10;TyOw249ecCqhShDVdAU5y0ZEbG5vopWt7Wa4EKGSQxRltiju2Og9zXq/gj4gae+hP4V8Sn+27a5h&#10;WOKOGMlnJAynzFcFf72RyMg968jW6nsZPNt5nUkYYbsbh6HFJcMHkikjRopZPnXacEe9ck7Sbkjo&#10;Sat+B6Bqvhq7+GHj7TL5jJLYNeRzWl1Ic748gNG5H8YB+hAz7V7nrHh6z1HUtKfV5ZL5H3wLltig&#10;nEgOFx2jK++RXmng7xbpfjHwePDHjOSPy5na2inaRQ6yKAQeeVbn5SRgkEc8ivS7tr2z8MwW5ilv&#10;rjTlike5dRCshjIOec9QpzjPX3rKT0RcNbsy7KytbOeza2srS3Ya5ImYLdFJXB7gVQ8QSLp2rXnn&#10;3AhUuX3O23g85q5aR3n23So7t4kM2sXLiO3Un5Qrcl25z3yoHUVF4n021stejdIgXkjGJHJdzj1Z&#10;sk1zRst/60Ma6Tps6fRNde/0S2ltbaa6kZMB8FEJA4JZgOD6gGrlxZ6lqNrLFLemwEqBR9l5dPXD&#10;nv2yBWP4Y157m8axn2/dzH26V0lzqFpaBvOnQFeqg5b24HNap3Rph5qdNW6aENvo1nCih0a5kChT&#10;Jct5jNjuc96v159PF4p8Q6zqbW19qFjYJMkVtGjR2wVRGrFnLRvISWYgYAGBTdFttQ07XG0i/wBb&#10;vpYLtdwQ3RmIIHVJSAwDYIIAGCOMVRs3ZXNSaaPSvEZeVliiS94Z2AHlTx849czL+lKGe7sNe0S1&#10;tLqTczCM58hVWVM/K55yDuOccE1T1ywh0e5le2XiKwW5DyM0khMMwcguxLHO/ua6WX/R/ElvID8t&#10;1A0ZA/vL8wJ/AkVlB2bSJV02eJRWmsXVlFc6VbR2ukLmKe6Rkup4pEH7zJdlUgYyWPOAT7VhWnhr&#10;UvFEl7qVnLDc6fIiRTa5rZWJbbaTny1V9rDGPvDuOB1rvvH/AIEsdTur+LTmfSLy8cTeVOALO/kG&#10;TkMP9XJkn0zjJBzmvFJ7fUb3XF0zXJ7i3njuBFcRCEMYTwCwjXAPA7dR3rvlWnVSi3sYqjGm3JHc&#10;Qal4e8J5tdLvjfyklZp9Py0sw/vNIwAA9FXIGM8muXt/F+u6doi6FZXkn9nRyF0jliRvL5yPmI7e&#10;3fmrXi3wpq/hVrKG4gln+2l/IEQXDEH0Un+HkYPqK0bPwzptxdwz2dnr1/YnGQsIieTjnaxG0Dd7&#10;8Y612SrQajy9Oyt/X4nP7H2bbl1+ZxeoahfalIJdQv7i7dV2x+ZIX49ATwB9K0xdaSmh6hpUFy7Q&#10;TwQ3DTzxCPZcRucpGMklSjkAnBJ7AV6O2h6LFvlT4awo7HOb/WScn1I3Guf8MeGYv+E81K5FvBAm&#10;kKZJ7O5kEoQvna0J5DIoIILcjI71zNVKjSatfTU1dSEYtp3sYculeKvFMdp58F1PZ2kSw2kt+qwJ&#10;HGB90A/e7cgE1q2Hw6BkVtRv/NjK5aK2Uxjd2Aducde1ekMS4eRm8xgPmfk/qajjksy4/e+cxONs&#10;S7zn6CvThhKUF77ucMsTVn8GhnaT4b0LSXhe30+2SSI5EgQyPk8E7mz2qfwqUttA1jR2jJ/sLVC8&#10;Kd1tp+VH65/CtVJZWdEtrJEXOWe6kAwP9xck/pVW3tjafES1inmxD4h02SzdoQYx50PzA9SfunA5&#10;zWVaUIWlCNrP0NMOm21J3v8APy/UtTX6wRqZXitVc4QzOq5+mTz+Fcz41t/tnhieaOOeQ2cqXJfy&#10;yq4B2sctgkYbsDXZf2RaK4ujDAt0CG81l3OCBj7xyeOay9UX7VBcWhmLC6jeFyByQwx/UV0xcp/D&#10;oYpKD946z4YTed8P9N6fIHQYOeA5FdfXBfB0yD4eWsMoKyQTyxOp7EMcj8672vBxH8WVu57NL4EF&#10;eLfHiHFzoc+OWSZD+BQ/1r2mvIvjumbDRZP7sso/ML/hXHX/AIbPVyl2xkPn+TPE6KKK84+0Ciii&#10;gAooooAKKKKACiiigAooooAKKKKAPe/gnrP2zwxc6W7ZksZsoM/8s3yR/wCPBvzr06vm34Ua3/Y/&#10;ji2jkbbBfKbZ8+p5X/x4Afia+kq9HDy5oeh8bm9D2WJbW0tf8/xCiiitjzD5z+NkrQeIWhYlsRgj&#10;PvXjkvLfhXvX7ROkzxw6XrkA/ckm1n46H7yH8fmH4Cvn4uSeTWrkrEKNhSDmpE+8KgzSg4qLlWPQ&#10;/h66ebdxuTtYAnHXHevXkuNNm0y4meOedcRxyNJLhyAQVUeo5r510LX7jQr1biJQ6/xIehFev6Dr&#10;2oeJYBJZ6lpKSAcwtbZZR6f/AF6tu6MpRadz1m0gtLq8TWJLdftPkeUOc4Qc4FbFjeJeWsc6ZAcd&#10;DXmdunilFEa67YovdVtf/r1r2Vh4kESoviaJEHRUsxx+tQtepJ6Epp9cnBpGuMPn8Tyk/wCzbqKt&#10;LoWpnBPiW8P0jT/Ci3mXGR0VFYC6FqI6+I70/wDAE/wqQaJqA/5mC8/74T/ClZdy7vsbdFYp0S9P&#10;/MevvwCf4UDQ7vvruoH8UH/stFkO77G1RWONBkxh9Z1Nv+2oH8hTf+EbhP3tQ1JvrcmiyC7NqisU&#10;eGbQEH7Vfkg55umrZUbVCjOAMc0OwK4tFFZc3h7TLid5pYHMjnLHznH6ZpBqalGcVBaWcFjbrBbo&#10;UjXoCxb9TUd/ptrqcSx3cZdFOQA7Lz+BFAy1uHqKNw9RWM3hPRmOTavn/rvJ/wDFUp8KaM3W1f8A&#10;7/v/APFU9BamxuHqPzrwb4t69da1qp0y23/YrU4OOjv3Nev/APCI6LnP2R/+/wDJ/wDFV87+MUk0&#10;fxTqFvHKwjWVjGA2cCoquKjrse9kFOEq8pS3S0OYnt2t4i0ilcetYNyWlkH90dTWxe3MlxxLIzVk&#10;3CFYSFJK5ziuelGN20dmdupOKjD4VuUpWV3wowB0pY4i7BR1NPghMsiqFLMTgAd67LRfDNpqLf2d&#10;HG018fmlk/gjX0B7mtatWNKDnLZHz1Ki56mHoPh681rUEtrZeM/O46KK+hvDHhq18PaekUagvj5n&#10;PUmo/C/hSx8O2KpBCFkblm7k1vM3bNfnucZvLGT5KekF+J6VGioLzB34J7VEB5h/2R1o5kPHCjqa&#10;xb++mv7j+zdOOO0so7V5FOm5Oy/4Y3b5UJf302pXJ03TjiNeJpR29hWnpa2dhF9miABXqx7mnW+i&#10;x2losMDbWHLN6mqt5Y3BfCL8gHJHU1o5U5r2cXZf1qzF33N1HWRdysCKdXKxT3EG0ZZVU8571t2O&#10;pxXZ2AHcOtYVKEo6rVDUky66q6kMAR71VuNOt7hcFMVbJAGT0qlPegHy4+W9azhzX90q1xDBa21u&#10;YiAVPaoFZUTy4ECJ7CgQGRt0hP0qUgIMAVtt1uUo9iIxk/fNGAPuin9Rk1WmuUjGAapXehrGFyU8&#10;dTUbTIg5rOmvjzg1Se7LZ5rojQb3OiOHb3Nd7wL0NQPfH14rIa4PrUZnz3reOHRuqCRqm8J7003Z&#10;9ay/OJo84+tX7FFezSNT7ST3o+0n1rM833pwlzR7JByI0hcH1p4nPrWaJfrUqSZ71DpicUaKzn1x&#10;Uqzv/eqgrdK0rS1ab5m4WsZqMVdmclFK7L2lRPe6hDB1DNlvoOtehAYGB0rnvDVisfm3OP8AYX+v&#10;9K6GvteHcN7LC+1a1nr8lsfOY+qp1eVbIKqapfxaVpV3qE3+qtoWlbnqFGcVbrzb4z639g8KRaZG&#10;+JtQlww/6Zpgn9do/OvdnLli2YYWi61aNPu/+HPBbu5lvbye6nbdLNI0jn1YnJ/U1DRRXlH3yVlZ&#10;BXrnwM0nzNQ1PV3XiKNbeMkd2O5vyCj868jr6a+GWjf2N4EsEZds10DdSfV+n/joWt8PG879jys4&#10;rezwzj1lodfRRRXoHx4UUUUAFFFFABRRRQAUUUUAFFFFABRRRQAUUUUAFFFFABRRRQAUUUUAFFFF&#10;ABRRRQAUUUUAFFFFABRRRQAUUUUAFFFFABRRRQB8dA1InSo9tSJWdjGxYjHrU6rUUY5q0i8VDdhp&#10;XGlaQrxVgqKYy+lRcvlKbDBpAcCpXU5pgWlcnl1Gk1GWqQ9cVG4GKrmsXy2Gh+alSTYc9ar8g05T&#10;hhWiZEkb2iW76jrFnaxrvZ3BK19JwwC2soIFGAigV4f8I7VLvxTI7j/VJuU17tIcn2pRW7OhdCMD&#10;BpelNakDZq7mg/NFJThQhCOOKarcYp7dKhPBpW1HFXQ7+Iigrmgnjd2p24bM5FUAwjg1Pbtxtqsj&#10;EscjAp28xOCPu0luKavoXTSGhTuUHsaU1RgNooNJmgApDQTSE0hBSGkJpM0ABpCaQmkJpABNJmkJ&#10;puaAFJpCaQmmk0wFJpjGgmmsam4CE1Gx4pWNRlqhsYjNzUTPzildsGq8jVLYwkaqzsBmnSNVd2rJ&#10;yKSIpG4qnI3JqaRutVWPNYTZaiMI6000800is7mlhpFNYU8dOaaTWYWGEc00inE8U00mFhtJTh1o&#10;qB2GjrTqTFLikx2ClxSU+kwsJilxS4oC1LQWCjGT8tOAo4HTrTWg7WHrM8Y5q1FdKQN3BqmBnk0m&#10;3Jz3pqTQGuJFboaeRishHdT14q1HeHo44q4z11FYuUU2OVJOhp/Q1ommJiUtGKKYCYpMc0tFMLBR&#10;S0lABRS0UDEopaSgBaKTNLQAUUho5oCw6gUinmlzQAtJijNFAC0UlLQAUmaWigBKKWigApRSUo6U&#10;CDFGKWikAYooooAKKKKBC5ozSUUALSUtJTAWikopCsFFFFArBSUtFMoKKKTFFhWFrivieceGYPe7&#10;X/0B67XFcV8UB/xTNv8A9fi/+gPTOzAL/aYep5LRRRVH2AV7l8C1xoWqt63Kj/x3/wCvXhte6/Av&#10;/kXtU9ftY/8AQBW+H/iI8vOP90l8vzPVKKKK9A+OK2pKz6XdqqszGFwFUZJO08CvMNR0zX49Ku5t&#10;P06WK6jhZ4pLiJSoKjPTd144zXpuqAnSb0B3Q+Q/zRsVZflPII5B968outMS8gmV7vUXmaJhFJJf&#10;ysyPj5Tkt616uXufLJRtY8vH+y54ud/lYZ4Ulu9b8FfaXnvZXIEjyJYRRozg55dgAccjcOgrSeyZ&#10;V8977Rod7by8moLg+vQCuO8Mr9tjjuLwF5UxE0snJwOMbm/lv/CututPsWuRN9ktXd1+ZzErZxxy&#10;ct2x3q6M5qvKEbL8fluGKjD2anJNpediTytOQZfxR4eAxn5LjecfTdTreTw5OrpN4ts1kUjiFQOD&#10;0+9nJ4PT2qssEKKClvErfd+WJV/kKWeR4YHuYYomnhHnRiRAQWT5hn8q7JRrW+PX0RwwqUFJXp/i&#10;zH1KOztvFnmaReXV5b3UCMX2NgyLwQNoG4kc89PWtuy1bSTBNbyzRSSOMeVbXESzZHJUYY4PHQkU&#10;34lxW2s+Ao9WMNs0toUlLQq2REzDcoPHylWXJ9jWvb6r4fuvD9lpWnRW6Xt1aCe3ihiCkxgH95wD&#10;hcqRzgmvJ1qclVy1vZ99Ov3HsTioRlBLS3y9DMM+nMw8nw1qE4P/AD836xn8RmozfIVQxeEdPhIP&#10;P2i+Mn8hTio+XHQ8ijBAJr2fZ95P73/meJ9Ze6il8kKmpajGAYdI8MxdQSYndh/KnJqeuIPkvtNt&#10;xnnyNNB/Dk1GBzn86UY69e4pewp9V/XzH9brdH+CHvqniGUYl8RThcdILSNMfTrVdxqDAbvEeuNj&#10;0uVXP5LUnbFKAQc84/lTVCkvsr7kS8TWe8mUpNMt7g5uZL+ck5zLfS/yBFIdF0xjl7bzD/02lkk/&#10;m1X8DkMe/WnBeAcd6rkinexm6tR7yf3mLPOfDXibw9qdhBbW9vLI+n3o8sBHhZg2G9NuSwI9MdDW&#10;hqEln4Xtb2R7dIorORokSKFA8h3fu0XjqVK/Tk1neLIYrzRVg89YnF3GEcxu6xsQcs20HgA8+mRW&#10;l4l8Oa14qsbS7gW1mheXz5pLWfzFJEe1WAwCc8HAGea5pzpU57pNrX5bfgzthSnWoxTWz/Ak8Gak&#10;vjP7RHifTbiA4KFhJHL7xvxkj+IY4yPWrV7a3NndS2k7OHiwSQxIZT0YexwePUGptFjtNGvtOhsJ&#10;0mggKo7xJjl/kYFeoO4Lmtvxhb4urK4GBvV4Sc9T99f/AEFvzrOnXkqqi3pJXQ6mHpulKUVZxdjk&#10;mUE5xnHc00ZQ7kLKTwSp2/hxVhxge1RFSq5I47mvRTPNOS13R7a3011iYWMfnJLFdIrvsl3fdkGc&#10;lW6Z9cZrsdQvG1DTra+nubmeOzt3Em+2WMOOCT8hIHQDGaxtbngttOuIrueOCOeA+XvbDO/VQo6n&#10;PtXNXnjSaLRYbCG2lhvrhGWORpFaaKRWG3EagsC3GNzY+tebin7OrGpTS03t/Wmh6uFXtaUoVHuZ&#10;miWGq6vfW2rwJdRzyXqQwPCJAY3YgjDAYVUBA54Peur8a/FQ6tfQaB4YWeeZ99pcyCzAkvD93bH3&#10;Vc5JPBHHpVD7Nr+t+HbzUtQ8T3llZxXDwTWVrqUk0jsMB1JzsCruBwA2RXLWNtrd9Pd+HdM82ORJ&#10;MSWllbnL7flLs3VAc8nIBzXDPnqJVZefzfX80einGD5Ebtr4Z1q5vp9X16wvHmiidZpdQm8xFm2j&#10;ZKQP4FUgKMnLDPTirevyiz8aWNncKl3pljbW1mYXOFngyjF5FU/NlyHHbI71cvvDVvpmq7tNjiig&#10;CwxJbsrIscrkox+Y7lDMoXDZHJ5FVtZ0m90m1tornT4rnaTDaWF++ZghOWH7pw7jqVRgSADg8Uo8&#10;rpqTtu/08/UpuSbS6pfmdT4oa1tdQiuYDHJcxT/2fLbv8v2hC2fKI6sGGSvUhsFT6814ijNnZaxp&#10;MbxTRCVRGrA+ZI0bkK0f94qhO4Hg4NV7nx9qWq6zBZ6RDiLksbTTFkuGIG1ZEALMGxjk7SB0riJo&#10;LyxklFxAPt6B4bn7ZIDIu4fMAp4BO7vk5PrWlCram4tdPxT0ZFVJ69Ts9N1zwp4e0c6Za391fyTR&#10;s1xeeWtuibmxxvBLFQBwM5zVjxh8Qtc8QaXprC01HQNMmlfF1JPk3SAAHYgVd2OG56k1Hp+kaVou&#10;hvdXRa813Tb7DOrIFjKYXAZt2Y8OAQq7iwJ7cO1O5ttf+EyzzNfSXWl6o/kNCoIQOA5Vy5wAA5A5&#10;zkD3rn5k37z67fqWk1sum5yXh3XLbTJI7z/hHYtcvIJAftt9LIu2TsqAHbt284Izkn0FdpbfFbxH&#10;MUUadpljaQo6wx2UBZ4SUKggMdrbc52jAPSodJtfDV/pogiilsraCRbi5t479riS5Kggs+2MgOED&#10;EKhGcnpXO63d6Bdh7jR9N1G3t4PM3Kgd3MWB5VxJI+QgLkDaB075xWqeHUHzpuX4EP2rfutWPT9W&#10;8ca1L4J06Wz1qDTNUi2f2he3Vowt2yCMLuTJc8NtVTgA+lcjf+OZ0tGW88W32oXE2JXvbEDT40VU&#10;bZEpKF3yzE52gdK4hby5uLn7bPfXRljUbXSVnZR0JDt93Oe2KZZwWFzeQw3Uii0aTj92ZpSoIyAv&#10;UnnucURw7S5pA619EXJ/EmuXnk3t7f3GpWpBRYr6dvkYYO5VUhh2G7+LB9KxJZria5E8pmkneTMa&#10;TOZDHzn5QSa7rWPD1hFq839pXF5FNdF5LTSdKsnaRY88D94oOMD0ABzzxS3+jTW+j3Mtlo0GjwR4&#10;kcvL599OmRgEqCIxnknOeK1p0qTXNFO/5f16mM68k+SX9f5/Im8M6Nqzw3Ota5pt/e3d06vZ3V1G&#10;SdmCZCSThB0PI57VuvZTS4QTx2sIYMgtU/eqw5DLKejZ74puiGSWWOe8dtUYlRPuIe4CY6gl5JCw&#10;H+7gDsa0pBBFGZYLpZ7Q7gspIDDb1yON2OM4GR3Uda68BXpcjpS0f5/12OTGUanN7WGv6Ecsdw1v&#10;IIprKO5dQhuJtOilJUHIVwR8y9e2RkkVRk1G4kuZbi6WTybdB51oPmOmIcDzYVUYktWwAcDcuPbB&#10;viQOu6BJZQQcELtU/wDAmxUbaZeXIguGkNndwktBNajc0Lkc/M33lI4ZMBT+tb1cMovnpaSX9f19&#10;zMKeIk04VdYsc7RxBWkljUMAysZF2up6Mp/iU9iKYs4cg2yyTMp4Ma4UH/ebAP61lqItL1A+bbRQ&#10;xxBTcwM24Wiu2BdW7nrbMx+deChPYg10v2WcyMrqd6nDLnOP/rHqD3Fb0cTGqvNbmdXDum9rruc0&#10;bC5shhc2umQzGe3ktlMtxppI5dF6NETndGM4UnqK53WPCKaj51xoqRNqkS+fJb20itb6hCchp7Uj&#10;GMEfNH/DnHtXokqNaFZJZkhYYKlm2nPtXK3mjXMc/wDaHhy3nP7wyyWsY8oeYB/r7ZmxtcdSo+Vh&#10;Xm4vDpe9TenbsduFrP4Zr+v6/rqebW9xhSpyrg7WUjBB9x61HcSERjuX+9mt7WdbtvEM9rqkenQW&#10;t3IhS7kjGRO44LgH7o6Yx3z2ArmryQNM205UdOa5Kkmoep1xinMqyfv5UjH8RGR/Op0JmuXk5AX5&#10;F9gKgi+SOa47/cT6mrMKCKJU7jrWNNdzWbFaJlkW4gYrPGwcMDzkdD9a+jfhZ8RY/FWl/wBlam4X&#10;Uol8sk/8tRjt6mvnXLAfKO/c4q7YXmr2Uwl0e5njliDy7YTtIBA3lSORkDnHOBTq0/tIzTd076/1&#10;ofQulRXOj3XhPTdWnhN9aNevKokDOY8MEYKOTlcdql8by3d0bO7s7EhFfbvuW2AjrkKOfzxWT4S1&#10;uz+ImhRXFm0Fj4osI9kU5TJAxgg9yjDg/nVW61vVLqOSwvozFcQP5c8LcmN/Y9wRyD0IrikmnoKp&#10;JKnotNvQ0jo99Br1ndyahvtZlDeTAgiC54ZSepGK9ItLG0tEBtoETKhdwGWIHTJ6n8a8dbWJI1Uy&#10;3YXblVGcnp0wOc4r0Tw7q19qWhx/ZLb51TAmujsUn/dHzfmB9aI3W5OGnadmt/0NXPkeIiDjbdW3&#10;fs0bdPxDn/vmuX8YzQaFrWlanIYra0AMbSsQqxlW3Dj3BfpW1qdhrT6bbXUc0VxqloTJ5EQ8mKcl&#10;SpXJ3FeCcHPXFcnr2keKPEtpBHa+GdP029RhIbzU7tZihAIAXYGJPPfitYys7ndunHv/AEh3jTxL&#10;b/bVhtrO5u0n02WLeg8tQJHXnLdcbM/jXTak1/eaSt3BdW9tGrRywTRxCdwp4J5wuec1w97eG41L&#10;Uree4MkglstPV2HLLHJ+9YfVi34V2E9tJ4evnhUsdA1EmNl6/YpW4yPSNienQMc8ZrG6Rzxm5VJd&#10;kVdd0OKHToI7t7nUG8gpLczHztwB3ZeEYDryTlRuXAxniuH1jT/sl/ZXOowi5s47USJd2qF7mwhc&#10;7QrKw3TQkY4Yb1yeuDnrfFjWuteGbBVupxeaddRzN9hRpJEKZVhlT8nBYbs8HFYF0jpdaWk1zJFc&#10;3d2kTTXF1vaN3G1fu5JkCggZOMnPWuqlDm95Oxc6iiuVq9zldSW80XQtMla9S60G31WGaGZAJFWJ&#10;mIcwSclUH3Sjcg132r2NtpmoS25l2xgKYnmkBLKw49zyGHA7Vz2ueEoYHurJppY9M1C5azu4EXbD&#10;DI42wXO0dWDhQ397cDxXTaRdSXfhrQtTa22X0sBtbxmTD+fF8jBu/BRxXfQqSp1eVdV8vU561ONS&#10;Dct1+Gu35mKFkllaODTr1uuJniEUTevzNz+nNUtKs30/4q20cnlxJr+ky2hdfnxJHgkndwThR271&#10;1Fy1243OcL2ArlPGEkthb6T4gRCX0fUop255MbEKw+h4rqrxnUp6s5cO4xqaI6NPD9rNLbyXaCaa&#10;1DRI0shYDBI+70zx6d6vGxgiiChwigdAMD8hUmq3dha+ILm0+2xGeULcJAgLuVYcnauTjjrWbdXL&#10;SNhLeRRjJa4bZ/46MsfyFTTmpaxe/YdaHLJpkc4ihb91ISfUisXxRdyWunWOseYd2k38F7gDG5N2&#10;xx/3yx6VaaO5MjmS7wpH3YIhH/48xY5/Ko5dJt7+0ubWQLi6iaF2YF3wRgHJzj8MV1VIOdNqxzwk&#10;ozWpe1rUYbfxHcWkX2iZJSJ43jjJj2uN33zgdSemazmubmQ5VEi64L/O2foMCrGkCXW/CXh+/l4u&#10;IIH026Vjn95CSBn8FP8A31Vlo1hYKzjI6YFLDSUqabepeJTVRu251fw9s3s9Gvd2ds19JOuVC8Oq&#10;E8Dp826utrn/AAc4fRWKkkec2M/QV0FeDiVatJeZ69B3pxfkFeU/HRc6FpTelyw/8dr1avK/joR/&#10;wjumDv8Aaz/6Aa4638NnqZZ/vcP66HhVFFFeafbBRRW54V8K33i7UpLGweJJI4jKzSnA25A/qKaT&#10;bsiZzjCLlJ2SMOivWLb4F6ix/wBJ1e2jH+xGW/wrXtfgXYLzdaxcOfSOML/PNaqhUfQ4JZthI/av&#10;8meIUV9DW3wZ8Lwj979rnP8AtS4/kK17b4aeEbZQBo0UhHeRmY/zqlhpnPLPMOtk2fMVTR2lzMwW&#10;K3lcnoFQmvq638M6FaACDR7FMdD5Ck/mRWjHBFCAI4kQDsqgVawr6s55Z/H7MPxPlO38JeIbsgQa&#10;LfPnv5LCrd34C8TWGmz6hd6VLDbQLukZiMgZxnGc19S1Dd2sV9ZT2lwu6GeNo5F9VIwf51X1WNtz&#10;H+3qvMvdVj48oq9rOmTaLrN5ps/+stpWjJx94A8H6EYP41RriasfTRkpJNbMdHI8MqSxsVdGDKw6&#10;gjoa+sfDGtJ4h8N2GqIRmeIGQD+Fxww/Ag18mV7H8EPEO173w/M/3v8ASbfJ78Bx/I/ga6MNO0rd&#10;zyM6w/tKHtFvH8up7NRRRXefJGF4y8PReKvCWo6PIBuniPlMf4ZByp/MCvjG4024tJ5YbiMxyxSG&#10;N1bqrA4Ir7rr5q+Ovhh9I8TRaxbxkWmpfM+Bwsyjn8xg/nVwtsxO55C0WO/fFMZCKlJOfxpKGhEN&#10;WdP1C50y8jurWVkkQ54PWoSME0gGakZ7ZoXjD+1LCOY5EgOHAPQ16DpGomRFOa+ePBt2YNRe3z8k&#10;q5x7ivbdBl3Qx9uKDKcUtj0a0udyg5rSjbPeudsX+UDPetmInAxTIRog8U4GoY2OBUoNJmsWOopA&#10;aWkWmFFFFAwooooAKKKKACiiigAoorN13WrXQdLlvbpwAo+VSfvH0oKjFyajFasxfHXi+HwvpDlW&#10;BvJQRGvp718x6jfS311Lc3EjNLIxJJrY8VeJLrX9Vmup3JDH5R2A9K5iQk9a5pz53yrY+vwmEWCp&#10;a/E9yN3qrKxbI7VO3IIzVrRdEutbv0trdCefmbHCiplUhTi23ZI4cTOU3yrqdx8MfB8F1aPrd185&#10;VykMRHHTk16jpGgWOkKWtrdImPI2ik8NaNHoeiQWQGQgyfrWq7AHivhM5zh4yXsqekF+Jz06XKxG&#10;aogrSPgdKXBkbaKtIgRcDrXhN8pvexzmqai8t4NIsj+9I+c+grX0vTItOt1VBl/4mPc1TuNEK6i2&#10;oWhAnYYPvUwvruDia3Le4rebUoKNJ6de9zLzZrY4pMZqjHq1u+A+UPuKtRzxScrIp/GuVwlHdARX&#10;cCNA37sE49KztHJG9ng8sg8HFbLEYrOup9zeXH+OK0pybi4DS1uNuLppn8uPp3NEUIj56mmpFsHH&#10;WpC2eDWmiVkUlfUUtmmSSLGuSeaZNOsSk5rEvL4sSAa0p0nNnTTpORaub/OQp4rLmuic81UmuDzz&#10;VKW5A716VLDpHdCnGKLj3Ge9QmY+tVA7yNhQcVchtGY85rdxjHcbnFDN5NPVGYcA1oQ2IGOOavRW&#10;gHasZV4rYxlXMhLWRh0qZLF8VsrbgY4qTycdqwliGZOtJmMLJhThZ4rVKU0r7VPtmyXOTM02hPfF&#10;PS12ir+0VYtrbzWGR8tTKs0tRc7S3K9pYNK4JHy1uRR/dijHzEgAUoCxqFXtWnoFp51ybhh8kfT6&#10;1GFozxuIjRXV/h1ZhWrcsHN9DoLS3Fraxwr/AAjn3PepqKK/UoQjTioR2Wh86227sK+a/inr39ue&#10;NrlY33W9kPs0eOhKn5j/AN9E/gBXuvjTX18NeFL3UdwEwTy4Ae8jcL+XX6A18rMxdizElicknua5&#10;8VPRRPoMiw95SrP0X6iUUUVxn0hreGNHbX/E2n6YoO2eYCQjsg5Y/wDfINfWSIsaKiKFVRgADgCv&#10;F/gfoO+5v9elT5Yx9mgJH8RwXP4DaPxNe0134aNo37nyedV/aV1TW0fzYUUUV0HjBRRRQAUUUUAF&#10;FFFABRRRQAUUUUAFFFFABRRRQAUUUUAFFFFABRRRQAUUUUAFFFFABRRRQAUUUUAFFFFABRRRQAUU&#10;UUAFFFFAHyBszSqmDTsUoBzWSZkSxVcjGRVEZ4qzGxFZ1NUNLUskCjAxTM5pecVjzW0N1HQZIoxV&#10;cgg1aIzTCq0nIahqVdmTSOuKslagk60vaJmkoaXKzjmkxUm3NCxknmuiDujlmrHdfCW+Sy8TiJyB&#10;56lRmveGP8NfLujXR07WrC6U42ygGvpi0n8+0huOodAa02ZvHVExFMIIqTOeaXhhRqXcYpzTwcVG&#10;ylDmhG3VSY2iYcioZThcU5nx0qtM+KUmEI6gJOCM8UtqvmyHJ4FVSxZ8ClsnkjmcMCF9azhPVI3c&#10;PddjWljyvy9BVVlJXae9TLKSuBUbOFRmyCVHetpRSTbOaKaIbS/VblrV25/hrTPWvPb6+dtVWeFs&#10;NG2TXZ6dqMepWwZTh+4rno11NtGuKwzpJPuXSaQmm55ye1Bbiuh6M4wJpM0hNJnigANJmgmm5oAU&#10;mmk0hNNJoAUmmk0hNJmpb1AUmmk0hNNLcUrgDNTCeKQtTC1IdgZqjJpGaomfFQ2OwjtUDtT2aoHa&#10;ok7DSI3bNVpGqR25qvI1YtlojdsmoiKeetMNYyLsNNNNOIpDUNFWGEYppFPNIcVCeg0RY5oIp9Ia&#10;GwI8UYpxHtSVFhjcUtLigcUmgDGacBQKWhIAApQKMUoFSxgBS0UooEJijFLijAoASkxnrT8UmOKQ&#10;xoLpypqxFeMuN/Sq+MHrSNz16UKTCxqR3Sv0qXdu6VigFRwafHcyx9M1rGpbcVjXPFFVIr5TgP1q&#10;yrxvyGrRSQWH8+lGDQATzQdwPNCZIlLQeaMVQxDSU49KKAEFLRRQAUmKWkoGgHWlpKXNAwzS0lLQ&#10;AmKdSUUALmikpRQFhKWiii4hKUGkpaYC5opM0ZpBYWikpaAsLRRRSJDNJmjFLT0AM0maXFFAWCil&#10;ooASjFLRSASlpOnNG4UALRxSBqM0wFzXF/E4bvDEJ9LpD/461dlmuR+I6bvCbH+7Oh/mP60dTqwW&#10;mIh6nj9FFFWfYBXuPwKbOi6snpcIfzX/AOtXh1e0/AeTNrrkf914W/MP/hW2H/iI83N1/skvl+aP&#10;YKKKK9E+MKup/wDIKvP+uD/+gmvNlGyVH7g5xXpWpf8AILu/+uL/APoJrzdlBB/nXr5a/dkeNmnx&#10;x9DjbSVtK8Q31jDbO9z9oZo0z1RuQQV+Yk+ma6a3vbi6xFdPBviJOxJA0i5/vfMWwMe1YPiy1srb&#10;UNK1e7gM1vNdfZ7xWc7ZBszGpGQAOD6ZNd3dvodzBHBolpDHPZnybmKBFzD28tyueQecAnpmqlFU&#10;8TGXe43P2mEk+1jK24Y+/b3pVH7wYG4k/dAzu/CsrVvE+l6TlJZzc3SHm3tSGZT6M33V/E59q47U&#10;vF+p3sUiBxptuwwI4WO9hnvJ1P4Yr1oUpTV9keaoSZ1LeIrLStB8SeEtWlu5Io7gHT0Q+YZIZAD5&#10;K56BOep6H2p/gfxVLoulaRpcdlb/ANny6sumSlmZplSZWeLBHGA5cc/1JrzXz/MZYLePDhtuWXJ3&#10;E4wFHOc13mheDdQsJJZb7Wrq3klXy5YNPm2kgHhWk6cc/dHc81x4nC0VRdKk7u9/8z0oYlwkpVNr&#10;W9TpmWWHV9X097PyEsrwRREKwWS3eLdGQSTuYMrgntkVIMhjnHTggdqLeBLa2htYQ4hhUrGryF9o&#10;JycEnPPU08xs2cAnHOe4p0VKMFGbuzz684zqOUFZEe0bfxpAMdMYJ707eijDOqn03c0hkj28ZYjg&#10;4U1tqYiEEHp1pwGQPQdhUfnqGwFyfdgP8aXzJCPliHsQD/XAoswH4I9/SnqhIHyk/SotlwSAWAPq&#10;MD+QNOFs7HDPuPcEFv5mk7dwNHSo1h1E3Zgj+VFePbKBJcygPtjx2++cZ6nFX7K1e8hW+064uoZM&#10;bDNJFtnRl4KzRnAkwepGDxwSKw4o445FCysrEgHYwB+uB1pbLxha30i2ev77W5t7owW1/DMEEoB4&#10;KtkcEDBB6njmvLxmGcnzxPYwGJTj7N9DW1AWmqwNDrq/YLqSNoI9VsXITnBxu6oQecP0x15rY8UR&#10;NB4RuHaZDJaRrN5suACUIOT6Zx+tVbzUoJD9qEJewcf8f9p+8C46iaPGdvvyB324pjRPYwpNpk8M&#10;tjKmTbTEvauOvyvyYiffK89Cea4I1ZwlFv7J6MqcGmu+5wl3r2jwx3j33iO2skihWaEWciySygjO&#10;0ZG3LcYAORzmuTn8VXmp3UcWgM1tes3EcUzSzhCoO1piBGuW7AdP17TV/h1omt3UtxoUa6DrzKXl&#10;srmMGKYHuByMdfnjyOeR2p2i+HdS0Tw80Or200VxLdlyZrtJV8tI9o7jt046AZx0r0IYl1pJOVr9&#10;P63ucM8PGhBuMbtdepwd94R1ZNMubq71SK41Jf36wWw8yWSRjh90x5+7nhflOKf4MsLLT5ptUa20&#10;2O8jVBaw6pqKRncxGZ9jnkADA756V02uarpFrpdxbzyRN50ZUIFyrHsOoyfbOKw/BFrBFYSKIi6z&#10;NgyxK7BG7BjFHgH2Mv4CqxqjThyr9P8AIWDlOo3KZr6VqAtfAeoadP4iikuJllazsYRxHEuVCMQu&#10;FOTk8/Nx9a5vSr7XptQlsrTWrsu6rhvmWSfA4VzEjSMuCQASoGTzW9rHg/wtZSzNqXiU3l7JOHXT&#10;UmC+UGIJ3hNzORz1PPHPeuTuBbQX2bIFYJZN3/EzeLbEoPU9VyOByrcHgZriS5otwvbr26HY5JNR&#10;luXvE2tXi6TAqvZWKmXyrwn55mwMAAu7uc7c7OACAx5NZthHe63ez3F7qdzI08clxdzPcxRPO0aH&#10;apYjKrt+XAP8VdNcW13qukXkt0GgitovtEZe2YRswHDAusYUY/upg+/FZPgjyZLm6t2jtIreeJkk&#10;iaGImcHopMpLY7/KoqVGCp36g5S57dDqNTttc0zw9aDwr4X1TQZGeP7abWVG3AKwVd3Vh8wJkPfI&#10;ribs6lD4pglYJDqrsri8JV3dx3Dt8o9iATkD60zxD/atp4gvYIbyUWiyholSXdhdmFUHsFU7QB0F&#10;UNDv7i3v98QInDbXDztGCh7swZeO/LAVVO0aTVtWKbUp3Ou8SXl8gs0tbWP7M7s8plhRCsuQ3mtJ&#10;5YLOTk++K5NZNLlivbieK+uruR/9Ejx5cVmSzEvKWUhjzwOuOK7nWreObw0dSs2gLJIJN9tsx7gF&#10;FbHOOshPHNXfiDoluqWviHTtKnv5p9KWWNXANrAI8MZpMkb3CMQoOenQ1HslyRnd3u/wsy/aNNx6&#10;FCwuX1C1gldzcSRoUlBmJZcD7wDOzAEdTsUY4FZ3g21tNN1TVFuP7NubjyWjFjcQTSCdNwPz4UiN&#10;QACAR6cVH4amhuLQSahdt/Z0pCtBJIscLd1YhpI0Y55wFfHetK2k01PE92lrcWNykqI6srowSUcb&#10;BtjIDcA4EZ6dalpJtIW6TOU8Tadc6lrVrFpOh3OlWuqAxpas5iiuJU5Yx7ui9MZxzjitdtKuNP1T&#10;S01OdZXe1QrAirFFHs4EIGRuxzk4O5vXJrofHskkdrp2pJFIr6dfwXJmkGwKr4VuMBjyBnCqBUvx&#10;a094vKuUuBHGJBJCIwFfaQA3zFuRkHt0PYV1ezSTXW116GCk3JPombt1NHFZ20ruLVSMHI8vcCM8&#10;8Ann0zWXcI15bvZQ2FzKJ43VX8oLEpx1LMOPYgHmn+FGEvh4JFAFeMeZzGxIIPUMY0HIJ7t7Vtvd&#10;OpTzXWMMflDH+QNd2DqP2PL2ujhxVNe25rbnAeG7+7MKWFuHmuI1MMoZS0MQzw3Vg30Cj8a6q68M&#10;qLpp7aZ470hSLi5kcs5A+UueCpB6OoDAdcjisCCNR41TRf7RghttSzdebcW8hMRLYAjWVhGxIH3t&#10;pHYDiu5utJuoJfs8moRFFjCJNHEu9l7cABAfotcdKMeeUJbP/M7asnyKcd0YPhjUpboTWN2d1xbZ&#10;w0jDzmK/fikGADJHwSy8OpDAdcao1awe7+zRSNNcBA+yNDJ8vrleP1qhrXhZ7mM32lSK2txx7Y3u&#10;SWFyVHybyMYkU/ccYx905UkVf0PW4b3w5pVyJRNdTxot0ttEFWK4YHKFBlkPysSTheMjGQK1jWdN&#10;+zn8mY+wjUjz016opavpNxr0cSrbrp9xbEvZ3spDFNww6tGM7o3HDKfXPqDj+EIdWuL+68L3kc1h&#10;NplsLiEFyI1iL4MasuWlj5yjZ+UEqc12MmpJGATsUHgFmAyfbNYWqyPPcWd/pNxPDq1u2y3urdSY&#10;tpO4w3HIBiJGcZyDzTq0pp+0prUKNWL9yexcGnraOQ8BhlU4cEfOO/J5P61ieNZp4vBGtNYRNLMY&#10;FRmViGSNmAdge/HGPQmlvPE97a6wq+LJ7GCLUSTZ3lsu5LQoBuhcMASuDu3YOSfTpeutGSeylBku&#10;bkX1mRCzvujXzEyjBAAFPQ4xWqq+2puD0l2M3TVOanF3ieINiGCNVYKIkCgdcVBdrbXAIh2GaMBn&#10;KEqH9cA/zqKS4AjEZBVoyVYN1DDg5qpCBJcmUjKRjcff0rzqtVTkl0O6FNxV+pIQDLHbqAEjG5vq&#10;e1WQaitI9yvJIwRny5JGfoKmQbnVehYgZPOKIWauEg7fjVvTLz7DqtpcqxBjlUkqMkDoapsmHIPJ&#10;Ukc04cgjpVu9iGk0djK9/wCCb+68UaTpcEcX2uKPMkpJiJDEgopxsfr6gjHGa9dbSbD4i6LZeIrK&#10;5eS6aNUlU/Isqd1IHcHkHPbHeuO8N3lxceGrya20+LUN0EE08MrYTYp2OpGOcgsfwzT/AIe3sfgH&#10;xpqPhma+FxBPKWtYojvUqV3AB+Mv/CRgDjOa4GtXEKcnKHM/R/5/I7S08BPBujj2xAjI2DaM/hXU&#10;eHLQWWmxj+IkrIPcHFXpn1KUMLaO3gymUkmJfDehRccfRqzLLT7hp7m01G+eV2Hm4gHkp8wwcAc4&#10;yO5JrDlcXe5aoRhJSRqajrGn6TEZL67jhGMhScseccKOT+Apg1CeYkWthKRz88xEa+xHcg1Ja2Np&#10;CAY7aNXT5d23JGPc81w8ni3xHeeIrnRrFNPiuopXVUclsqvOc+uCDWnMbyqKMeZnEambqXxBeywX&#10;sMUP2x2zDFuOdx3EM3TnNd9e6hbahbG2sNH1XUb6VfIjuLuFhGMkHexbgAYznGeBXnUjm5vJBK6h&#10;ppz5jgcAlvmP0617s+oWds0ULTqZGwqIvzMfwHNLWUbHLSbnUn/Xchtotv2yyf5s/NjGNwYcn8W3&#10;V5B4xguD4Gub6SIjVrC4i1AMR/qmjfBUH2BJP/1q9XN9dyatGbfSphDJGyNcXEgjGRyoC8sc/N1A&#10;rm9a0uW7v7uxu7hY4buNkZYE2krIpDZZiTjOegFd2EaalBo0raWfZi+IzFq2k3EkMiRR6lYLcW8s&#10;kgULIF3IRz1DBDWT4e1eP+z9eS2t7t4/tMGrQDg4juYw7cnoN6zE/wC9VDwKkV54D0i5mgQ6npM8&#10;ulyyMNzKFYkDnp/D+dTeH0Fh4ztbN4/3dwLzSGy/UcXULEegRnQVctIxm+mn3FL42n1/4YtS3Ooz&#10;yc/ZreM5yuDKwHY9lz3xVPV7FdW0LUtOlllme5tmRQ74CuBlTtXA6getbkWnSGJVk+UoNhwe44z+&#10;mab5NpZMpaQM27KjvmvTtTatueW5ThLXoZWhXx1bwL4b1WHbHJJb/YbsoOWaMbVDHr1XOD61ZW2A&#10;UAvyOuKxvCyTWmg+LNHSJtlpqLXunsQQJV4LKvqV6EerCrEt0gYky7o8LJ+7PLR4y+3/AGl6FTjm&#10;nhn7jiuja/X9S8Z8SkuqNPZbwA7mj56gmq0uoBWVLYB5GOECj7x9F9T7VlPPGco4YqNscrK23Kyn&#10;5JU6lWVeCM4J5qNpZHj8ptqSSNIjmNdn+kRDEcg7htvcda64023t95xuSW7+4TRZ5I7bxNp0aNI8&#10;8q63YLAwzMM7ZlGemCp4PXnFPkvLeIyFGF5HGfOQRkhbq3A+Yg9UfPGD6VQsb46Z420rXyjfY7iB&#10;YL+TYSkcbDG9j/Dg8ZPrUcl9o2kSxQXesWfl2088f7h/OeSBhkEKueOnXvWNFxoynCpK1nf7/wCk&#10;tO5vUcqkYyhG/wDX+dz1zwLv/wCEbUMVf96xWQDBcHBBI9ecfhXS1yXw1vIb/wAD2U8BkMZLKGkU&#10;KTg4zjJwOK62vAxMlKtJx2uexQTVKKe9gryf46vjRNJT1uXP5L/9evWK8f8AjxJi10OP+88zfkE/&#10;xrjr/wANnrZWr4uHz/Jni1FFFeafahXqPwNXPinUW7CyI/N1/wAK8ur1n4FRk6xq8vZbdF/Nj/hW&#10;tH+IjhzN2wk/66nuFFFFekfEBRRRQAUUUUAFFFFAHh/xu8PfZ9StNfhT93cjyJyB/Go+Un6rx/wG&#10;vJq+r/Fmgp4l8M3ultgPKmYmP8Mg5U/mOfYmvlOWKSCZ4ZUKSRsVdSOQQcEGuDEQ5ZX7n12TYn2t&#10;Dke8fy6DK0NC1efQdcs9Utz+8tpA+M43Duv0IyPxrPornTtqetKKknF7M+wbC9g1LT7e+tX3wXEa&#10;yRt6gjNWK8k+CvicXFjP4duZP3lvma2yeqE/Mv4E5/4EfSvW69SnPnimfCYvDvD1pU30/IK57xv4&#10;aj8V+FLzTCF88r5lux/hlXlf8PoTXQ0VonZ3RzHwndQS2t3NBcRtHNG5R0YYKsDgiohzXs/x58Ff&#10;2fqkfiiyixbXjCO7CjhJccN/wID8x714yvWqvckV4ztqAccVfK5jFUH4cj3oYIuadO9vexyxyeWy&#10;n7xGcV6x4fj8QzQq8erwKh6HyM15PYRoQ8kudowoA7k16TomvTWulGS3hWZ4uDEDzwKS3FJXR6RY&#10;WPiNgv8AxP4wfa3FdBbad4gxz4h/8lxXGweKpootNmihjeC5ZRI+eIc+prqdH8UR3usvYhU8k5EM&#10;gfJkZeop3Zlqjaj0zWyBnxA3/fgVMNJ1o/8AMwP/AN+FrRhbHQ1aU56HNJSYzlPAetalqj6zbalO&#10;s72N4YEkC7SVHrXZV598O8rrfitT/wBBEn9K9ABpz3NIkc88dtC0srbUXqah/tK3XzRK3lNEAWD8&#10;HB6VPPBHcwtFKMo1UbbRra3M7ys9wZmDMZzuxjoB7VOg3foPt9Xt7uyF1CsjR7ipBXBBHXPpUkOo&#10;QzyQogcGWMyLuGOAcVRk0/S7LTi43x2/m+edjH5mP86bPrOkW12GkmJniVUXAySH9PWnZdBXdzYl&#10;k8qMvtJx2FUW1bMSvHbTNmQp04GO+fSn+ba6rA0OHaNsg9R0PrRKbeKNonDlI+pz046UJA2+hHFq&#10;wuZfLt4g7BA7/OMAHsPWor7xBaafNLDOQjoqsNx4bPpTYf7MnRQlvtCALwMcHsa4P4i6zpdtcRPG&#10;2+6RNoT0pTairs6sFhp4usqUep0WofEjSdMtjJOkhk3YWNSCWHr9K8e8d+N5/FN2NgaK1ThI8/qa&#10;569vZbqZpZW3Mf0rOd9x615dTFym7Q2Pu8LkmGwSUnrPv29CnMSDVaRq0ZAu3c/ccVFp2k3OrX6W&#10;1uhO48n0FVzKlC83Y5cepJXQ3R9IudZvkt4EJyfmOOAK948K+FbXQbFQqAynlmI5qPwl4Ug0KzU7&#10;QZSMsxHWumd8A18Rm2ayxMvZ037q/E8jyBmAHFQEs7BR07mgkyNtHTuaoX18Q32S0+aZuCR2rx4Q&#10;bdkF+XckudTMLi3tV3ynqfSqzm9Ei+fPtLdOelXrDS/s0BZjmdupqK5sphESRvY9K1jKmnaJm7vU&#10;ckV0P9Vc5PoTTzd3sXEsW8fSsndPasHbduPp0q3b6vJGn70bjnpVSpPdJMjmXUsNd2c3E1uVPrim&#10;/ZrSTmCcofTNWori2u4yCilgOmKzktvPvHj8pkUdDUR67qxQ6YXlqvyTB1NT2yMVDv8AePWqrWjx&#10;Xe3zSyjtmtKMAJTm1bQpIDwMVHIwjQsaf3rM1S6CIVBqYR5pWOiMbuxQvr3LEA1iz3OM5NNu7raT&#10;k1mF3nk6cGvbo0EkdyagrIkkuHkbCA1PBZs7AtU1raAc45rXt7fpxVVKqirRM5VGQ29kBjitKK2x&#10;jAqWGD2q5HGBjivNqVmznlNsijgxVhIsdqkVPapAMVyymzO5GIx6UGOpu1NqLsZAYxUTxVbIpBHv&#10;OKtSsVcpRW5eQDHFa0arFEFHWmpGsQ460M2eaic3MT94cqtI4VRlmOAK7KxtVs7RIR1Ayx9TWL4f&#10;st8hu3HyrwnufWuir7fhrL/ZUniZrWW3p/wTycdWvL2a6BRRWR4o16Hw14du9UmwTEn7tD/G54Vf&#10;z/TNfTt2V2cMIOclGO7PHvjR4k+363DocD5gsRvmweDKw6fgv/oRry6pbq5mvbua6uHMk0zmSRz1&#10;Zick1FXlzlzSbPvMLQVClGmugU6ON5ZFjjUs7kKqgZJJ6Cm16B8IvDn9s+LFv5kza6aBMcjgyH7g&#10;/PLf8BojFykkisRWVGlKpLoe3+EtCXw54XsNMAHmRR5lI7yHlj+ZP4Yraoor1ErKyPgZzc5OUt2F&#10;FFFMkKKKKACiiigAooooAKKKKACiiigAooooAKKKKACiiigAooooAKKKKACiiigAooooAKKKKACi&#10;iigAooooAKKKKACiiigAooooA+SRHTigzVjyuKbtANcHtrFwo3RCF5qzHFuxTOM1OjACsZYh9DaO&#10;HW48xALUYbDYpzSrjk1B5i84rOEnJ3ZrKKSJ8ZpCtMR809jitZu6MluRt0qpK2KtN8w4NUpwQa5Y&#10;3T1Oyy5Bgepo8k1VHDVZjJ4r0aTurHm142RLIoCKR1Vwa+i/C1wbjwrZSdSFxXzxIm6Bvpmve/h7&#10;Msvg63Oc4ArotZmdGZ0QfkKeKkDc8VFIvORSJJtGDTudbV1csEBxg1CSYmx2qRHokUSDHeh26ErR&#10;2ZXmkCIT3qqG3jcT9KhvJTESH4ArMGpq2QDwK5Zzs9TupUG43RrRyBZCT17VK77BuFYAvjJOB2rZ&#10;jbMeG5qY1ObYqpScbNlhbwKuScGsLxDrsUVv9mtX3XMnGAauTDOfSs97S1tphcBA0nqRWWIq1HGy&#10;ZdCnCM1Jq5RsYFgs9t0wE8nrU1tNcaVciRTujJ5Apt9Al9lmBV8cMO1cxcaxd6FKY58zWxPU9a44&#10;1vZtJrQ6pUHXvbd9P8j1u1vIr+3WSNhnuKl3cV59ouvQSAS2kwGesZPSu2tL6K8jDKcMOCK9mjWV&#10;SJ4dfDzoyaki3k0FsdabyQcmo8nvWt0cyaZIWFITTM0E0XACxpuaC1MLUrhYcTTS1NJppNIdhxao&#10;y1IWpuc1NwsBamFqRjioy+KkqwpYVCzYpxORUTGobGMdqhc8VI55qB6zkykRP61AxzUrnioGNZNl&#10;JDGNNJpT1pCKzZaQhppp5pppdCkMpMU40nepAYRSGnGkIzUjQ2kpxFJSY7CUoHNGDS44qWKwCnCk&#10;FLS2CwUuMUYwaUVICUtLS4oAbSilxS4pANopaKBjSKQinGkoCw0jFJyBnFKetIaWoWIxjknrSqzo&#10;dwY0oGBTSKYy1Ffuv3ulXUvI5BWPj1puCpyDTU2hWOgUg9DTiOKwo7uWM5PIq5FqQIw1aqp0Ja1N&#10;A4x70VEk8bjryakrRW6BygTzS0hFLTCwUlAOTSnrRcYlFLQBRcApaBS0XASiiloASlFJS0gCiiig&#10;BcUYoopgGKWkooAKUCkpaLgFJS0UrgFHFBoxRYVgzRRijFMdgzikyaXFFFwEHWlopKW4rC9qQUUo&#10;FDDYQUYNOxS0XJG4rmvHsW/wbfeqmNv/AB9a6esXxZF53hXU0xnFuzf988/0pp6m+Gdq0H5r8zwi&#10;iiirPswr1z4Ez7dS1mD+/DG//fJYf+zV5HXpPwSuBF40uISeJrJwPqGQ/wAga1ou1RHDmcebCTXk&#10;fQFFFFekfEFbUf8AkGXf/XF//QTXnio8hIjUsAOcdh7+n413mvXBtPDup3KxiQw2ksgQnAbCE4J7&#10;Zr5p1zxHfam4h1S+EdsT8tlbjZH7ZA5b/gRr28qpc8JNtJJ9TyMxg5TidV4u1vRLnRbzSFuPttxK&#10;VBFsoeOMq2fmfp6jjNc3rHjLW9Usksry/a1so41Q28J2tNtULlyPmc4Az0FVNK0PXNdwdLsxbWWf&#10;+PmXCp+B6E/7oNdKPBmgeGPsF5rd2141xdLCfMTEZJB+bHUheCcn8K9CpUw1N3iuZrZswpKUfcTt&#10;fp1OQ0rT9R8QzRw6Fp0kkVupZ5DhUUYyTnoDwcdSa6Twn4J0/wAUOt1O13tjO2RFY4J7H1GfbFeq&#10;Woi09wkk3yQPhogQqxjODhV4A/CuY+GcX2TxjrOiYcJBM0gHI+RH+U/TlfzrCvXnOjNvdWa/X9DW&#10;gk5pJWGePvDsOlaQkFnaxRW2ly28sYjO392/ySj1+Y4yxOa6GOCebMkVvMnAJimiIkAxxnJxnFaX&#10;xEsH1LQ7yxWMP9rs5VXnGJEw6fXkVm6Rqs2r+GdC1OOSPNxYqsjbdxEqfK2fxP6Vx0KkuWLvv+lt&#10;fnYrE04Wlfo/zGtZznGX2g9mcDH5A1DJp7pkSSB1x12scH6k1qx2kk+HkvZM9WSMBQaik0pOozIv&#10;beSc/nXVGtZ2bPPcNLpGZ5cEZAaYBvUMF/A4FPElsGG2JpH6/cLD9e9XkshHwqqnrtUUslt3QsSe&#10;q56iq9pFiUGVDNJjEdrs/wB4hQfyqL98xzuhT1BBY59qmvZrXT4/MurmKHjhScs30UcmuVm8YveS&#10;m18OadNf3OfmPlb9n152j/gRqovS+y7jVOUjpSmImlluGSJeS7FY1H4mue1TxdoWnrhW+2ynG3c7&#10;BCfUH7zf8BFVk8La3rTLP4i1YxrnP2e2YSOP+BfcT/gINdDpWh6XohL6bZxxTnrcP+8mb3Lnn8sU&#10;vafy6/gv83+ActOPxO/p/mc4q+LfECHEUej2LjG6VTEWHtGP3jZz3IBq/wCH/CeiSvq8V5pWo65q&#10;Gn7Y4UnKx28wZVIKLnaD8zHDZwFzXS/wtI5wAMu7nAH1Jrm7zxJ4V0rWZ7y4t5725nhit5ZoZisI&#10;QE8f7Tbc9Bz0yM1y4qNWdN8r+7Y7MFVTq8rSS/rqdRb6hF4esprtXhtraFQZTHHhODgBVHUnoAOp&#10;PFdZpUcItI70ac9gb1RJPbuQCjsB95em7scd+ua5Xw9aS67dQeJL+ye30uF2k0+zd9xLEn/SZN2A&#10;ML90fwg561p6tLcz3b3MlwlqIEZ7VnGVt0xhriQHjdjIVfc+pxx4lqcrRWvX/L+v+H78JRlRi+Z3&#10;uXdWsIbiBlaOOSNSrrHcMURSTjMcg5RuccHv2rldUvbS4E2lamsmpeWjKsRgU6naFhgvHkYkAHO5&#10;eQCDzirCXst1pU8t9BJdabLEUjtr5/nmjHO9gSFDN1AOCABz2rP0nxHpiWksuny3c8Udu0drZyL5&#10;4iJb5gk0avIFAAGCMYxiueVCdNc1tDeNaEm4oxdM0jQojcNoTafqtiYgJ712N1c7CuGV16qpHdcD&#10;OR14rkoILSz8SNpt1svIi4t4kk2vFEM5Uqn7wg9sBeO/Uit2fTb3UNUjOk28elRWLn7LdWsTRNbq&#10;3zBRwGdTluGwp5yOazNdtH/tq3i1eKztb+5ckXdtlYb9QQC0kKkAS87sg7SeK7qibpJNfNfqcUOW&#10;NVtP5bk+r6RFpupxyXFtevdSqY1gt4PL83b3JCKcYP8AdGOuaznjmnjuIUthCkEqJNawEySk4PMm&#10;0jCqeCS2c/nXceI/DrafawW91qcOo2k0btE3lxWpiIGWIMeAxwcjd3GO9ckiy2GoxX7CM2yRLYyE&#10;H5LiTBKgbeQTGTy3y8cGpp15KjGLejN3STm2tzZ0jRdV1XR5NV07SkEUEb7biUQJJcqAfuxqjvu4&#10;/jk59a5HwzqR0u5UGWbZPtkjhRyikE4JJV15Hphifauv8Iadqlj4buxonieFlUzGG3LIzTeW4wq5&#10;BONu4NgdSMcVxtpdaDLrqaHp9nqccu9oLSaa9RQzEFlDxKgyCeOX71ypxXNFl6uzJ/iGt/aXkGoW&#10;sz2wuVCTKo27mDEBs85yPfjioLLQL7UvDVhcJpMsF7GWVmIdri/lyWBVTlURUI5wDkVp6j4h0ptN&#10;a01jT9MvBLFkLaXW0ryMFpAMAqRyF9epxW3pGr2uvWqRXvhrWruW4VsXVrIWjeIrtc7mIBcBcAj8&#10;wRUQk4v3ky5QUleLSK2kyajJ8Pr2+k027utKVGZbhGDFAD8x2vIWwMHkjoM4ra/sV/G3wz0G3uJX&#10;Fvpl15dwiscyqrFQhA6DaV569MVFoer+BdJ0S90q21fXbCO7R0mWUNcYBXacFQyBsYGRzWRpt/4c&#10;l0/UNFs9e1HR40ZJ7O6nmVnL4XISJAOTjb1PTjk4q41LRfNHqn/mQ4tvR9Gv8izdaPc6X4y0q8sd&#10;ES40yKzeM/YYAksTLy6qVO53KYxltxBOO5qp4+YN4wi1O6s7fQoniXet9MoMzhifM2DcW4IBO0nj&#10;Haub1HxV4rivNP1/UZ7iUWs/2iG3SErDDIhZSkqqBtbGcjrhutdhc+C/GvxItbXXda1Gwhdrc3Gn&#10;20EBAVXAKoXx8uR67iOKVWonO6QqUGo2bL96ul6x4SbThqFnE2o27JbtJ8vmkHepRQqnHB/hH51D&#10;Df3virw5HopsdO1TVLJDbxJHqQjWWIKoEj/MGLB1yV+metalj8HYUs9BjvLa2uDHGy6n9puJHJHV&#10;Fj27Rjcec46Cuks/Afk6I8D2ugRag78T2+nlURAMKAC2SRjnJOe9DrS0Se2hUKcVd23OD8OeFPF2&#10;jfY4LzwpZLDHuM9zbXEZuZlOc735kbk/wkdvStxNQOmRT3U/h+0giF2tva/ZdQWSW4kcgCKQ8lWA&#10;ySM9qpah8OtRsrpp/wDhO5Pt7FJJGWJw5UHC7Y424A6cCsu58Ga7o3h5tb0HVr+e5W43CEaaVALt&#10;taRI3Bk8zgZcgHaeDip9q1syvZq+qMfWvHOh6t4t08XWkie0sZ/Jm1GZmV1iLYYqByAp5B5Oc+tX&#10;/FviS21RLfTfhlqGpRu07vcraAwwFT1IdsEc4wBxyawNO0e2vtXg8KeMNIvdKuLiNk0eVV4haRy3&#10;OTyu5icZJySDX0dpOlWmlaDY6cI4BHbQLEMIFGccnHbJyaHJN3lqvIUYu3u6HA2l7qB061ingMt9&#10;HbxLcXEj7IzMFwzbvvHkA8DqTWfd+G7W5N876xqdjNf5Nx/ZzrBBvOMyeXjJPygsSctjtmtYWzxl&#10;otxk8pmj3ddwBIB9+AKpz3VvABvkBySpEYMhH1CgkV7Lw9Nqz2R4v1iqpvlWpl+GvEFnfXt3ourp&#10;DpviOzYRSTTL+6uWGFUgn5gzZ3cdBzW1MsxumguQ8c0R2vGfmKfT1B6gjrXGeMvBNx4hmTVtJgkt&#10;9XiHzeY4Q3QA4GOdrjoCSM4xUfg7xn/wkVyNG8T6lcWd9CPItsqIwzA48uVgN5OeOuPxrGnWdGXJ&#10;U26P+vy/4Y3qUvbw546Pr/X5fibXiy1iuPD86STW+Y2EiRzorCQ4K4AbkHDHkc1xenalr2hBp7O4&#10;uEiGBNb3SGWJf7uf4l46Nj8a9LgsMXN5Yf2W0d1bwi4eCSIF5YixXerAnPKng4NZWsW2l/YZdRmD&#10;IttEZFnhYrKi99rLyevQ5FdPMpXlFprr/wAOKnGUEoSTPNvFL2euTf2tHaQaXrSgPNbZJhvgORJG&#10;/K7/AFBxu9zmuRmeWZP3hAmunLyBVCgDqcAcAe1esqukXXhy4ZEt9QMqmeILEEmL4wAFX+InAxjB&#10;64FeYm0dJJZbkvDIoAiieFlLjnJGcYGcivMrwhGWm7O6nNuPoMAAAA4AqzYqrX0BcExq4Zvm2jA5&#10;xu7VX7e/8qcJHVSisduQ2zPy59cfjRewmrgXDO7FixLEk+uTSlWRipK5B6ht2aNwU/L17Z7GkB55&#10;peoHsnwVtLDWNM1zTr3dJIoCCNmyvluCCdvQ8nvntV7xtpc9/wDDHS9ftkEer+G2+ZY1wVRG2SIQ&#10;OBgBW9tp9a4T4W+JF8N+Lt8uzyLuMQybiRgbhyMdTXtmmMl3eeINEWzmlsruTz/9IBiDRTofMIBG&#10;77wcYwPrXJV92ehpRs04v+rm94X1mLxB4asNTiYMJ4gWwc4boR+dTX7pa31ndOyohYwuzMB97p19&#10;x+teb/Cm4v59P13wvPdm2l02UW0ckQG9QvyFhxjnbnpnnJJNeg32iWr2Mp8rzp1AdJJiXbcv3Tz3&#10;rOqra/MqN3Tt1X6BLrdut0FtIri8Zn8pxBGSqHsWY4AHvTWinjknvDYWVqNrNJI3zSnC9cgY/XoK&#10;0YGS7sI3TAV0BGO1ZniW8Nv4Q1OfOHW2dfxIx/WsnbX7zSNm1fZ6ng6W4liQSzzyhlIILbFYHsVX&#10;rjtzXuPgjUYdS8NQSRWyW7REwyRpjG5cDPHqMGvEo1ZykcSF3wAFRSWP4CvQvhxqn2FdQtZVdhJE&#10;l7CiYJdM7GZecYyPXPBrXZHDSm/a36M9GvRiAS94mD59AOv6Zrn/ABRCUu7W5UL8wKEn1HI/rWlJ&#10;qUkyOqRRorHYrudwO44jbA6qfqMVzXiS/vF8PT3e5me0V7kK5HlkRsI3QgdQRuYEnI49K2wk7V1b&#10;rp9+h01kpwaMHwyrWXizxxo6IfJuPJ1O34wPMcfMvtlwOKzfEN75V6NUiUSOqxXsSYwzzWcxDxe2&#10;5JH59Fz0qbS5ZrH4h6HNbmaazlEumzeWjOvkFfMg3EehYgMe2aratZNpt1GZiRHZ3CpM7kAm3y0E&#10;uM9T5bg16EqOk4dtTnVZOMJrrp/X3M3PEuqPpmvXkUwLoEGoJFGxImgPysAR91g3OeRgVlKt9PIl&#10;ulrdzoZEtpXjhYmQbd8cxPG18kZI4OBSJ8S9I0PR9ItfMtb69sYpLW5MSNNmJBtBRxhGzgZy3esD&#10;UvjjrjTCOxtbGJWEaeZKhZweoOA2OpohjOSCXJf1f6CqYbnk3zW+X6nU+G9B15vFsV7eabMllf6Y&#10;8OoyTbVCzKeGI/vEgHIHfNZ1zFb6PeyxaldwWqwXrkGeULujdDllHUjvwK8t1vxp4n8SR7NR1i7k&#10;Vw2I1YQxB1P91cDpW1p/w31O7urj7Xe21tJDLJkKplZmWMNjccLhlYEHPSnRxlWMpcsV733L+kTW&#10;w1NwSbehp3fi/Q7exkiia7vX+yrC7QxCNBh/3bh25I9sVjXPj/Ubm/k/s+ytrd2nZ8ohuJFcLtyc&#10;/Lz9OtbEei+BdBdftd2+pzL5BWOaYyeah5eMomAGXryaZ/wsKzt7cWfh7Qgd1vNEgwFM8TvhQUjG&#10;Sw9yadTEV5fHO3p/XoTChSXwxv6mFd6P441TT55ryC+8iBADDdzbCMDeVEXHBHPTHSpLfwjYW1mL&#10;281lBYSW5nszbgAyylRug56kZAyB1PtWrIPG+uGR5HaytZRuZmIgE0SDAOPvMRnpWh4e8H2finwr&#10;p9vc6kIZtFvZrS6PmhB9mJ3FkJzjBOc+5zXPKKjabTa8/wCu5vGV1y3S9D2f4f2Fnp3gXSYbCJoo&#10;GgEgjeTeVLckFu+CSK6WqGi6ZFo2jWunQOXit02IzHJI9T71frik05No7IpqKTCvEvjtPu1LRoP7&#10;kMr/APfRUf8Aste218//ABtuBL40toQeIbJAfqWc/wAiK5sQ/wB2etk0b4tPsmebUUUV559iFezf&#10;AeLCa7MR1MCA/wDfZP8AMV4zXu/wNt9nhjUbjH+svNn/AHyin/2atsOv3iPMziVsJJd7fmepUUUV&#10;6J8aFFFFABRRRQAUUUUAFfP/AMYvDP8AZXiNdXt0xa6jlnwOFmH3vz4P1zX0BWF4w8OxeKPDN3pj&#10;4ErLvgc/wSD7p/ofYmsqsOeNjuy/FfVq6k9no/Q+U6KkngltbiW3njaOaJyjowwVYHBBqOvNPt9z&#10;Q0TV7nQdatNUtDia3kDAZ4YdCp9iMj8a+rdJ1O21rSbXUrRt0FxGHX1HqD7g5B9xXyFXrHwa8XCz&#10;vX8OXkmIbli9qWPCyd1/4EOnuPeujD1OWXK+p42c4T2tL2sd4/l/wD3Giiiu8+TKGt6Paa/ot3pV&#10;8m+2uozG47j0I9wcEe4r418S+Hrzwt4iu9Ivl/ewPhXxgSIfusPYivtmvNfi/wCAP+Es0L+0bCIH&#10;VrBCyADmaPqU+vce/HemmJnzIPuLVDynmnZUUk57Vd5GAeueRW5Y2N1HGHhWEbuckZNVIIon0S0t&#10;JbKSD7PnaQWZupNXraa1tLl4WsleNG7OQzHH8qiS31NB8kkAz1+Wr+nWOsS3W9Da7uhLLUFcq7nY&#10;aYIJtLW7+ww5AUiIHj24rvtIsLdI4D9miVo/mQqPuk1xOl6fraqFWezVfQR12nh6S5cTRXZQywvt&#10;LIOCK0W2hjOCWqkmdVDnHWr0fAqhDxV5DSJOI8BYTxN4tTPP20H9K78GvPvA5/4rPxaOP+PlDj8K&#10;9ApzWpUWOzR1FIKWszRFc2Vu0SxtHuRTkKeQKjGlWCypJ9li3pwrbelT3NzDZ27z3EixxIMszHAF&#10;eX+Ifi7HDM0GjwCQLwZn6H6VM6sYK8nY7cHluIxsuWhC9uvRfM9TjjSNdqKFHoBTWhjZ97IC3qa+&#10;fJ/ib4kmYkXaqCeirTB8SvEQUq94CpGPu1gsbRvv+B7f+qeMtrKP3/8AAPUfG/jK00Wzktrfa90w&#10;x8vavBdQv5r+6kuLiQvI5ySTT77UJtQmaaeUu7dSTWbLu9OK4sRiPavljsfT5dllPLqPu6ye7GO+&#10;TxTMgAs/Cj9aB0JPAFLa2lxqt2lvboWye3aqgo0o88yK9eyuFlY3Os36wW6Eknt0Ar2rwl4Ug0S0&#10;VioMp5Zj3qPwj4Wg0e0RmQGU8sSOc11TMAMdhXxmbZrLEydOm/d/M+fxFdzdkK7cYFV2LOwVenc0&#10;pJdsLVHU702gFvGCZn4FeNCDbstzl0SEv7/y/wDRrb5pW4OO1WdK0xbZPNl+aVupPamaXphhHnzf&#10;NK3rWv2p1aiiuSHzZG+4UdqRiFGScCs+51AxsPLGVzyewrCMHJ2QN2LkltHKfnUVnzaOhcuhwasR&#10;6lC5VScMe2athlboRVqVSmLRmVpultayM7tnJ4rVbCgnA6U7vUc3+rb6VMpucrsaXQyU+e4dqugf&#10;KKpQ8FvXNXv4RW09y1uQudqk1yWs3iq7ljwK6u5OIGPtXmPiO7LXJiU9+a9DLqXtJnTSdrshe6+0&#10;SnB4rSs4OhxWTp0PAJ6multY8Yr1cRJQVkVzdS1bw+1akMXA4qCCPAFX4lwK8irMxlK5KiYxU6rT&#10;FGMVKtccmSOApcUA0uRUAJikxTs0gGaChoVm6VOieXyetKg2jNNZiTmpbuLcazHNSWls95cpCnVj&#10;yfQdzUJ5PHWut0bTvsVvvcfvpBlvYelerlOXPG11H7K1f+XzMcRWVGF+vQvwwpbwpFGMIgwKfRRX&#10;6ZGKilFbI8Ftt3YV4F8YvFX9q64uiWsmbSwY+aQeHm7/APfI4+pavU/iB4rTwn4aluI2H26fMVqp&#10;/vd2x6KOfrgd6+YndpHZ3Ys7ElmJySfWuXE1LLkR7+SYTml9Ylstv8xtFFFcZ9KABJAAyTX1B8Pv&#10;DQ8MeE7a1kTbeTfv7n13sPu/gMD8D61498J/C39veJ1vriPNlpxErZHDyfwL+Yz+HvX0VXZhofaZ&#10;83nmKu1Qj01f6BRRRXWfPBRRRQAUUUUAFFFFABRRRQAUUUUAFFFFABRRRQAUUUUAFFFFABRRRQAU&#10;UUUAFFFFABRRRQAUUUUAFFFFABRRRQAUUUUAFFFFABRRRQB8uEAiqkjBWxV7ZhKozRlmJrwlK7PQ&#10;tZEX8Wc0ktxtHFMkBFUpiTmuiEOYyk2idrvd1NRiYsetU2JFAZgKp00mClzI04rnaevNTm6yOtYo&#10;lI6043BNFiUzVFwDxmmM241nJIzNxVpX7d6wkrM2jPSzHsBnNWYQCoqm7jFSQy7cDtXRSepzV7NG&#10;sqB4ivtXqPwr1eM2kuluw3oMgE15XbygjHc1o6dfS6RfxX1uSGBAYDvXXJ2VzlpOzsz6GY849KQq&#10;HxjrWXomtQa5YRzxMPMx861qKPlx3FF7ndcRg8fUUqyHHrU2dwwahkiZDx0oas7gnfchurSG+jZJ&#10;MjI7Vyd3olzYMzA74ifl9q7HII461RvZ8xiM9BWNanCauzqw9WpF2jsZNlZqkSu33qviQAnFY4vX&#10;a8KJyq9akW+jYld4DDrXKpxjsdk4Nu7ZbuJcA81mSXkZ++49hT7mQbSwJINcdqNw0czzvlUBwB61&#10;jVq7nRQpp6M6S51KO3iLdT2rnbuF9RBafaqH7uTTrSO9u7V7iWMCPHyL3NYuzUJr8R3UhVFORH6C&#10;uepzNLQ7qcEtYs0NO8OzRM0iyFf7pHStS28RXGkyiO44VeN3rVO/1yKztQqP8yjGK4u+1qS8c7zl&#10;acZuHwCnSWI/i7Hveka9a6nbqyyDJ961jkY/u14R4e1VbbBExUjtmvStE8XQXYWGWQbug5r0qGLj&#10;L3ZbnzuMy+VKV4ao6wnA5oA3JuB4ozHIgKMCO9MDgEt/AOMV2XVjzd1puKRUZPNSNzUZ4pjQcetN&#10;Iz0pp+tN8wrU3AG78c0w8daje4IcjFJ5metQOwrEVGxpWYHpUZNJspCFqjY4pzVG1Q2MYxqFzUjG&#10;oW71nLYpEL1CetTPUTVkykMNJTqaRUXLENFBFFJsBKjI5qTvTSKQ0NxSHilpCanqMQ9KB0ozSUm0&#10;AtFJSjrUgKOtLQBS0gEpwpMUoFILBS0YpaQwoxS0UAJikp1IaAEPWmkU6kNIBuKCKWkzQA3FIR1p&#10;1IRStcCMimkGpCOtMPSiwWGk8e1NI/CnUlF2AB2XoSCKnivpIzksW+tVyKQYFJXHY1otRWQfPxVp&#10;JEcAq3Wuf60LJIjZVjWsarWgkjo8t+FLWNFqMqYDc1ci1GJ/vferRSTDl7F6kpiyI/3WBNOOQM1Q&#10;WFFLSde+KXHHByKpAFAooouAtFLQBSQWEopaKAsFFLRTGFGKKXmkSJiijFJmgLC0UtFAWEpaKKAC&#10;iikNFxC0lAopAFLSUtNAFFFJTCwtGaTNFDHYXNVdRh+06bdQdfNhdPzBFWaMUkNOzuj5woq3qlv9&#10;k1a8tsY8qd0/JiKqVofaJ3V0Fdj8LLoWvxF0sk4WUyRH8UbH64rjq1fDN5/Z/ijSrwnCw3cTt/u7&#10;hn9M1UHaSZliIc9Gce6f5H1pRRRXqnwBn69bm88O6nbDrNaSxjnHVCOvbrXzbod74DsZrR9Wsp72&#10;8lfbIkUe9I8H5SwP3mbgbR+NfT80Ymgkib7rqVP4ivjS/sP7N1C8tFXD20rqD3yrHH8q9LBRlVpz&#10;pL1OXENRkpM93WfXb1pZLPwVrSdGhjubyC1jjjPAUDkjGPu9RXnPivxJrF9qUuiTadbWi2rMlxAs&#10;xn8xsYYMx68EYAHBwQc19DeHdRGseG9N1IMGNzbRyMR/eKjd+ua4X4heGNOn1uLUdQYWdlexpbSa&#10;lHGN1lOrZjdj02OCUbPGduSBzWVPEyTtN3REqEVrBanL+BLm+8QSvdarr97NJZNHLBa28qpGyEFf&#10;3ygbieBwSM++a29Hn/s346jIBGsadyfRgoJ/9En864LVLPUvCepau1oZLWDSLmKOW4B2S6h5oH7t&#10;GxgLgF9oB2889KSw8XXuq+KNL1zUDCi2NwjRxW6bUjiLguAepPJ5JNbRkqsZRj/XUjlcKkZdD6I1&#10;2PdaQzbcmGZWPrgnaR+tcT4X0uCx8KIY72FlFw5jjEw2vGWfaUTqrtwdvqDXod5CLizli27iynA9&#10;+o/XFee6aE0bVdUtbm90eCCS7W7t/Mi/0j5v3jZzwABvVT2+vFcsKslBW6P+v1N50oyqPm2aNZUd&#10;c7UJ56gUoaQ7jj5R97nA/PtXPaj47s7eX7Bo0dxql6VwsccbHb6Ar1OPfaPes86J4r8RYOsXUem2&#10;5ORHxLLj2jX92v8AwIsa9HRazdvz+7/Ox5XsZLc0dW8W6LpYJe6+0NzxEQEz6Fzx+WTWKmq+K/Eu&#10;3+yLIWdk+CLmRjCjfRmG9x/uqK6XS/Bmk6VILiOyN3dqB/pN6wlkHuuflX8BVrW3vBod/NY3MFte&#10;GFlhurl9scb+pY8Dv+Pam6qt7it66v8Ay/rcfLFPQ5iDwHZCQXOtTz6q5Y5XcYrcN34B3Pg5zk49&#10;q6JIYooVtreBIYBwsEKBFH0UVQ8GeLo9csE0TU7dbO6UBYlDBQpXHJPHLE54yMHrzUM+jeL9QvJb&#10;Od7fTreKTbmJyscoHQjBMjA+5GDxUQrR5nzvVd/6/AurhqkkrPQt397Z6Qm++uYoM/wsct7fKOa5&#10;+PxfJqkwi8O6Rd3x34aXy8hfrnCj8Tium0n4a6DbP5+ol9Snzn9/8sYP+4Dz+JNdiLa3igS3iVYo&#10;hxGiAIo9go4x9KJYyK0jH5v/AC/zYo4NJau7PKU8La3rRVtf1Pyo9wItbP8Aev16biNintgBvrVz&#10;S/C2k61qwCWsaaDosm2a5lJllvrgcmNXPPlqcZxgM3AGKteIPGGnjT9TW0a+2WszW811FHgOyj54&#10;4mzkOfuhsHHJ9KZpWoXHiHSmt7OaTRtNikbz4oolFxIj8RrHnmNiBs6AnDGpqVZyW7v+XojpoQcH&#10;eW3Y7GfUxLPHh1Zbhylpbs20zMvXjsi9S3/1geb8QazcatI+maFaPfPHKGu7h49sLOOQCz4BUdQO&#10;eg692waeX1e4SKSR7hEWK9u92RaQgfLZwn+8Ry7D1JPJGOgmmkEY37UVR8qswAA9s1FOm4NNW/rb&#10;+vn2NKtdJcvU5J/CmoanKLjXdakkII/d2ihzjr99wBj2C/jXLW2nSaf8QrjS7efTIbtIzLBDPDJN&#10;EZCm9YTuYYyoyXAJy2AK9KutYh0+zkvJUkNrEA0s0aHYik4yWPX6KCa818S6zpWq6uur2WmwpcQx&#10;rCb28LK7gNkYVSO2VJPO0kU5xlNNb/oY05OLu9CxoXiLxxf6jHIvhaCOx3hWF0rw20KkdcEE7Mcg&#10;gYHHrV7xR4o0/UNJfT20bRrrU0BEf9nSq0lmevmKxTAwQMgHJrz7UvE8dysdpqd/JPbJ8senWbMk&#10;WOSPlzkklj94+ldlZeCvGdxHFC+mrotlgHFuqTTYJx03BQenXPH5VgqUKekn8r/0jolVqTd0vw/p&#10;kWp6wujzafcromjndZw3c897Essl2zA7THlsRng5PBzj2rltT1nRr9dI06a81CBI95vJWjEGZJMk&#10;iJeVCg4yzZJA4r0yLwJJqmmWNv8AYobu+0Yz6Z519IMpGcPHIAAQWAZfpk1zFl4TWLw5eWXifwlr&#10;Ms4n8u0kg25yQdx3bsADaTvbjBqGqajzp6jvO9raFXw98PvF413TLCe+vodB1EvLLd6ZKVBAXnLA&#10;fJuwuM8MOlegL8DPDSwXVsLm9SCaRJEaMp5yYBBXzGUkqc5xjsK57wlca18PxJYalY3M1lNcGWwc&#10;E3ksD7f9TIkeCHMWG67Rj3rpV+Ilvb20MGpaRr11qEQEn721SAMcna23f8o549uvNYXk5aGyso+8&#10;alx4b8Iw3mli8tpNUvoo1tbaRlMjhF3ddgCgDcc8VBYeGNK222nwaYltbW0s9pHBNcyOPKwGOACQ&#10;4JJOGPc1nXnxTewRVg0CKONohIXN0MI5P3GVV+9nrziuV1/4leJY4UaC103T2DCWDl2kYbssoOcY&#10;YjBOKXJNrQPaU9j0YfD3wZdXAaXRLCS6t8RyC3jMSKcZ/wBWp2jIINU/GvwzsfEVlaRaVa6dps9v&#10;IP3otVAaLnKjbggjqPQ1y/hHxrr2r+HprmawuZo1nZ9R1E36WyW3zZOwFSxVUOcHoB1q3e+KWVZL&#10;ufUWCwndZWK3jAyK33JJ2IxnGHWIc4wSO4SUr2K5opGDYeD/ABT8PvGsEMLnWNA1D/j/AJZoR5QR&#10;jiTzN5IQ45zn5gBmvQpPFmgaJfWkKvLPMlt9nht9Oh8zzCGw37tM7dhQDnGN2BXlKeILewlaC3nu&#10;L4MmZxfHzo3k5/fEv3GThcbe9cqf7f1SaWw0CM/Y5EVZU0u3EYYKMbXkXAYcA8tz1PNW6Um+5nGr&#10;HW2h9D3vxE8P2kxiutZ0y2ADK6tP5kit2+VMj6jOap2Xj3SL66E0d3Lc2SIEbUGH2ay3AdnfALlj&#10;t25PGPQ14Jd+D9V8Mrpi3qJGL+6MSGAiVo8BSWzwP4uBnsa7S21638D3cmhaxHJrug2MReKGONWU&#10;7mBLsjcYXLYx3yacqMkrhGsm7JnrX/CSGzkktoNBdFhOzKyxKucZ4596rnxTrDbitjYonZnnY4Hu&#10;QuP1qJ7zStTEt4bA25uY45IbyIBy0bJmN8cYOO2DVW90vS/LhvIbi5u0mYhVvNxGAOSqsBjnHbvX&#10;XTo0W0nF3f8AkctWpiE5OMlZff8AiZd/rD6lqCMRpN9qNsCbZhpfnG3fsRIzDbg4PBzxUcNldXEE&#10;iarqgvGeVZI4/sESxQEAjKrk5PzHBPQcc1pMCcRqM/3VA4/IVD5kSyvE0qG4UBmjUlmAP+yuSPxr&#10;sWGoxaaVrHEsTXkrPUdHZQCMJcNPeEf89iFXH+4uBx75q4rqilI0SNP7oGB+Q4qoyzNFujsp2+bG&#10;XYR498HJI/CpINP1F0zLNHbkjkQJuYe+9v6CrbiuoLme5LLESm9mwpHXoPzrx/4nCzPizS7mKSG0&#10;uEtxNPfgkmRw+FUgcM6qByOeeeleuyaOktz5sim4lHI81i+OMcL0H5VQ17RrHW9NfTNWhElt1Xy1&#10;Akhf+/Geze3Q9DWVWLqRstbGtKapy1MPwP4+bW9emMVypkkCC4uLoFXZEyFREB+7znqOSSetdf4j&#10;8Gtq4iuba9kNpI2/UbWD939oUD7qbeVDHluSSOhBr5013QtV8E65ERMSMl7O+jXCyr9Ox7FT/LBr&#10;1bwh8X4ItGmk1IMt3bpxbqPmnfoqxjqcnA9q8WdWtSqcyWmzR3PddYv8Dzfxn4ebwpr8k+jajczW&#10;pVGeQMRJbM3Ijc9+ADn3GcGs+78Q32uwxrqLpPNboI0mIO7ZnPrxz+de96ZGLSxvvFOvaRZJJf27&#10;NqU6I22OMjiN4vmLjHDMAOmSCBmvnYz20OtTvb2kKQTl9kLkuIQ2SFXJ5xxgn0rWNS8tNirXjd/e&#10;LjANJkeoJ/ujrSjp1P40ma6dzMXB68fzoA45OfTtQOBTkVmOFBY+wpAW9Mna11K2lRipEgGQcYzx&#10;X03pt+s+qeH9VVnKalYPayk5ILph0Hsf9b+VfLqwO5xkKSQB9SMj+Ve0+FNX1bUfBMEtn5LS6bMt&#10;5BEpHmPhirqXb5UBR25wcA1jX2uTB8tVPv8A8Ov1L8bJ4b/aAuULGODWLVZhnhd2MN+qdfevTJdb&#10;06K5+zNcqZiyLsUFj8/3Tx2OOvSvCvHOv6/b+IdI1GSGOyFrcSWks6TrdBndRvjJKjgJg7cYyx78&#10;D1OTTNSk+wS6f4puoVYeXOzQRyhs/OAFIwnGRx2x6VjOV4J/I6Y6VJJddf6+4vWOo3MQnsba0y0a&#10;+dGZm2jBb7hAydwGe1ZvjETf2BcwXL+ZFezGCFUTaDvXKE5OcqVznv6VUmske+RL7XdZcSs8Qnt5&#10;/KX97llDbBgbcMFPb8RXC+J/EPg4DdYW1ndkQpNJcXs00sgkiby1OxW6gZ5465OayhTciY+uxiz6&#10;9Gi7zqNtblRHKVhkUbZIxsDgL0PXPqSataHrT2GtW0ul4lukeaGBWgkaNWdP4to6ZxjHU1zepeJo&#10;21B00/T7SzbLRKIbdIwo25HAHOeu7vWbG+sa3NCN80m7y3Xe7AAKDvAA/ujk8HHWt3BdWYKnZ3ex&#10;6FbeOhpN3K/iS8vdW1OMILcWsfkRwgE4LYYB+ScqR8uPXot/8Zh9ozYaAqZknlIvJwyMCgBXCjvy&#10;2K5bTvCnh6WF1uPFFxfmHakttounyOSCc8uwABHr0rdEPwxsrCWO6065gnaKaJ/tTF7tJcgLJtUl&#10;VznrwMjHSlyrdK50Lcwv+Fg+LNUR4dPnmt7YKpkTTLbywsQH3i+CcDgE5Fc1s1PWZguy5ur+ZCqq&#10;d08plRuBzk8iu7uvH6yWz6XpujvM7NPB5ZbCkmPy3URxjjf94dgelZ+jWPiq5024fR4107TZJh5+&#10;2cxNNIibmVhy3mL+A4rqUE7WeplzO21iOPwfp50m7ubrVpIbtrRLyz+14gjLM2yeFhyxZSCoAwc4&#10;PSq32PwZpDoJry81lwuAkCC2jkVFyRuOW3AnHGOB71r2fgy0fXdPg1u/luori6jsbqaElS7TRmaC&#10;VS2SGJDK30HrW7aaDptvaypHpkP2wees00g3t9oifkhm4BIHOMdK3o0VUk1FfeZ1aqhFSexxkV5c&#10;azbNY6L4StvJnWMM8cLSPIvLM3mt0YAYOOozV2HwtrviDQIde1PV4o9PuJzaPtLSOCp2K2wYUFQu&#10;3kg4ArsZtQhF20y3DTeVcxXIjhzJhJF2uMD5Rjj0pNCjupdK8Y+GYLRVEM/25FnkwY0YbsBVzzlC&#10;euOcVtPDqDi5O6bV7f16GNOvz3SVtNDn7PwZo0NzGJIbm+uZJJoS80nlosyrmN1VMHJHYk9a2Y8W&#10;di01pFb2MDQQXaiGNYV3I21/fPXv3p0jXEkMl39pYArb6gqwIIwCp2Pg8npT49PtLe68kxKVS8kt&#10;meTLlo5V3Icn3r0YUY0/ggvn9/8Akjzp1pS+KVyNHgF8hiMtwI7t4iY1LDZMvy8nAzuPf0rM8P6O&#10;39pax4aW1gSHVbBrm1WQ+YY7mElXCnsxPOM8AjtxWu6yXVgylXaR7M8ZOPMgb9DgVJY4m8c6HeWc&#10;qNLFqAl2xvuHk3EREmcdMMo6+tY4+DlSbb1X9f5/ca4Opaqkke020P2e0hh3FvLRU3N1OBjJqWii&#10;vmz6IK+aPipdC6+Imp4OVi8uIfgi5/XNfS9fJfia8/tDxTqt4DlZruV1/wB3ccfpiuXFP3Uj3chh&#10;etKXZfm/+AZVFFFcR9QFfRvwftvs/wAPbaTGPtE0sn/j23/2WvnKvqjwLafYvAuiw4wTaJIR7uN3&#10;/s1dOFXvtni57O1CMe7/AEOhoooruPlAooooAKKKKACiiigAooooA8N+M3hP7HqEfiK0j/cXREdy&#10;APuyY4b/AIEB+Y968or681fS7XW9JudNvE3W9whRvUehHuDgj6V8q6/ol14d1u60u7H7yB8BscOv&#10;Zh7Ec1wYinyy5l1PrMnxntafspbx/L/gGbT4pZIJkmidkkjYMjKcFSOQRTKK5z2T6h8BeLY/Fvh2&#10;O5YqL6HEd0g7P/eA9G6/mO1dRXyx4L8VT+EvEEV8m57Z/wB3cxD+ND/UdR/9evqCzvLfULKG8tJV&#10;lt5kDxuvRga9GjU5467nxmZ4L6tVvH4Xt/kT0UUVseafPHxp+Hp0u9bxNpcP+hXDj7XGg4hkP8X+&#10;6x/I/UVxVhKBbJz2r62u7WC+tJrS6iWW3mQpJG4yGU8EGvlz4ieArnwTqwMUsr6XPJutZMZx/sN7&#10;j9RzQ9QI1lHdgPXmtvQZA0xwQa4OGNpbqcC43llwVJwa6vwkjW8nlOe/A9KVgex6hpoxg45FaejM&#10;I72+LEBfMBJPQcVl2RIgLA4IGar6Sk2p3F0HkcKxy2O+K0iYPc9BgmjYKRIpBOBz1NXlmiXcGkUF&#10;euT0rhUsYM27JcTYRxL16DNbGl2drd3l+IbqSRiwWVX7EU7CNyx0/T7W5uLm0jjWa4IaZ1OSx9TW&#10;iK53RfD02la9qV8bkvBdbdkPaPFdEDUstCilJwMmkFZviG8NhoF7cg4ZImI+uKRvTg5yUFu9Dxz4&#10;l+MpdV1OTTLWUixt22tg48xu/wCFedNLUlw7yyNI2SzMWJ9TUKR5OT0rwa1R1JuUj9awuGjhaUaF&#10;JaL+rjTISKaXI61Y4FQTsCMVK5WXUUoq7YzzOaeJMjB5zVF5Npq1p8M1/crBApZyccdqqUUld7HH&#10;HFLmsyRdPnv7mO3t1LMxwa9d8I+EYNHtA0igykfMxpvhTwnHpsKzTLulIySa64sFBHp0r5XNc1lW&#10;/dU3ovxPn8xxMKlRxpbDWIAwKhZi5wPxpXYsdoqhe3nlYhh5kPpXjwg27I87RI0I5oLfh3G6sjUk&#10;Vr6K7icNjsat2WlF08y5JLN2qS40dWB8tvwNXCUIT3M5NssW2pQTKAzbW71dDKehyPauUnsZ7Vu4&#10;FOiv57fBJOPaiWGUtYMjmtudRJH5iFTwKoS6ftiYRnJNQW+tK2BIB9RWlFdRTD5XBPpWPLUpj0Zz&#10;kunz2w8w5Z+5pqXs9qwaQtknhfSupZFYcgEVWmsIZiMqODW0cSnpNC5ewttdeZbCVwQDQtzFcI/l&#10;tnFS+Qnk+Vj5aigsY7cNs71z3hqy0Z8X+sI96vfwCqjLsnYVaQ5XFaz11LTK90MwP9K8h1mKR9bl&#10;XkYOa9ikGVIPQivOvEFl5Op+cF+9wa9TKaqhNryNY66FTTYiFANdFaqOKxrIYxW7bDkV04mV2W9j&#10;RiXpV1B0qpF2q4nWvKmYkw4xTwajB6U8VgxocTSZNGaMikWOXOamRe9MjTuakLYFQ2JsRmqMmlZu&#10;au6VpzX8+WyIEPzH19hW+Gw9SvUVKmrtkylGnFylsXNC03zXF3MvyKf3YPc+tdJSKqogVQAoGAB2&#10;pa/TcvwMMFQVKO/V92eDXrOrPmYVHPPFbQSTzyLHFGpd3Y4CqBkk1JXjXxh8bA58M6fL0wb11P4i&#10;P+p/AetddSahG7LwmGliaqpx+fkjgfHXiuTxb4jluwWWzi/d2sZ7Jnqfc9T+A7VzNFFeY227s+5p&#10;0404KEdkFSW9vLdXMVvBG0k0rhERRksxOABUdeu/Brwh59w3iW9j/dxEx2asPvN0Z/w6D3z6VUIO&#10;crIyxWIjh6TqS/pnpvg3w3F4V8NW2nLtM2PMuHH8ch6n6DgD2Arfoor00klZHwtScqknOW7Ciiim&#10;QFFFFABRRRQAUUUUAFFFFABRRRQAUUUUAFFFFABRRRQAUUUUAFFFFABRRRQAUUUUAFFFFABRRRQA&#10;UUUUAFFFFABRRRQAUUUUAFFFFAHzSYcjFVJoth461pFgq1Qnbc2RXx9KUpSse5OMbaGXMp5GOaoy&#10;rzjFac+BmqUmCa9yirHl13Z6FXyc9qQxYHStBIwVpzQgjpTrOzFSZkNF7VCUwa1JYsdBVJ0w1Z85&#10;s0NjjO7irccJzUUQwwq8q/Lmsp1AjG5UmTbTUbB6VYkXecU6OAZ5renK70M60dCW3JIBrVhb5d/U&#10;dxVWCHjGOKvLGEXA6V2qStZnBM0vD+vXGgagsqMfIY/MvtXtGl6tb6vaJc27A5HQHmvBcZ4xmtnw&#10;3rU+i3ioHPlueRWUpcup1Up3Vme4hst1qUMCMZrAt9ctZFQiVcsOea0knDLlWyD3FXGrCS3N/Ztq&#10;5NNCy/MvIrjfE3iAaduQxkccnFdZ9rKHaDn2qtqFnp2qW7JeQAse+KyqxcotRep0Yefs5pzV0eTW&#10;Xi0RNKW6v0NbFrcxanFvzg+xrI8V+Fl012uLVSYh2rmtO1ySwkOAdpPIryeapF8rPaaUo88Ed1f/&#10;ANpW0PmxtvhXtWAdZtdQvoo71TGEP4VC/iyaaMhT8vpWFdk3cpkwATzxUN62FCyWp6fc+INMit/M&#10;jkUiJflArgH8QF557qXiRzhR7VhFHj4+Yj3NRSHzfvjCitG3LdlxcYrQLq9lu5myxwTTooR5eWbi&#10;kkigVAY2BY9qaZdsewde9XGzHUqtqxagVS42vgd60dk1nsuLWYkqdxwawoi2/gEL6VprcmG3Jc8Y&#10;6Uqqgn7u5Sd9Oh6Z4R8ZrqSCEyBZ14Kk/er0C3uornA+7IOqGvl61uZLa6FxC5WQNkEV7R4V15dV&#10;s40mfy7pBwx/iNdtGvyvll1PJzLAqC9rT26o9BIOCcd+lRyA44HNVbPUSZBDdDZKByT0NaLIJeM4&#10;J6Gu9O6PF2ZQJ496aTmmzuY5ih6im7zis2yhGHOcUwjNPzuppFNFDTxTGqQimEVLAjbpUbVKRxUb&#10;Vm0BC1RN1qZxUJqWikRPUTVM3BqFhWLRaGU006kNQ0WhppM06m96TQ7CE0hHelNJUsBpNIRxTsU0&#10;1IxMUYpcUYpAFAoxRikA6lpAKWlcAxTqTFKBSAB1pQKAKXFIAoxTsUYoATrSEU7pRQAzbSEU80h4&#10;pMZHikIp5ppFIBuMUhp1IaAGEU0jinmkI4ouIjIppFPIpppDGkUhFOxxSUANIoxSkUYpooSmkHjB&#10;p9IRSfkA5ZZIvuMatRalImN3NU8ADjrSc9+tVG40rm1FqMTgBuDVpJEcfK1c2KeksiH5XIrRTsHI&#10;jpMYoxzWNFqUin5uavRajE/Xg1qpJicbFwdKAw6c01XR/usKfzTTRIneig9aUU7oAooFFSxC9KTN&#10;L1oxTQxM5oxS0UAHaikzS4oAKWkpaGJiUGnU0ikgsIKKXFFMLCUooopgxaQ0tRyTRxrl5FUf7RxQ&#10;JbjqKzrjXtJtv9dqFuv/AAMGsu48e+H4MgXZkI/55oTRY2jQqy+GL+46WiuFuPifpqZ8i0nkPbJC&#10;1lXHxSumyLewiX3diaLM3jl2Jl9kwPHFt9l8YX6gfK7LIP8AgSgn9c1z1aWt61ca9fi8ulRZAgT5&#10;BgYGf8azas+loRlGnGMt0goBwcjrRRQaH13ot9/aeh2F9nP2m3jlP1ZQf61erivhRqH2/wCH1ipO&#10;XtmeBvwbI/8AHWWu1r1YO8Uz4DEU/Z1ZQ7NhXzl8RPBmqweMdQvLTT5preeTzlaFd4GeoIHI5zX0&#10;bWFrkJjuYbgfdfKHHB3dRg+/T8q68NXdGd0cGKjzQOX+DV+bnwGllI377TriS2ZCMMozuGfwau6v&#10;bS3v7Oazuokmt50MckbjIZSMEGobCyFnEcqvnSnfMwHLN7/QcVcA5rKTTk2gi3ZX3PGPEOjeKISv&#10;gCwu3m0WW2a7ivZot8lrEhyIGY8EAqAD1w2OgriB4avdOsribV7y3tr91Df2ci7pRvwfnx8sfByB&#10;17YFfTzRhsZzwcjnj8a4O08DaNptvqltDHNcT3Al2y3bea0O4HATj5QDjnr710UKnL0IrLTVnV+F&#10;9Q/tXwtpl6XLvLbIXY93Aw36g159c/DS0udXvp9R1W8mjluHcQwDy22bsqrysWZgB6Y9sVr/AAo1&#10;NH8GxWTuXmtp5IgqjJ/vn6clsZ9K1/EOqW2ls819fWmmpIoMbzfPI5HB2J3I44ANRTbpzlC5dW84&#10;KUSKxtNO0ex+z2VtDaWqjnbwPqzHlj7kk1C2r2jPN5Badbdd00iLiOJcE5Zzx27ZNcRrHju0a8j0&#10;/RtLvNX1SQDyXvMNnILbkhH3sAZOduO9cx4n/wCEtt4rQ+J9SkigvWkkt7S2uViGVC7g7gYXtgDI&#10;GTiuqKWyWv8AXzOXkvrJnW618Qo7m/ttE8PXSXeq3MqKscUBMZHUqZXwBngZC8DrVu28MXOoJHe+&#10;ILxnvXO94IXDiPn7okPAA6fIB9apfD6zttP0Nb57O2891YPtiVPsyBjlmuH+ZtwOSffA6V0N74ig&#10;0+1lub26tLezHlCJ4AymUyfcCsw+YHqdvQA5wKSm4alSg5e7Aw/E3hGxmsEvNJSPTdVt8tBM0hX7&#10;R3McjMctnseo+lbfhnxpa+INKXTS5udZgTAXmLJ7Bi44+npXMHxnf61q8o8JeG4L0xqpkurtctBJ&#10;k5O4naPbk+tcXr0+vW/ip7jU5V/4SCMozPGDuZGAKqNg2sADglc8juahxc3ePTXzLiuVcstT0jxV&#10;4+h8Kyy2Fy0supoqj7NaL/qy4+Us7DnuflHpn0rg11vU/EWoQ6dd6y9j5xckW8zz3HGMncMLGGGR&#10;kH8Oa9Z8LeJrDxQqiOO3u9bso2jecR+WyLkBhucB1J7jA9680stJg0ebzPIvIZ7PUBakTzDMUTNk&#10;JtC4JZcHdk8dBTpVFJ8surHKHLH3T0vSNHtNH02L7YltaFofKjtpCAsMP/PJefmJzlm6kmj+xjHL&#10;C+hq1pGsPkyM8e1ZFx8jqz5PmL2bB681uu+l29yZFtYmuFcssjLuZSepBOSM+1RvfvcMTHCzY68Z&#10;xSipvVozc4x2ZTstLktrCC0SfyY4gcx2o6sTkkyN8xJ5ycDOaswaRa2ZleCBRJI255G+Z2PT7zZN&#10;V31iGKZIpLiNZHO1I4lMrE/Rcjt3Iplxe3DriC2kJwfmuJBGvT0GTWtpt7mTktyXU7WC9sLq0vZC&#10;YLiFonVW52kc4PY+h9a8R1CxstL8VappV9LILOFysW6YB2TbmMBm6/eQn1ANetIt3LGjXU6xP1aO&#10;1Xv/AHSzZJFVbrQNI1Ev9r0e1vJXjMbPcqZZNpGOCfunHQjBFaxi4rQzVRJ6nm9inh2PVNPjivIY&#10;XkuYgXjjD7SD8+4MRhTjrmvZbj4ieG1kMMWt2pkG3CRo8rnJxjaAOvY5rGhh0nS41ijgsbZVUIES&#10;JcsoHQ4BYnjv1qrdXFxd205trGUPEfJkacrESg5U4HOVySB6VlLDOq1zOxtSxHJokT2niXTH1nxF&#10;OkGq3sbWkd48E0RjJ2Nt2xqccYZf65qh4q8X6hO9tbL4WufsMMX2kRy3USxylSBh1BJdU+8YxySB&#10;kY5rFtmk/wCEo0mOaXJnW408GPOWglUlC7HOf3uR09KhtZPtmj3Nn9lS11bTnjuEaRiXhmGEY89d&#10;yg9ODkGsXhVzOOtzp9taN3sXZPirPo1ibPS4or6Mb1S8vA0bxspx+8HIckchgRnuBXHX3izUtSnn&#10;1G433hmBzJHH5MbFFOdp6ZUdsn3qODSNOu/GNl5sQFkLtLiVJW3AxqdzjaP7wBwuO4FbPiC8JtNQ&#10;g1K3SN7S6+0x2buHkRZWxJnbxhflGB03e1SoRhOz+8NZxfkGpeFtVsLfTptV1KEQ6hskEdkc/JlR&#10;kuRjd8y9ByfWrln4V0m38VRmKxjnsreEySmeUuZbiNl3Bc8twwJU8Yrdaf7Z8OfCWofYnuvsNx9m&#10;ljJ24+V4gTn0cIfwFYf2rUksdIurbyjceesQRU3l1uMo5yeATtHbjvVUVdyv0/zJqpKEeXS50/w8&#10;hjtPFXi7w/cRxvbSstwsTDKlGyuMdMbdn515R4g0R9I1y9sdNEY8u5Pkxs5fBwcHHbuOe1ei6Y1r&#10;afE/SZxcSTw3sLQCSaXJZtpGTjgkFAuPeoPiPYjS/GMWroAqbo8KUwpfPAz0ORv61pyqFWUZdbf5&#10;GUZuVFSXQNM8HaJF4f0PVms1uZryMmSXVpSyh9oOFiX5cZ3YGM4Fb6qZI1iW9KxLgCOzj8tc+3BI&#10;/DFS+GdYtNI8AMrWT6l/Z11JHFbwoJGxvHOTwMCTPXpmr6eLtelwi6JZaeFznzrvzfpwgGPzqqVS&#10;UFyxhdp7k1qcJNTlOya2OS8aeH7Z/Chup7O5NpZXcF3cpsdfOjDbXy/3hhSWyD2P4GpTw2fjXwX4&#10;htg0un32bVJJTnfAx2ozA8j5ZO/fFbd/L4h1u3v7S51qBbe+tZLYWsNiAillI3b2JYnJ6Vyvi65/&#10;tz4e6PqVxfrDILeCa2hcjCyrlJcfxMw4+mRmsp+0lP3la5pTdPl913sdvqusWFzqOoiyhkb7Jpb3&#10;asU2pL5ZZdq5x3GM9Kdqb3k1ro8NolvAwsllKurOUDbcgAYBIx61FqGzxGdG1eSxlGnahpkltqMw&#10;kClIp4gyqB1JD8cdDS6Zd3Gh6ELDxDfi5gt28vT9RRCJSvAjWXPG/qufunHJzyc6NSas5bL/AIY2&#10;qRhqurImsZijidp5UbrFkIp+oXH6k1PDE8KARxpGhH3FAUfpU13fx29xJbeW9xcxtsdbb5wD6knA&#10;HuCcis57u+ledTbw2iLJtjeSTzWkXudq4A7969GMuboebKDjo2aZlnUYUKT9M1HNeiNistzGrdRu&#10;YKAAMkn2AHPpWNc2aXVu8d1dXkqOpUrG3lL17bef1rl/FF+88p8K6PEsLOFXUrhBny06iHd3Y8Fu&#10;eTgetOUeVXYQXM7FXVfE2reJtb+zaDNdx6bbSbY3iJT7VMvO6RgQQnoPTHc8djpk8M+nxtpVvbWF&#10;muVdEiLBpwf3hiLHDJnkNg/SsODSltbaPRrOXypGQG9lB5t4T0RT/wA9H557A10cFtbxRxxqPLij&#10;RUSNRwijgAVMKV5c7LnWsuRIo3OgWur6fcadqMtxdxXDlwXkBeF8cPFwApHJzjpkHivAda05tF1+&#10;a0ttTgv/ACXzFe2kmQ3cEHsw7+h7nrXsnxH/ALUTw59k0qGRYp2kN/cl9gjgRQxQ+gbcCe5AA5zX&#10;l0nh6106SdbnVoXlg85fJs0MmWjCsRuOFAIY4Iz901x4xxc9EdeGuoXk73J9T8X6nqPhmz0+9lb7&#10;RaSOy3CyEeYjqFIYD+LA69ME+tc1FE0jx+UrSTE52xqWOPTiuvaz0SOGU2ulzXkha8hjkvZCSCIl&#10;kt2CrgBtu7IORV651Fmt3itJFtYri4ljMNoghVobm2Vol46qGQ9e5PrXJGFtjZWirIwH0DUIFMl5&#10;GliuJsfa3CNuiUM6bfvBsMuARzmoTp4EhQSNIckAhdoz5e8dex6VdtVfUGF2yNKzLDcztu52FTFI&#10;eep3Yz3pkB8ryZJmIMRhJAG7JRirj0+6R1rpRi2+hBHBEzLsQbHaIZJyQJEPf2YUtvICY5XwceU7&#10;gj3MbD8qWSWGCCWASDMcLJluuUl3hgB32nBGagknJeaONGG8yqFXhQGAcLn8OKnmQ+VskO+KBTjG&#10;xNoJ4+aJ+Px2mus8HeMbDw3ZajFdQXlzFJ5sUcEO0KyMPm3Mfu44rlIUuNSllkWVUKssrP1ZlkXr&#10;7sCP0qzBpUEJmkujJdeX87RB/LZyQEBA6sOcso5x9KcqbnC9tCbxUrPdamz4u8f6j4utTp9xaWMd&#10;rHO88UkcbbzJGuQSScDK9R+tUrjxRqckNtbm9uv7NUiN4mPyASIduO2AenHHrXST6D4Bv/E9ro+h&#10;3F7EzSPcTXsr/uo0WH5YwWwduevGcdzxXJeG7Vb6extZZI44vMaB5QMkEH5WweMcj8KwUbK2xtKW&#10;nMaq6tqD6Mu6SSOe102C+t0lYkxz2k21toPAzGSx9cCqWsLDdavPbWsgTThqM6wyBMbYLpdyc9So&#10;I/DJ9afeQ6rpptZr2xFnBLeNbxTHB3qy7H7kg5wT65rJVJZdPnYPumisct84G2WGXoAeT8vOB/Kq&#10;5Yrdiu2tC9FqMFrp8W+EJOIN0qINuSh2nHTJ4z3rT0iTWRLHbaRpzyO7yyQTzLnlUyZYy+FAwQGG&#10;DkACtnwbNp1vpuoSmG2F7Ddi7hdot8pjbbINpwSBgsDj05rf1S/NvPYX6W87x6dqpVml+QGC44Kk&#10;HJwQ3XGK6VQXsvaI5/bLn5LHG3PhrWn1HTLLV9Sjg+3FkRISH2SwrkxsBtTDblwc4wc10Xhvwd4c&#10;tvFC2V/bi9tJNMhv7OS5bP7sPiaNguFblgRkHAH41J4njvtPiivp5LZX0u+guWVE3soDeS/LcHGE&#10;9jxVvxdFYaJ4t0a4uCHg/tOSJ1nYshtZUG5gBgBVLnAHHrmlWpxjdfMqnOUnf5fPX/I0NQkttPn+&#10;yWbWiTNHcWwjsIzhTEweFiFHLY6/Ss/SLucah4ltILaTa8sOtRCd/LAV8CQ4GSQd36V12vwG1s5J&#10;EgMaWklvfKIkC7iCYpAQvsST7VyUcttpHjfRzNKBFcRXWkzqGB4zujyo5x86j8K1pWeHU/5X/wAH&#10;/IiTSr26SX9fgZ2owXKafcjzkE6WUjR+WpGJLKQTA7jkljGWAOAe3TNbeox2o164vGjEkM722oxe&#10;axkxFOu18ZyPvhj09Kqm+8iSO7NnPLHb3EF45kURq68wS53ckYOenbmkgs73+x9Ks2mt0aFbrQnk&#10;jQuxeFmZM545CEj/AHq6IuMMU+qkv+D+hhrLDNPRr+vyuTx2rNGloNxbZc2OB0yp3oabpGrwaV8R&#10;NL1GaVfI1bT/ALNMickSDlcqOexH41FJFG8cl5I09yxS3vx5kh5IOyUbRgVQ8QkaLYQ39sFjbRdT&#10;EisgCnyWIbHHPKnH0rpxSlOm01/W/wDkcmGahVTT1L8MU0TpZrZy/uZ59OJuCIsLJymc/N6HpURN&#10;3LaFvMiSVrUP+7jLHzLdsEEt39wK2/FSCHW9RnDRwpe2kOowtIwXMkZAIye+MfnXPXvibRNOvCXv&#10;BIv2tpkSBd26ORMuATgZB7VaqxlFTnLdX/X83+ATpyVRxhG/9XLTxWy3JlmDzxRXUc+Z33gxzLg/&#10;LwvX2rpfAFmw1ZAMBbGKa0lQDAJWRWQ4+jGvNI/FN1qUKWuh+H7m9aS0+ziVskOobcpGMAMoHTJr&#10;1b4Vw61LZajqmsLAhvZEaFYCuCoGMnHQ+oJ7VyYrE0/ZSUNel/6+Z04bDVPaxc3tra/6HoVFFFeE&#10;e4UtZvf7N0O/vicfZreSX/vlSf6V8hk5OT1r6U+K+ofYPh9fKDh7lkgX8Wyf/HQ1fNdcWKfvJH1G&#10;Q07UpT7v8v8AhwooorlPdHwQvcTxwxjLyMEUe5OK+wbaBLW1ht4/uRIqL9AMCvl7wDYf2l480a32&#10;5AuVlYeyfOf/AEGvqauzCrRs+az6pecIdk39/wDwwUUUV1nz4UUUUAFFFFABRRRQAUUUUAFeefFb&#10;wZ/wkOi/2nZRbtSsVJwo5li6lfcjqPxHevQ6KmUVJWZtQryoVFUhuj42or0f4reCP7B1Q6xYRY06&#10;8f51UcQynkj2B6j8R6V5xXmTi4uzPucPXhXpqpDZhXqPwm8df2TdroGpS4sbh/8AR5GPEMh7eyt+&#10;h+pry6iiE3B3QsTh4Yim6c+p9k0V5j8K/H41m1TQ9Um/4mMC/uJHPM6Dt7sB+Y57GvTq9OE1NXR8&#10;RiMPPD1HTnuFZ+t6JY+IdKm07UYRLBJ+asOjKexFaFFUYHy74l8GTeENekinQt5mWinA+WVfX2Pq&#10;O1GhSBb5R719GeIvD1j4l0p7G+Tg8xyAfNG3qP8APNeAahoF54T8R/Yr8YBOYpR92VfUf4dqEg6H&#10;oGlsCoGa19GCjUL1VUBcjgcVzulXMIVT5in8avaPr+mf27fW5u4xIuMgnpVrqY2beh2kdpbkpmFf&#10;l6Vet7eCJ2eONVZ+WIHWs23v7aRQUnRh7HNXo7yEAnzBgUB1Kem+JI9Q8R6ho6wlWslUs5P3s1ui&#10;uI0Gwnt/G+q6o4H2S+VViYHqR1rtxRJWGh1YHjVGk8IakqjnySa3gawPF+s2ek6Fc/amBMiFQnc5&#10;qTrwnN7eHIru6/M+aAc8U7O0fdqUx4LOFwpOQDUE0uT7V4kqfs43k9eh+wc3UZI4ANUpHyCadLJn&#10;NR21tPf3SwQKWZj+VRFJK7PNxWI6IjgtZ7+6SC3Uu7HAx2r2bwZ4Pi0i1WSVd0zcsxFN8H+DodLt&#10;1mlUNM3LMRXaMQigDgDgV8vmuaur+5o/D+Z8xicRzO0QYhBgcYqu7knC0O5PSqV3diEeWnLmvEhB&#10;t2RybIZqF+LSIrH80h7CmaJAJWM8wO8ngHtUlpYqAZ7nknoDUkt3Fb5YYUVu2uVwhv3MZS1uzYyB&#10;34oDrn7wrh9S8a2NkSHuFyOwNc/N8ULONvlJb6VpSynE1VeMWZSxEEenXMPnMBuG2oLqztY7Yux2&#10;4FecQfFOydwGJA963Lfxdp+sqEW4TPoTitJ5biqNueLSJ+sQZNDa3V1dOyL+67FetT4ubRuc4Fb2&#10;nSwJCFjIPFJfpHdLsC9e4rJ4hufK1oWlFrQpWmsSJgPyO9bVvdRXK5Rhn0rmpdOmtBv+8lLFvUed&#10;bscjqKmpRpzV4lJtbnV0Vn6fqK3SbW4kHWr9cMouLsyyhdxbXD+tETZq1cKHTBPNUBmNsVrF80bF&#10;Jkz9a53xBYieEuBz1ro8b096rTxCVGRq1o1HTmpI1izgLX5W2nqD0ratj0NV9RsGtrnzFHHepbZs&#10;gYr1qklOPMjR7GvFVxaoxNkCraHivOmjInBp+aiFOzWTQ0OzUsSZ5PSmRRlj7VZPyLxUSfQq4E7R&#10;xUbNk0jPnvU1jZy39wI4hx/Ex6KKqlRnVmoQV2wdormkPsLGS/uBGnCjlm7AV2Nvbx2sCwxLhVH5&#10;+9Ns7SKygEUQ4HU9yfU1PX6JlGVRwNPmlrN7v9F/Wp4mKxLrSstkFFFZHiXxHZeF9Fl1K9b5V+WO&#10;MH5pX7KP88DmvYbSV2c0ISnJRirtmJ8RPGsfhHRSsDK2qXIK26ddg7uR6Dt6n8a+a5ZZJ5nlldnk&#10;dizuxyWJ5JJq/r2uXviLWJ9Tv33TSnhR91F7KPQCs2vOq1HOXkfa5fglhadvtPcKKKfDDJcTxwwo&#10;0ksjBURRksTwABWR3G14R8NXHivxBBp0OVjJ3zygf6uMdT9ew9yK+pLGyt9NsYLK0iEVvAgSNB2A&#10;rmvh94Oj8I6AscoVtQuMPdOOcHsgPoP55NdbXo0KfJG73Pjc0xv1mryx+FbefmFFFFbHmBRRRQAU&#10;UUUAFFFFABRRRQAUUUUAFFFFABRRRQAUUUUAFFFFABRRRQAUUUUAFFFFABRRRQAUUUUAFFFFABRR&#10;RQAUUUUAFFFFABRRRQAUUUUAfMbSEioZG4pzDFMK7hzXiQoQjsdHt3azZSnO5SapfeNXrgbVIFVE&#10;Qk10QXKYykpE8RzxVkrhKhiTABqyVytTVmmyYSaZTcAjpVOWBic4rTCDNSpb+YOBXHOfKzsi+ZGE&#10;sbqw4q0jHbitCW029RVfytvaodRSOinCyIUTJq1DHk01BjpVuJRkYroos5a7a0LMKgDpU2N1RqeO&#10;BUqZrvbVjhtcVIgDzUxjUsDt6d6QAinr05NcdSobQjYnjklRAFlbnpg1tad4mvLHEbsXQVhI4HFO&#10;DZOO1cMp8uzOuMmd9beKreQhpBg1tQa3p9yoBlUe2a8pZv4QcVDJvX7krBvrVwxVRPTU3TjLc9G1&#10;7UNNFu/mupGOFzXm1ymkzxSyLgSE8CqNylzLnzJWYelVFsZCcgn6U5yqVHzNHZCvTpxsmNWCPLAc&#10;CmSRFR+7arDW8q4XbUbJKDsCGsfeKjWjLqU2kkQcjNRb92dwq1JDIV4BJqNLWZuqVpHY39pG2rKL&#10;Iudymg4x/tVoLp7u2NuDV1fD85h8wRnHrV86vYJumtXIw1uvL+8vSo5pJLjnPy+lapsIVba+c981&#10;e0+wtPPAkX5PeqnanHnscyxlNOyZk6LpNzqN+irGTCp5btXoaWP2eNFi+Rk6EUmnXdtpc4tljUQu&#10;PvYrblhVgGXlW5BFRC2JhzR3MauLlP3ehqaPqKatALO7bZcp91/Wt62u5YJRa3QIYfdftiuESF4Z&#10;wyHbJng12em3kerWwtJyFnQcN616WGqtrle55+Igk7ov3EQdg+cn1qEKcfMOaImkt5jbXHAH3Wqd&#10;o/LGScg9K6WrmKK23HNIRUxTAyOhphHFIZERxTSKkIppFJiIiKjYVK1MaokMiYVAw61O1RsKgtFZ&#10;qhbrVhxULismi0QnrSGnNTD1rN7miCmmlPNJQMQikpx6U2s2AlBpTSEUgE60CjtSVIC4oxRS9aVg&#10;FHSik9qcKVgsKKcBTRTxU2AAKcBxQKdigY3GKMU7FGKAG0mMU8jim0mAn4UhFONJ1pAMIpCMCnHm&#10;kxQNDCKQ04imkZoBjTSGnHim0hWGkU0jNPNNoGMPFJTzTCKEFhMUlOxSYxTYxKQ8U6kplISgilo6&#10;0rjQUlLRRZjsAJHbNJxn0NHQ5HWl607MpIcksiH5WNXIdRlThuRVIUtUrobSZsR6lE45zkVajlRx&#10;kNXO4z3xTklkj6E1SqW3J9muh0gH4ikIrFj1GVGBPSrsWpxn7/WrU09TNwaLw6UozUUdxDJyGANP&#10;MqKPmYD6nFXdPYlpjsGjFU59Z022B86+gTHYyCsq48ceH7fg3yuR2RSaDSNGpL4YtnQYpcVxFx8T&#10;dJjz5MFxLj221l3HxUkIIt9OUehkf/CmkzeOAxEvsnpWKXtXj9x8SdclyI/IiB9EzWVceMNeuRh9&#10;RlA9FOKOU3jlVZ7tI90eRIxl3VR7nFUbjWtMts+df26fVxXg02oXk5Jlupnz/ec1XJJ6kmhRN45Q&#10;vtS/A9suPHXh+3zm98w/9M1JrKuPidpceRBbTyn3wBXk9FVY6I5XQW92eh3HxTnOfs+novu75rKu&#10;PiNrs2fLaGEf7KZ/nXI0UWR0RwWHjtE2bjxXrlznzNRmAPZTj+VZst7dTnMtxK5/2nJpkcE0pxHE&#10;7n0VSa0Lbw1rl4cW2kXsp/2YGP8ASmk+hralT7Iyyc9aK6u1+Gni+7+5osyf9dWVP/QiK2Lb4M+K&#10;pv8AWiyg/wB+bP8A6CDVqnN9DOWNw8d5r7zzyivWbf4Fai2DcazbJ6hImb+eK17f4F6eu03GsXLn&#10;uEjVR/WrVCo+hzyzbCR+1+DPD6K921b4O6DaaBfzWbXcl5Hbu8JeTILgEjgDvjFeE1E6cobm+Fxl&#10;LEpun0CiiioOo9m+BWp5TVtKZuhS5jH/AI638kr2Ovmn4V6r/Zfj6xDNiO7DWz++4fL/AOPBa+lq&#10;9DDyvC3Y+PzmlyYpy/mV/wBAqKaBJ2iZ/wDlk+8fXBH9alqG7Wd7KdLV1S4aNhE7DIVscEjuM1ue&#10;S1dBNJHEhkkdUUdSxwKrRahFcRq9uk0qsMqyxkKR65OBXE+A/F+keJ2FpfMU8R2pZZra7fLFgcl4&#10;uxXjsMrjn1Pa3OrWtrC8gLzlf+WdupkYnOMDHfNUZjUfVJpJgYYLaIMBEzMZHYdyVGAPzNcf4k1E&#10;aJ4mt1u/MvEmty0MaxzSymUMACIol27QcZJ554rtBPezEeVbLEmeWnbnH0FYWt6FJfwW7ajevL5c&#10;hD+T+43o5H7slTkrwM884rSm3zWTtcioopXepzXw01GAeJNbt4EkgtLtjcW0Uw2uu1irKR2YE8js&#10;MZq58UtCbV9OsdTjuILb7D5m57rKrtYD0+bPy4Ax/F7VynhbydB+JSWlvHMloLqS2RJgAyCRSVA5&#10;PAI4Ockda9d8QRQz6FeQzSLGjxN8xOOgJP6A1pK8Kql6CjaVJo8X8AQNbLdLo1vai6u3HnvP5sSo&#10;gHyhZ9rZYk8hR2zWzr9jr9s0N5fDSYrO2lSQrAXvJmkJ2qzNLGQoB9F6/o74fXYttLjitrSWaWOc&#10;xybVALlgeQTzjGMnPFa3jcaq2lGM28y2kjKxbT0E0kTjIG8Nx5RU8sPukdCDV8zcnHYhRSsyjeWs&#10;2q2Mc41W6ikVgrLJcho7hSD8gXeMsCMgHA44FcL4p02+FrbXdrcNqUMBCSTXUrzsu7aVKmUhQCR9&#10;2McAckg13OkPH/ZjWc7m+uZFDpHPIN7ydVZQeEx2IHFR+PbSK/8AC84lWFruBxOoZhkc/PtB6D16&#10;U8PGLT01RNabjJK+jLmiw3raLpUbapaCKK0SKT7CFYSSAfe39vcBe3Brl/G2lyP4u01o7uR0vIwq&#10;vPNJII2U54GTgZ6ADr2710mk3iXujxJp9om2GJA82/EMbAfczySfm7Dt1rB8b2t1HpNjqjXEbXFn&#10;OMpDFhF3dCC2SSDjqMVtBc1LzMZe7Wt0Y/WdKvY47fxHpt2lt4hgTN5G0gX7XEp++enzjGSCAWx0&#10;z11pLyy+Ieg3P9mmOfxBFbqS8P7tZ13ZG4nHcdD90kHFXPDdxZX2lQX4SB784E0oCtJu9Ceq8gnA&#10;AHNc74pgfwp4msvFGi3Nvp015N5F5HOTtlZuWk2gcfKMt6nGBmuaUG4qcdzoVS03Tex28NxdXEUT&#10;uqW0nlgPGU3yI44IbPyjoexpfsPm7jPLPOC24LNISq/RRgDH0o0zxDB4w09r7RrdpbqEBZgTsiY9&#10;13HnOMHp3qK5luordbm91S10u0RwHO5UyP7hkk6HPoO1dMKicbrQ5Z05RlboXDAYIsblihH0RRVa&#10;OWKaLzbcy3S84aFflOP9o4H60slvFDIWdQ8pI+aVi5Hfjdx78U6RJSu+ToB1dsAfieK1Xqcs5xjp&#10;1IyswnIJtIYAvBLGWTd9BhcfiaJbayuImS6eS7RgQyOcIf8AgK4H86rJfW0zukLtO8bbW8mIsqn0&#10;3HApjy3smBbwQw5Iy1yxcgd/lXjPpzV8ncXtJfZVi4r20KhIIPLUAKFRAOOg4rL1GWO3vI7ouiEr&#10;5UokflRg7Tj0zgE/TtVhrOeZWFxeTOrDBjjxEoHoNvP6006fDawSCO2hAf74C/fHv3PHvWtPliyb&#10;yerOF1yVrOE6hZRzYtXheYxx/LbsG3LIoODg9D1ApPE0N1pfjTUZkWKY3KtPHyWMluQGMbDttByM&#10;ZOD3xWpfRpFLcafPOsUpSSG1kdjiaNhlMt1JU5A/CsW51JdU0jT7ma5nF4LBYAwTAE0MhUShzgBw&#10;GGR6VliVy1FK+j/r+vU9DDyTjbcq3ku7WrWYzu7W90EMpKhsk7kf5eOh4I44464p+vzGK7Rrwh7a&#10;8hl3yYw5mwA2SOpbggHuOMVTvLee305I5III3jQssbE5BA+aFT35+cDqN2OQa3PGUGlnwpY3NjqM&#10;013chJZTJLva3kKAgKoAHOWB9BzXDibcmxvRTVW9zofAQspPCfiDSNdMq2un3C3U2GOdu0N1XnIZ&#10;CTjmtg6t4U+yW81h4WvNQSFBcI5tNpRUG4MDKRkjqMcmvL5ddu/CN7Le6d9lgS4hhDs0ZlCYVXDD&#10;nlg2RzwadFoni7xO6Nqd0YYJE85TfS7P3ZP3hDHyDk5568VEIc7bvv2KnNQVuxueJvGGm63aaPf6&#10;fbRaZd2N4buO33q0ojyCS6KMKSVBwSf1rV+Lztbx2GnMiywao3mtdM7FxJEdyBR90Da5zXLJ4Otr&#10;HS3u59QkfUI/NjMXEcXmxlldAvJb7owx67hXolleN4g+F9oqWskskNqImc4VX25jbDHr93n61c1G&#10;KhJa77kxk/eT7EngeyuZvDEjyeSLXVLJDEyk8SBdnIxx/Ca4q9+Jel20aGytri4YgZeUiCP9csfq&#10;BXR/DmCX+zDJ9oMFzY3slu6kl0jikAICg8D5tvT1p0XgrRNIvLwQ6XbvOZn3SXK+czAnIwW4Xgjo&#10;K1pSm5yin5nPWjBU4ykrnn58W+LvEbtDpXmBcYK6fDs46gmRvm/HIrbs/CNxqfhq10y8fyL/AEG+&#10;mjYxsH3JPGJVHqQWKjP1rs90oO07mCgLwAAB2GBVawna28WXaxxqHvtKWVBnlpbWTgY7krIPwWtK&#10;tNwtK/VEUavM3FK2gvgGSbV/hXLarO8T2RmtykbYO5WDj5uoxnFRXVpBLd6XdCMpMl/A7SA5Yq2Y&#10;2BLZyuHGR3x60nw3lXTPGvinQyGFu0i3MO8ELhieOeMnd+OKsatAY7K9siuZot0SqDj5tu+Mgn1+&#10;XB6bsDrWNvdq01vuvmjebf7ua9C75jJEISmFhzGB0AwcYHtx+WKjJZhlV+pxVZ9QF7O8lqjRm6WG&#10;4iLLkKsqgoSM+qsrDtkEUhumuAoDmJZTGV+bJTfueMcdSjqFJ7rwRXTh6jnSjOMd0jmr0+WrJN/1&#10;0/Ai1nU59H0qS6t7U3F87pb2UO3PmXEhwgI9OC3PHy1zumW1nolhbC2v4tQuNQYS/a0QnzHIbdM6&#10;A7vKjYFckAjdx1Na1pb3F7qdzfx/aTBKGsLWNRthwVLSyj0JmyBzxg468Y2seIobOeW6jjsVu7iI&#10;iW6d0EgTYqsgXksuQSOxrKs38cnZdjWmopciV33EuNZj0GO50wwS/wBpI6tLK0g/fTyIQWc46btp&#10;ULn5QBxmsiy8UXctsQXgmF9axR3BlDAQs6NG2Of4sEkDIJPGMVz9xfWNtvmub+4v7tGL+ZGuxSY5&#10;A6El/m74xjpVabW3sgh0e1js5bbzRFLvMkoCt5jAk/L0Y4474zXjVViKl3zWtt6HdBU4qyRt6brO&#10;qzWrWUsss6XUdusyTIZAqYKA4PCjgAn0xWG1iIrmNbuWG3U+XvUsCeUMUqqBnnpj1xTNQv8AVb0X&#10;KyTy+XG00widgidVkUhRgDK9vaqM9ntjnCS7srKkTIuEcjbMBk4xxnGOvSnRXs205X8glaS0Vi/B&#10;fwWsKbpJZpF+zygqojQtHuhOc84KnnjrVV9VeKAiOFVWJFIP3mAhfaPmbPI3ccDihrQ3MjwRwDdI&#10;0gGM/dmjEkfA6AEH86sx2Mu5d6x27TSFds7Dd++i2MCoyc7hkZrrXM3aJm3HqVxYXuoPfFZ4/MtC&#10;6FXBJJDbl249f0zUd5ZfvIgbh3S6jk+dxgAsu5ceo3DAq1aCzh2sn2i4d1hkZYsxIdreXuzkswyM&#10;kcVPPPf2ti9yILWCK2xhVCl/lk5Azk42nIPatlCLpvv9/wDwDPmkp+RSt7R5bmK78qb7NKUd3PGV&#10;kj2TYJ6kNUZjS3iVpp0Zo40ZgvzfMjbGI7dCOKferLO0qyzSTyKbiHezk7ihEsbc+vTjripNy3F8&#10;xRm2POcJkEhZ0Df+hCoiktEU3dXGx2d6VY2llMWSOSBpCMRjy2DYJ6Dg8c1c07R5tS1K1trm8+zQ&#10;XEwRmiG5kVyAD2GQf51e07WTpnh3WYbg7UmEFzGPL8z98h8thgnCjDde2BVdYRG5QyM2wHZ5jEDj&#10;kZA966qNPn5ov/IwqTtZo1/EWh+DLHQbn7Be3FzqkbMzebKw8wLJtdAoGAGU7s9ttZuoWDeHvEtx&#10;bwrJPDLbW1/bjG1ihUA4z/d6ZPXFbt/DALmYW8MaW0+yTEQA/dTLg5x2yeKztbZjpXhDUJ2P2q0M&#10;+i3e5hldjfuyfT7x6+lcs4cjvc1jPnTVun/BN7xzaPe+ENkj2iSXc0E1hEisXllclSAxxz8pJAGO&#10;nNYnjzSP+Eb8RadAJ/Nt4oo2kZV24YkwzH1yThvxroLEx65pPhu6Fq94+kSXUMDZCRibaHTJPXGP&#10;TsKT4sQ3Go6NZ6g0NuqyBXVYizE+fHnLN2xJHxjrntSqt6S+X3BRS1j5X+/f8jF+GhWPVbqxcEyN&#10;beQ5B7JIYyfydPyrqtSMdzotzZTzRJc3Wn4VXb5vPibaOBzk8VwfhBkuvFEAkxsvIWYKMjDtEccg&#10;5OXVcjpzXpdmtvBdRzW8SRILmNxtXafKuI+h74DV6WDblSce39fizzsWlGpzspajKPEWi/uLSST+&#10;0bEjdIAiF3jznLdf3sZPArhPFepSeJIvCjRRi4uE09bSWFXY7ZDuEZYdmO0Hg131m6adokltK0cM&#10;2m3c0aeZIFO0MJowF64wXHSuN8N20EfxUu5bOL7bYW5nY+SwAjAbCOd3QAyBfwzXNVimoX9Pu/zO&#10;ynNx9o4rRq/37/keq6FaR+M/Bml3dxqV7OLu0ltpi74XzCMZKLgfKynH4VxGv201p4Lt9ehhSN1u&#10;rS4i8nhop42McpYY4GQPxxWj8NrrVNPm8R+E45YLc2Ti9hM+ZCilssABwQCOvvVPXbTxA/iHUtIt&#10;o7ZoTNJELi7uCiyfaAHwI0+baSTyOMjnpUUm1zUv0v8A10LnFcqm+nnb0NzVPsl9qbjeqWmoxOu5&#10;jjEdxFvX/wAeB/Gsl9ftLfRp5r27gju3ey1CNR8ubiMCCaIZ7kRg++8muY8P6dqOpzXegXtzJpGn&#10;wRHUpk8oxyyqg2D943KqDux2z0FdZ4f8M+DLfxBFBbi31lTK0NzdSqZo4opIx5O92+XzPMUqCv8A&#10;eYHBxTqYn4e8fx/4cVKj70n0lv5f1cwZfGNpI622lWc18QbiFI4UaQujngDAAyD2zUckXizW7OYS&#10;WsNvbS24kkjkOTOkIwQEQE7gcDDYruR4v0SysXj0nRozJ5LMPurloHIJbHA4BbIOcGrI8X67dzka&#10;VpKRQC4RlkeF2Zo5V4dVHUFjnr6VrKrWlG7Wn3f59TJU6UHZNX+//I4Gz8DTzaFpepeIbvUojPOt&#10;rNZ7PJe3VidhGcsASB26VdtfDulWEQddNt4rmQTIZbg73EyHh1LHjI9BWoJvGN5pOoWvirUrbTFZ&#10;0Onzz+TCEaM7suoJbGMcdeRiqMk3hqzjUv4jsVuluI5xCsEl8hZx+9CmQDljlscY4rOliIQirxvL&#10;7/8AM0rUJzl7raX9enkWZNThJklWSWUrJFfRxxKSqAAK544HbjjrXrXhmwGm+H7W3CFOC5UjBG4l&#10;sYyfWvIdN8R+F9V1zS9Gs7TUNVaeWWIZAgtzE7YJ2DJ2r1xx0zXuSIscaxoAqKAFA7AVlicS6sVH&#10;Y0wmGVKTkOoooriO48c+Oup4j0nSlbqXuZB9PlX+b14zXZ/FTVf7U8fXwVsx2gW2T22j5v8Ax4tX&#10;GV5laXNNs+4y6l7LCwj5X+/UKKKKzO09M+CWnfafFl1fMuUtLYgH0ZyAP0DV77XmXwR0z7N4Vu9Q&#10;ZcPeXOAfVEGB+pavTa9GhG0EfF5tV9pipeWn9fMKKKK2POCiiigAooooAKKKKACiiigAooooAqan&#10;ptrrGm3Gn3sQltp0KOp/mPQjqDXy/wCLvC934S12XT7jLxH54JsYEqdj9exHrX1XXO+MvCdr4v0N&#10;7KbalymXtp8cxv8A4HoR/gKxrUudabnp5bjnhqlpfC9/8z5Yoq3qem3ej6lPp99C0VzA211P8x6g&#10;9QaqV5x9immrrYkt7ia0uY7i3laKaJg6OhwVI6EGvo/4eePIfF2neRcskerW6/voxx5g/vqPT1HY&#10;/UV82Va07UbvSdQhvrGZobmFtyOvb/EdsVrSqOD8jix2CjiqdtpLZn1/RXJ+BfHNn4x03+GHUoVH&#10;2i3z/wCPL6qf06ehPWV6MZKSuj4yrSnSm4TVmgrM1zQbDxBY/Zb+EOoO6N8fNG3qDWnRTMzyW805&#10;PDl+LS7VRuyYW28Sj29/UVNp+i2VzNdyy2aIs4xuC4avR9U0my1mya0voRJGTuU9GRuzKexHrXNt&#10;o1zpaBHkM8Q4WXGDj/aHrVJkaxakivolhp2iwCKFy3mN/Gc10MTwltu1c/SsiGxgfYSPmU5BrVgt&#10;0SczDOWHSmyqk1Nucm22cJfaveaV4z1kW53CGzWSGJvuBs12djqd/baJZzajskvbnGETgAntXFXd&#10;h/anxK1KyMhj8+wC7h25rqxajSvDKW+qXnmm3HyT9CMdD9a0lblRlFNysjQ1XX4tE0lrzUdsLDgK&#10;DnJ7V4L4n8TXPiPUWnlYiFT+7jz0FL4n8RXes3jRPdvPbRt8m6udd8V5uIxHKmkfpGQ5NHCQVar8&#10;b/Bf5iyzMwwTxVKWXOcUssmeBUMNvNe3CQQIWdjjivNu5Pmmz1sRXSVkJBBNe3CwQKWdjxivXvB3&#10;g+LTYFmmUNK3JY03wd4Oi06FZplzKRksa7bIRQFGB2r5fNc09p+5ovT8z5jF4tzfLFilgq4XgCoH&#10;Yk4FKzZOB1qndXQgUqvLmvDhBt6HBtuF5drbrsXBc1HY2RObmf6jNQ2+ny3Ewnl/AGtWeNvs5A44&#10;raTUFyxfqZ3u9TMvrwIrMTtRa8f8XeOZ553tLJ9qDgsO9d/4teWLQrkx/e2mvAZcs7E9Sea+q4fy&#10;+lVvVmr2PNxNV3shZZ5ZnLSSMxPqaYeRSDilr7NJJWRwjFByc0+O5khcNG7KR6GjNMbg5oaTVmM7&#10;3wv8QLuxnSC9cyRHjOeRXtOj6jDewpNGwZWGQa+Wwc1658MdTlltWhdiVjPFfJZ/lVJU3Xpq3c6K&#10;FVpnsbIssW08g1zM4OmakOP3bnp2robaTdGMmsXxOQLVZR1WvjcNf2nI9mepLa4y9iazlS7h4Ruo&#10;Fbtnci5gSQHqOazYE+16IA3JC8ZqppN4bdXhIyR0q5x9pBrrESdmaV5HM8y+W+BnmpJYD5QJ+8Kz&#10;pZ5VfzdxAPr2p0Or7jh/u9Oe9T7OdlboNSRbik28GpXUHkVENsnzJ09qej/wnrUPe5opFS7tkuIy&#10;COawJLZrWXviuqePI3Cqk0Cyg7hzW9Gty6dDVSMqB8gYNXo26c1VktWhbK9KdG+OD1rWVpaobReD&#10;cVJEpkYelVA/Fatig2A9zXPU91XE9CQKI1xUTyVNODmp9N0eXUHDPlIAeW9fYUYXD1MTUUKau2Dn&#10;GEeeTK9hYTalPsjGEH3nPRRXZ2dnDZQCKFcAdT3J9TTre2itYVihQKg7Cpa/RMrymngo8z1m93+i&#10;/rU8bE4qVZ2WiCiiq2oaha6XYTX17OkFtCu55GPAH9T7V65ypNuyGarqlnoumz6hfzLFbQruZj+g&#10;HqT0Ar5m8Z+MLzxhrBupsx2seVtrfPEa+p9WPc/4Vb8eeOrrxhqO1N0OmQMfIgJ5P+23+0f06epP&#10;IVwVq3O7LY+tyzLlh17Sp8T/AA/4IUUUVznrhXtfwi8C+QieJdTi/euP9CiYfdU/8tCPU9vbnuK5&#10;b4ZeAm8S341LUIiNJtn6Ef69x/CP9kd/y+n0MqhVCqAFAwAB0rrw9K/vs+fzfMOVPD03r1/y/wAx&#10;aKKK7D5oKKKKACiiigAooooAKKKKACiiigAooooAKKKKACiiigAooooAKKKKACiiigAooooAKKKK&#10;ACiiigAooooAKKKKACiiigAooooAKKKKACiiigAooooA+Ycgg+tQyNs6UoJJpJOVryYtXFKJVf5+&#10;tNSMDqKfjBpSa0lJWMbtE0CZ7cVZdQFPFQw8YqywytedUqanRBXRnuSGrSsQCo4qmYiz1q2MGAKw&#10;nO8TqpoW4t8pnaKyJ4iO3Sunki/d1jXaAE1nBaXOj2lkZIGDU8TYxTGX5qcg+avSorQ4K1S7LitV&#10;mI5WqqDNW4VxmtKk2jKGpNt44qMhsGrK/dpCAO1czmnudMY6FdQRR5uH61M2McCqzrXFVSLRMJQa&#10;QnPJqJOKlAzWUZ8oajWAZgQMClVMGlQVOiE9q6Y1fMhoi2nHNQyYB4HNWytV5VxXXSrakSiVwoAo&#10;8sZpGPcUoJxWsqyW6JipN6sbIzqp2cEdK0dH1SRP3U4yp4rOJzxipohgjA5rnliIt6KxTvc1tV0i&#10;C9tzPbDEncCudjV4ZRDIhDA9a6C1uJYnUlsr3FWL60ivY/OjAEg9KxlieeLgxRtzXW5nzwGS1XPU&#10;dDWt4f1cYFldH5v4SapwBms2ik++OlYk25ZuCQynORXHg60qc2dN7nokkOGy3XsafHuikV0Yq6ng&#10;jvWRoGtJqUPkzHEkYwua2ypUjNe7FKXvxJbujqLK6i1a08mXi4UcNViONwTE69Oh9a5SGSS3lWWM&#10;4xXXWF9HfwK3AkA5rvp1FJWZzyViuylWYelMyMVfkjByT1NUnQrmm0JMj60w0E4NITk1JaI2qNql&#10;PSo2FQwIjUbVI1RmoZSIXHWoHqeQ1A3Ss2aIhammnNTCe1ZM0Q0mig0VIxM0lFJUDA0ZFJSVAWFo&#10;oopAFLSUoGaLgLSgUAU4DFILAKeKaKeBSHYUUoNIBQKQWHZpM0UYoHYM02nYpMUAJRS0negBtJ1p&#10;TQDSAaRTSMU4mm0hDTTaeRzTTT0AaRTcc0/vTTRoMaRTSKeaaaYDPakpfwoqRoSkNLSEgd8U0OIY&#10;oxUMl7bQj95cRL9WFUZvEekwZ3XiE+i807M1jTnL4UzU6UVzc3jXTI+EEsh9lxVCXx4oz5Nmfq7V&#10;XJJ9Dojg68vsnZmgV57N431F8+XHFH+GaoS+J9Xmzm7ZQf7oxVKlK2pvHLqr3sj1EkLySAPeoZb+&#10;0hH7y5iX6uK8ml1C8m/1lzK31Y1XLMxySSfc1apeZvHLP5pHqc3ibSIc7rxG/wB3mqEvjfTI8+Ws&#10;0n/AcV52qs33VJ+gq3BpGpXOPIsLqTPTbEx/pVKkjVZfRjrJnUzePuohsvxdqz5vG2pP/q1ijHsu&#10;abb+AvFV1tMeh3mD0LJtH61r2/wi8XT4LWcMQPeSdf5CrWH7RD/Yqe7X3nOS+KNYl63si/7vFUpt&#10;Svrg5mu5n/3nNejW3wP1yQj7RqFlCPbcx/lWvbfAlAf9K1xiP+mUGP5mtVh59EQ8wwNPaS+S/wCA&#10;eMlixySSfc0le/WvwS8PRf8AHxd30/8AwNV/kK1rX4UeELYc6c0x9ZZmP8iK0WGmZyzvDLa7+R81&#10;0qI0jbUUs3oBmvqq28E+GLQDydCsQR3aEMfzNa0On2dsoWC0giA7JGB/KqWFfVnPLPofZg/vPk+3&#10;0DWLogQaXeSZ6bYG/wAK1rf4eeLLkgJolyoPdwFH6mvqIAAYAwKKtYWPVnPLPqr+GCPnO1+D/iy4&#10;P7yC3gHrJMP6ZrXtfgbq8nNzqlpF7KrN/hXutFWsNA55Z1intZfI8htvgVagf6VrUzH/AKZxAD9T&#10;WvbfBbwzEB50t7Mf+ugX+Qr0eiqVGmuhzyzLFy3mzj7f4X+ELfH/ABKVkI7ySMf61r2/hLw9aEGH&#10;RbFSOh8lSf1rZoq1CK2RzyxNaXxTb+bIYrS2gx5NvFHjpsQD+VTUUVRk23uFFFFAgooooADzXyZ4&#10;o0v+xfFGpadjCwXDKg/2M5X9CK+s68F+NukfZPE1pqaLhL2Dax9XTg/+OlfyrmxMbxv2PayOty13&#10;B/aX4r+meYUUUVwn1ZLbXElpdQ3MLbZYXWRG9GByDX11pl/HqmlWl/D/AKu5hSVfYMAcfrXyBX0L&#10;8G9Z/tHwabF2zLp8pjx32N8yn8yw/CunCytJo8PPaPNSjUXR/meiUUUV3Hyx8yfFTS7nw98Qruaz&#10;ka1jvcXUUsXD7j94huo+YHpXuXgDW5de8DaXqVyym5ljKzsqhd0isVZsDAGSM4965f426It34dtd&#10;YWDzZLCUCRckBo245I5xkD86z/gnPBqHh3UNPl8w/Y7wSCMOQmyReOB1yyv146V0yinSUkc7bU2j&#10;1Z7+2QhTMrMRkKnzE/gOaz764mureYR2LqIyCJLj5Fb3AGW/MCtC3ht7OFILaFIY1GFjiQKAPYCo&#10;L2+tLeNluJ4492ExnJy3A4HPWsoPlaYpvmVjxrxUZ9N8XrfF1DsEug0K7fuMMrznJAzz15r3FVhu&#10;IVlCBhIgIJHYj/69eCeJ/Emj67rFvaWn2mQ2jSwXTsBGrH7pCEnr7kV674GvX1PwVpc0k26RYhHJ&#10;t4+ZDtIOfpXRitUpIjC31UjzXSY5tL+It1A1pdSK4eRRHAzkLnllGM7dwxkEZPrXeTXqX4niWKfy&#10;nZomlnHlADo2Ack4+mPeuD8WTnQfiZDc2GtWunTJ5aNC8clwfKIbLvgdTk4XOTjJxU83ijWbrath&#10;bbrlY3lNxdwHdIqfefyR8q8N0JJ54rVK8nO2jXoZVPhUb6oj8LWOlm71G3vbjVorq3u5Uis1RlQo&#10;GwCzqMyLypJJx8wrp763tDpOpRqLVFEflzRwkNIrN93KgE89ckjgZrzz+0da8RaiNNtU1G+muGaN&#10;XKtBaK2zBORgY2jtngDFdN4R+FbaS4T7QXDNEL5Fd44pFUlgQfvM3I44XGamc3SvaV/xsNQVRrmu&#10;jm/DPiJPDiNb6pLHDp+5lkz+8bcB2Ck8/XGK2rq9vvFPhW7itNKt7kSGeJJJFdCXXlDHEQSzbGHz&#10;kqoJz2rqIvhiom06Y3GnwmHEl6iackhupt2TIXY5UkDBGMcmp/EWhoxtbC68RattvZfJ8iEjMoYk&#10;uHIUnGOOoAHrUe2T0joaOk170lc4LwlrmtW8M8Oq/wBnaZZafGbOCO4iTbJOuMg7PnkIH904OTnm&#10;l1LxXoNxDLpcWi2F1tlS5E1wjxRiQMSSVZi5HoMqDk/SvQYPh14dgiWG30OMQptIe5nc5BzkbQe3&#10;HXg1S8SeHPB8tgi3X9lMthbOsNsrKu3dj+EHJ53Ee5qY1oJ2tf8ArsVKnO1zzHQNQfR71vEGmXkS&#10;WVtNtvERm2MpBw4HJbk7T6HB6V6hrM2n+JrHTdcs9Nj1S3tZGkl4BSNiuC4DffxnoB8wHWub0SbS&#10;tN8VRta24Om3dtIkscVmUj5G7ywCOW6fKOOtWfDki+CPF81jEph8PaqfNs4bk7ZEbo0eD/CmS3+7&#10;jk1VROE+eK0IhJNcrepNpum61otqkenXf23TmzusEYlSDkkxucshyc4XkHHynrWzaQ2V6iyQQSTy&#10;AbjDcndMgHfaSQw/2lz+YpbpJLLVpV06GUQyBJCxQCCRDyM5PJH+zyOKsNcPf7YXlSxvg29fLXzH&#10;I7+WxwGJHcfMOBg1s3KmuelszFRhV9yp8QiXEboWJ3oOuRgL/h+NQy6jah9se2Rz0WMF/wCVQ38d&#10;mV/4mkZlYR7ftcpMgZR13qMBuD1ADAdRU8ElqIIhFJH9nYYiNuQYXA4+Qjg49OorWlVhU237GNWh&#10;Kn6FJru+ln2JbeXEUyJJnxz/AHSi5IP1IqOS2uLhGSa7nQNxi2PlY/Hlv1rV325OA249gOagmvbO&#10;Btkkyox5EY+Zj74GTXQpW2Rhy3OU1rTxDbrBDttrm3IudOvGXc0TKQCCTksRwcdxzWZdWo1Hw7q8&#10;Mojt7iz1OG7mjDD92ZV2ORjjDOVOOmDXVaxtvLFJI7OVkADiSXCBSDnJB5x2PHQ1zenWl0vivXdC&#10;lCT/ANpaW6xHG0vLGAyIc8cZ4IHI5FZYr36alb+l/X3nXhdHa+pR024tNR05baVohcRxeWVlJY71&#10;+6AfUDep75A7Gt/TIk1j4KS2yIXutOmkjBjxlyrdCegyr461w0sVrL/Z2oOxEN1FHFePJhtr5A83&#10;B5IzgsB6GvQfh4oubnxb4eWf5Z4w0UqrhQSpRmC/72Dx7Vx1W5U7PdW+7+rHZFWqKXc81tLeLUBp&#10;EN6vk2l1drFISxGIzLsbkdMZIIOPyr1vW7FIfEM9m0sotFSMrFE20LGExhtuCR8uBkmvIricnSQF&#10;JE1zFJJdJICDDMsoOFHqWVse2a9bM7XUVpqQ5fVrSBkLvkjcMc5+6Mt370YNqMkntqicVeztu/8A&#10;hikkMcFxfLAipbfbEnHdljuI1Mhx1xuVjntjFW/hpdRx6BrWiXD4ks7xkj3nqrj5QPqUY496xr3V&#10;UR49jq51Oz+yRAqRueNvNXP90Hc6MeoJHYVa8KXq6Z8QpreF5nXVLQvLNOyjdIg3r8o6YXere5BF&#10;XV+BxXR3RFOKTi31ViDwfvg8bazYK5UPZs8cLtgPIj7kYj1GR+FdfrkqLqLXCSFo5Ylk/d/NkgDc&#10;AB1O0qcdcZNclc3X9hfEC0adw9qZ4gu4gs+RsDlupwHHscjjjNdFrq2+k29gk89vCLeV0QTzAbEE&#10;uU4P/TPpU0ZctVdE1b7v6QpxUqTXbUrtOomVTyoOHIOQD6DHX5SrA5wRkcGuIPiW8m8S2CXUNrbm&#10;z1FE82JCGi52SYbOdjDOQeo4qe48c6BawJ9muZ7xoVKstvEVUEKyklm/2SrA89K4yfU4tXbUL0K8&#10;Mcz+Y8MTeY67SN7K3AYk5IHr+ddrlSneN7nPCEo62seraNfCHxzGjvKLfUdLjaRef9bFKYFC919c&#10;1P4n1HStO1u8WbULSCRlJVXkyc5R8YGcZcGuB1i71m8sL/UZll+xyXFwGmVhHmKWKN4OAdwCOuWG&#10;eN3epbn4YXFnp6ahf65E7XqidY7NNqtuZNxDMRkgMSpxyTzxXBTnOFTmS1eh1yUJw5W9C0/jHRbE&#10;W8ULXd0Iw8asqCJGBuDJGcvzhfu9KxLj4jXs8qf2daWtorupTcDM65kYr8zYGQ/HTpW/YeH/AAzZ&#10;zzm3sFvmgMUn70G43RtK0cgxwvXY3faTmsfxm17calpVg1mtsHtGFsjKihnyMO5AwmWQjBPbPU1n&#10;CdSnTcIfZdreb1/4YUuSUlKS3X5aHOS3Ov6lp1vLd3N1JY3F0YE3zny/OdSzgqOAQSGIxjmsyK2N&#10;zJCkhKrKYlOAAdrq0bkHsBIorr9W0xvDdjqeiajqFt9tl+z39oUJkEUyMWZG4yrbC3PcYrFmewgi&#10;nkEc064mWP7QfLRFx56JgcknJKnvXPKVVrY3aitihFAJ5LdpEGZTFvOORvjaJhj2ZQamt0ldLaTy&#10;VjiCQlyy7QykGGY5PUsQM4qw8twiyR20dtasyzeWUUbt2xZkJY54YZwOmeeKiuHju5LmJZJGSSO5&#10;8pidzFNizwjB6YZWHrjNS4wkmpvUV3fQYpSNo2mcb2MRZVGRuBMTAE9QF2irCXDxxB47OMR+Sqsj&#10;DdtRZvKdAD/FyD64qBo3uvMCJjzWlEfH3TNEJ1wPTcp596tLb3V0iQlAEuHldVRgFUzw5TGeeJFP&#10;58Vi6kaTTja/m+hTXMtSrNc3dvbG3mJXyEaMiH5ULwzYfpwfkIqq8YiSaNPvpHLGjA7juikEqn8E&#10;JGae6wySIWWRElaInzcg7ZYtr8Ht5i9altpAyQyShhHugmlyONpBgmP/AKDxXam5JO5i9NhkhAvT&#10;9nTannypHkdElUSxjH/fRArZubITwR3EZF0rAfuyAFlBG0jj8/rzWBvaGAea4aSOJD8uTh4JNpz2&#10;/wBWeta0V3NFE1tDIY0hMkXTP+0pAHT5f5124Zq0ovqc9aMtJIfqWirZ6Bb+JLK6e8083MMUzONs&#10;lrOg2lG/vKVb7w7joM1jlXt02JyYYni9NzQybkOfdTW3o880C6lbOG/s+5cCWKVC0LwuMq2B1ZOc&#10;GqV/pU1lJJcSwz/ZVuISsknzcOmwhiOPu4YHvXPKLjqtvyNlKL06l2yt7XVNWtrKYy+Reym2ZoyA&#10;R5q/L8zcfexVrXrNrfU4Jf3MaXFpFIu2TzCCuYnUsMAtuQk46Vz4Z7WBSRtZYdhBPPmRN1+u2tZt&#10;lz4aljjV3Om6pJgovy+TcoHUs3Yh0wP941uptVE77/0jJQTi1/Xmd74P8P6b4h8M6dcX32iecGXT&#10;pEaQrEGQ74uFxjjaPfJrG8WaSkNl480lY0R7SS01u1VBwpKgSAewy1Wfh5eXpsNasbeVIpk8jUoA&#10;V38qwVzjIH93vWtqml3Vp8TbCPVZ/O07WIrjS4Zc7GeJk3YIXjCliBnrmuesv3klf0/M6KTSgpf1&#10;5nPeG9Wsb7w5r0C38dpPEbbU7R5MjDr97+i8VpT6xFqfhi50SeAjUFtpRa3Fug8i6RHEyFHJA/hP&#10;Qc5OKqfBXSzJr2o290ZI7yytZrKQA9t4Ug59OMYx0roE0qFprnSNfv7JENrHPDEtypnspYMq7gDP&#10;DRgMcj2IqXK8Xf1FGDTVul0eRaPdtp19ZXls5T7JdkB2HQZEi/L3GOx6165d2Mg+1I000yRedabQ&#10;2xEeM+bFlUxnKngc15zqljbHUr+1tWL6gsjAxIpAuPKYhZVH8O5cfLXoNrqF2+jR6pb6ZBJE1tbT&#10;yS3l022SQYhJWOMZDZ65PauihUUN9bnNWg5ve1u5IklppOs6lcpbKpl0+PUUWOIO4ERHmBVJ5ykh&#10;HWuS+HDwDxZrVtdRMLXVLdwjRf6pP4yu/scpgCtrXl1TRtPnvZLmOQWjNYyQ2Nntitlw2SsjFmO5&#10;WwQcAkAdhWDoM0nh/wAJ6VOuqhblNXE01kspRprZiVZWBHJAG7js5rOo5SlorGtNKMUr3f8Al/Vj&#10;rnvLTTfiP4b16w0m4tbPUg9lcOYCiy+YoMS5JIZt6tzwMYrU8Sajc2q2Jf8As/TGjBFu+ob5pPMg&#10;ckBUjzjKHP3jngAV514r8Q6BqLW0miS3TSafN9qtpVhdlaJZBtA3MTlTnPTjPFbt94p8a6tcPc22&#10;m2+kWqTtM8sjEgb4/LSVs9Yz/eX7pwayle97myt8L0/r/hhTqMSfEnSzdan9pe5ka0ubdNPa0iWC&#10;5QsPmclid/OGPU8Y5qta3elaPaRXMsDQzwW0wRNUvPMdLm3mUwllUAIMhwFHUnHvXLW+m3uqaH9p&#10;tL95r6AENpcVvsKCHJkUOSNx6ttXJ5z611Y8HeGNMspNQiil1GGK3tdQHnuWeWykfEisBgEqQSD7&#10;Cp93a5XvPVodd/EG0tdUlj0oCUNduYltNOSPczJ+8TEgZgxOOcYNZM2u+KNUiSCO0uvKeERv9uu3&#10;+fByflyAHXsAvrxXQX1s+k2dpbWemSXd5KbnTLiCz2xjzoW3xSM/ADbCvPU1h6rr+p2krXskmn6c&#10;11LHNGsH+mS71UoMlfkXPOQ1dUFT5VKX5f5nLNzU+VL8f0RmP4f1C/1yKzvr1PtGpxTSobWIBLgb&#10;CyFSQo6gL061Fqtl4d0qKwZhdTzz26XbFzuV12jDqPlUMrblxg9DUUGsb7zTtWtLnULySxlWVftI&#10;WNURH+4qLwATvJwTwK2/E9hHI1uLZVkjtL5oVmVcItpIfORSx/h+Z+B6e4qJd47Fp9JHV/CHTba4&#10;12W/tLK8soba3G472EVxJJ1IBAyOM4HAIr2iuV+Hlj9j8JW8nlyRLcs08cTvu8tGOVAPofvf8Crq&#10;q5py5pXOqlHlikFVdTvo9L0q7v5v9XbQvK3uFBOP0q1Xnfxk1n+zvBosUbEuoSiPHfYvzMfzCj8a&#10;ynLli2deGoutWjT7s+f7q4kvLua5mbdLM7SOfVicn+dRUUV5R98lbRBRRW/4J0j+3PGWl2JXdG0w&#10;eUf7C/M36Aj8aaV3YmpNQg5vZan0h4R0r+xfCWl6eV2vFbr5g/2z8zf+PE1tUUV6qVlY/Ppzc5OT&#10;3YUUUUyQooooAKKKKACiiigAooooAKKKKACiiigDhviN4Cj8Wad9qtFVNWt1/dN0Eq/3GP8AI9j9&#10;a+c54JbaeSCeNo5Y2KujjBUjqCK+xa84+Jfw6XxFA2raVGq6rGvzoOBcKO3+8Ox79PTHNXo83vR3&#10;PcyrMvZP2NV+70fb/gHz7RTpI3ikaORWR1JVlYYII6gim1wn1Jb0zU7zRtRhv7CdoLmFso6/yPqD&#10;6V9H+BfHtl4wsdjbYNTiX99b56/7Seq/y/In5lqeyvbrTbyK8s53guIm3JIhwQa1pVXB+RwY7AQx&#10;Ue0lsz7CorgPAPxKtfE8aWGoFLfV1GMdEn919D6r+Xt39ehGSkro+Or0KlCbhUVmFIyhlKsAQeoN&#10;LRVGRlz6Z5bGSAfL3T0+lMRucd616q3dilyMh2jk/vL3+tO5Dj2PN5LyKw+LE0srbVNl1P1rj/HH&#10;jKbWbt7S3crbIcEg9au/EUX+mXnlTWzqH+5dY4YegP8ASvOJJCe3FcmMxKj7kNz7jh7J6cILF1dW&#10;9v8AMc0uBxVeSXggdaa0hpsUUtzMsEKlpHOBXmb6yPo61ey0EihlurhYIVLSMccV6x4N8Hx6fCJ5&#10;13Snliaj8HeD0soxcXC7pW5JI6V3oCRKFUYFfMZrmnP+5ovTqfNY3GOT5IBgIgVRgVCzZOBQ7knA&#10;qrdXIt0IHLGvCjFtnnbbiXdytumBy5qKxs2uH86XpniksrNrqQTS9OuK21UKoVRgCrnNU1yx3M3q&#10;KFAAAAAFR3HERxUlQSTBspiueKdxnGeKif7HuAF3Eg8YrwC4ikEr5jYcntX1Hc6dHMjeYMr3rkpP&#10;DWn3VyypbrjPJxX1eTZtTwkJRkr3PNr0W3oeAFCG54pGYrXtGsfDe3mVmhXY30rirz4e6jEx8pS4&#10;+lfU0M5wdZXUrepyOnJPY40fMtKBgc10o8D6xnHkN+Valh8NdQuCDL8gz3raeZYWCu5oFTk+hxUE&#10;ElxKscSlmJwMV7b4A8Nvp9iHlUh35PtU3h7wDaaY4d0DuO5Fd/a2yQooUAAV8nnWeRrx9lS2Oqhh&#10;3e7GGB1iAXIzXP6+XZY7cnliK6mWUQxlmOABXLojapq+/kopr57Ct3c3sjumuhu2SCHSsN/drM0h&#10;Flu5CVyM1e1W4W1s/KB+YjAqPQoCsJkYcmpTapym+o+pfnsUmQrjA9KzLnRyduw9K3CQBk8VSnv1&#10;RwBzWNKpUT90bS6klpa+TbhG5NNlgKnIp8d7G4HPNTMylc5GMVLclK7GikshHDUrKHGR1qJ7iN5C&#10;gHIo+aMeorWw0yOQdiKpSw45WtA7XHNV5UYDjkVrCVjSMikrEEZrasJcqo7+lVLHS7rU5dkEZIH3&#10;nPCr9TXb6ToVvpaBv9bP3cjp9B2r1cJlFbHbaR7/AOXcyr4mFNWerIrPSBIBJdLgdQn+NbKqFUKo&#10;AA4AFLRX22Ay6hgafJSXq+rPGqVZVHeQUUVleIPEWm+GdMe+1KcRoOEQcvI391R3P+TXa2krsmMZ&#10;TkoxV2y1qeqWejafNf386wW0Qyzt/IepPpXzj478e3njC+8tN0GlwtmG3zyx/vv6n+X5k1fGPjbU&#10;fGGoeZcEw2cZPkWqn5UHqfVvf8sVzNcNatz6LY+sy7LFh17SprL8v+CFFFFc564V1fgTwVc+MdW2&#10;HdFp8BBuZwOg/ur/ALR/Tr9a3g/whf8Ai/Vha2wMdvHg3FwR8sa/1J7D+ma+mNF0ax0DSodO0+ER&#10;wRD8WPdmPcmt6NHnd3seTmeYrDx9nT+N/gT2NjbaZYw2VnCsNvCgSNFHAFWKKK9A+Rbbd2FFFFAg&#10;ooooAKKKKACiiigAooooAKKKKACiiigAooooAKKKKACiiigAooooAKKKKACiiigAooooAKKKKACi&#10;iigAooooAKKKKACiiigAooooAKKKKACiiigD5XD0ySQ0m0ikZc14EJ3N3aw1Dk04/eqI8UoettWc&#10;s7F6Hkcda0YosrWZaEM1b9rGGArycW3FnTSjoVltvm6Vo2sO3rVhbZRzU6RhVrnpTu9ToirFecAJ&#10;xWNcrljWzc9DWVcLxXZT3MpO+hjTDBNRxnk1YuE5qFVwa9OmtDjqLUtxHgVejHArNRsVehfIFRUR&#10;VMuIMinGPJoh5qfAGK8+rJo7IlZkwKgYDPSrrrmqrgA1yudytENC09RUJfHepY5AazdxXROkWelT&#10;rHgUyFh0qZSOaakIruTk8VTlyevNXpOpqpIpNbQqWJkVJPakTODUrR0qx4q5VbolaEDKetWrVcnm&#10;nLED1pwURniud1L6Gcy3uROvSmrefZpOuVNUZZs9arS3C7Tk89q6sPRcmjGMrPU6GNo7nLxkbsdK&#10;wL3clw+Rg03R7w29385O0mtnVbIOBMo4YZrKvTVGr5M6efS5z0Ek1vOs0BIZW3HFeiaPq8Wr2auC&#10;BJ3XvXCCPa3tU1vePpd8tzH9w4DCvQw1fVRJjK7PRuQcdqmt7mW0lDoeAeRVOyvI7+2S4gOQRyKs&#10;da9W6vdGj7HY29yl7AsinBxytJJGDnFcxZ3sljKDn5D2rqYpUuYVkQ9RzW0ZcyszKV0zOkTaTxUB&#10;O2tKVeoI5qhNGVNKSBMiLU0nNNfg00tWTLQMc1G3SlZqYTxUNlJEb1A3epnbNQMaiRoiJqjzT2qM&#10;isGaIDSZozSGlcdhDSUppCakYlFITRnmkxi0vekFFSAtKOtNp3vUiH96UU3PIp3emMcOKdmkFOGK&#10;kBaMUdaKTAXpRSUtABRiiigYhpDS0hpANIpOtMlureEZknjQf7TAVnT+I9It877+Hj+6c/yppMqN&#10;OcvhVzTIpuK5yfx1o0WdjyyH/ZSsyf4iwDIhsnb3ZsVXs5PobxwVeW0TtSKQivOZviDqEhxDbQp6&#10;dSaqN4l8R3rbYjLk9ooj/SmqMmbLLK32rI9PPTJqCW7tocmSeJQPVhXnSaR4y1Q4Wy1OXP8AsMKt&#10;wfDLxlennTJF/wCu0qr/ADNaLCzY/qNKP8SqkdTP4i0mD797ET6Kc1nT+NdJj+4ZJCPRcUy1+Cvi&#10;abHnS2Nv/vylv/QQa17b4E3Jx9q1yJfURQlv5kVssHLsHLl8PiqX/ryRzM3j2IE+TZsf95sVQm8c&#10;3758qGFPwzXplv8AA3SEwbjVbyX1Cqqj+ta9v8HvCUBBaC6mP/TSc/0xWiwT7B9by2Gyb/rzPDJv&#10;FWrzcfaio9FAFUZdSvpz+8upmz/tGvpi3+HnhK1IMeh2xI/v5f8AmTWtb6FpFoQbfS7OIj+5Ao/p&#10;WqwYv7Zw8P4dP8l/mfKEVjf3f+qtbmbP9yNmrTtvBfiW7AMOiXrA9zEV/nX1UkaRjCIqj2GKdVrC&#10;rqzOWfT+zBfefNVv8KfF9wAf7OWIH/npKo/rWvb/AAS8QyAGa6sofUbi38hXv1FWsNAwlneJe1l8&#10;jxi3+BMmR9p1tcdxHD/ia17b4H6HGQZ9QvZvUDav9K9Qoq1Qproc8s0xcvt/kcNbfCPwjbHLWU03&#10;/XWYn+WK2LbwJ4WtP9VodmP95N38810NFUqcVsjnli68vim/vZTg0jTbYAQafaxgf3IVH9KtqoUY&#10;UAD0ApaKuxg5N7sKKKKBBRRRQAUUUUAFFFFABRRRQAUUUUAFFFFABRRRQAUUUUAFFFFABRRRQAVw&#10;fxd0b+1PA81wi5msJFuFwOdvRh+Rz/wGu8qK6tory0mtZ13QzRtG6+qkYI/I1M480WjbD1XRqxqL&#10;oz47oq7rGmy6PrN5p03+stpmiJ9cHg/iOapV5T0PvotSSaCvQPg/rf8AZfjNbOR8QahGYTk8bxyp&#10;/Qj/AIFXn9S2tzLZ3cN1A5SaF1kRh2YHIP51UJcskzLEUVWpSpvqj7Eoqhoeqxa5odlqcGNlzEsm&#10;B/Ce4/A5H4Vfr1U76nwMouLcXuilq+mw6xo93p04HlXMTRnjpkcH8DzXzd4S8Xw/DXxDq1vew3dw&#10;7Zt5oYVUAPG3yt8x5/iH0NfT1eMfEb4ZWmreNINTk1uDSoNSKQKDbNK8tzyAoAIHKjqT1BrSM2ou&#10;PRmcoJu5z2qfHae5jX7LoBRkJANzfsY2H+1Girn86z7D4k+P/EGoQ6boENjazyKQkVnaLwo5JLSl&#10;sAepNei+D/hXaaNFI9zo9nPc/MiXWot57+zCIZjUdwASexauJ8I6XDo3jHTJBC8c0V2bGcF8hg26&#10;I/XJOfyqoQ507dDOclBpPqdHo3wgvbu9bUPEniFGurlvOkSwUAyMf4i5H0+6BW78H72f+yNT0q4T&#10;E1lfSb1xjy93OMdc5z2rK8Wave6Rqg06C81CGFYIjFGjrDEFXK/exux8ozz3qH4XakP+EyvgpQrq&#10;MBchXLZkVsk5PXh+Sec4qrSdNtvQlSiqiSR6rPbWiky3BhjkBEpkUBTx3z19vpxVW61zS/ss2Tcu&#10;roc+Tayszjp8uF+bqORVDx1q19oWgDU9Os1u76KZEgg8t5GkLHBUBe555PArh734g+KrbTP7Un8M&#10;zqVi/wBKtbqxdIrcZwzCYtlgRjgL71iotmzaR3uo6na2qafe3enXcPkShYi7xosZcFNz4fhcE+uP&#10;SuRf4sabYm8e6vdNtCWJihieS9kZhkHcIwAmcDAJ964CO71vxvd3d0i2jPbFEuJZ2WCFAQfLUAkn&#10;GAfu9fxp8fw7ury6e4uNW08OM7/sFrJckle3O0H061vHDtowddJ7HTeH/i5fXur2UOsw2yx3dykC&#10;yW8hijiQ9HKtkklto5OAM+9dT4q1BrbXNgvNUMUMaD7Np0MoKluhdlGGz0A7Y59a8j1fwNqemX8k&#10;6TQXEUkE06SRDywvlruKGPnD4yQqkjjrwa9kljt9Ut7LWGlnnTUoFlWN3wkfyA8KMep65q1Sh7RI&#10;idaXs2zJEGlXEsYmWVrrygJEuZTJM7Dqdqs3XirItI7dhc2WkwJLtCb5yIsKD6AFuOT2q2JxbxlY&#10;o4owBj5UAyPwqEEuvmtnYOdzHA/M8V3RgoryPJnOU5XZl+JFebTUmkupEW3uopQIMx4BOwndktwH&#10;znNRa/4fg1Dw7LHaRqt5bBbi0mYbnEierHJO4Aj3q5qMtvd2F7Yq3mSTW8keyFTI2SCBjHGc4puj&#10;alLe6RZXK2hjVoxxcPggdPurk+vpTnG6cbGsLxSfY6C2v4fEHg6w1iIDCqCMN2+6306fpWdcm1SF&#10;orjy/JPJEjAYPqCen4VU+HbXIbXfDV3NFixkKxrHF5ZkjfOHJB4yDjAHbqakgt7aO3DYiDDht0YJ&#10;3dOpyfxrLDJpOEun6m2KlFcs11/QY+oXLK8MDtdwPGUZ3iLPg8Fd5IVuMjJyRnrWbJp93Er3Gn29&#10;pZStjzLSRvMinC9A6jCg+jr8w/E1rFpGYYViCdqkc/hmmP8AI+xnAfrtyCSPXH51v7Gmr2VrmH1i&#10;rK3kQi0RpA7XF7cRvGkiJJJtXaygqSq4APUH3BqzCI7cbYYYoR0OwYz+VVxeQw2URRfMMcr2pCDc&#10;Sc70JPQKFfGe2aQ3MuRts2CZHzSOFB74HvhZF9mA7GnCSlEc4NS8i2QkgKybW8wFSpH3ie2a52/j&#10;SwvtEvV86W60u8iEM7fx27t5bKzeo3gHPdR61uCNpM4mjRZY9qbgXIJBBbjAOQwzzwRkYrL1jSX1&#10;LRJbMmbyZkMVwCAgSXAAkI6n51Ukk+hNFSPNFxLpe7K9zmtU0iTS9RudGuEgNt9qYW32gbkePeXX&#10;IA+UkLsOTgkoTjdV3wJJaaN47tkga4K3cM8FsjjbsUEOquOWORkDPIIHUVW1y90m8vY7ybV7HN1B&#10;A19b7mkZpVURzRgKCOVCAE98HNYMXijT9MvNPutOjurqewYiyE5WJSMMFVhyx4BH1rzbLl17HoOT&#10;vobuvxLbeK9W0tgkcySqjXAj3SSRTwnBJ/3z0AGGOa6RLqTW/hrpOo3Lq93DMYrh55AmVYkMW9Tj&#10;aeO9cHqXiPxTqusrqb6cba6miASaG08syxBlKqGfORyRnHWk0rwdqHia+1tb/U447rTLbzW3AzCT&#10;KtwCSFUYxk9j2rKC5Nb6qzNJPmdkad/q2jSLb3F1qMMk0N4zCK2jds5Uo/zDj7zD8qypvGNrb6xb&#10;X+nWlxdXdvjyJLtggd2Upho4/vA9MZ6mmSeHtEt9Be4S5eW6kgmMAklxvlDphlRegdckZPUE0aze&#10;2E1hcRaRZ+XHJILiExxiNU2oHK56/e3e1dL5py9Tn0iibVtW8aXu+9u7N7QMoUt9nWADgBVBPzD7&#10;pX+dU4vA/iDUVjvLO3W7SaI3DXDsNqMJGAVmc89GzgcfrXpetRT+IfD9zcxTwx2zxi5CrGMkyIky&#10;gseD8ysCRXPeHfEWi6Lp0Eerh55gJrQ2YzK7K7o6MAflGXUj6kVjF3hzLoXJNTt3KNp4V8OWKRbo&#10;/wC0JxGWmDytODIIg6kKgxwd689R1qLxVbIt5ZfZ9P8AslvIHiiiQLGGCtkHaucHEijnk8Ur/EEJ&#10;BHHpWlKoULHE1y3yk4kKfKMDkZQ+9YF5qutaw7T3DSy2MAQxyJDthjJCqBnHU42+5WvRpypwkuQ5&#10;JRnJe8btlc2cvhq8ivb4W3m2gHltgedJGxGDxnptGBx3NSweL9GtPDtnBPpdxd6wgYTyOdyIEwh2&#10;nkjaNjEAAHB5rGtrX+2LmLTYnhXbJc7XmJ2BJIcNnbyR8oI9MV0nhS32p4o0G5tkuwIY5pI4ZDGs&#10;wRtsjArhmBBJAJ59KxxN41HKPR6fPX9TSla1pdf+G/QadR8WajdJEllbaTFcO6q0g8sujPlowWyR&#10;uChkIXrwK4z+0L54Env9Snm3qGnWWTfllmMci491dGJ9a6xrqy8N69ciO5vJ72LU7UCKdldVBbAA&#10;f720KOM4II6HrWDrmjfY/Eus6SkJQnUZYoMH5fLuYyyZ/wCBIv4k15dSq413BaN63XXp9/6HXCEX&#10;Sv2/XUt+H9DSYWl3d7Zory/fRZDP85WbyGVHHudyjPbFc9CsyWtpLcMAUht5XCAHJidrdlHXkIyk&#10;5xXTaHfXDeHdfWFD9stTa61BGifJDJE4EmM/h07CoNYjk0PxlPJp/wBi843TyW5jlLLH9riLoGHG&#10;fu9OhBp1Pi12GneGm/8AX/AMVbddPeOO7l2oht2dlfeAiOYpRzyTtZTj0/CpI0uLCbZebUeOG3nb&#10;cuMNE7RRtjvmNgcdxV6wspfFL3k1xP5zNChSXasRZZI1RcdhtZQD3AGfWkbRJZ7+4t5QqOivI4wH&#10;ZUliCyZAPy7ZE+TP3j+dZ1acVHmj1FGetpfMy5Xs4Lho7VXjgijiZoJH3mN7d8OC38WQxI9A2O1S&#10;2dtf3MiWcCAzxyPGqykAefFJuUg/7jY4z61chFu93bpbQl57gpLKZMO7rKmD5X8IcFQT3z9KdZam&#10;b6Zkt0ubi4jtt6bQJFiQkpIxDDIUDO4DqTnPauWcJT6b/maJtX1MvUbG8ghMwuYpGkWWNERtxBiI&#10;mVc9yMkEDoR1obSLq7jmaKFjbP5qLM52grJtkRgT1w/Bx0pbmRZNN06+giSGzDr5W+UlkZG2SKTj&#10;ph1bPHBHpTLa4No8DXspmWKIlkdztYxOUIHoSjZB9hXVRuqVktiJ/FcngtbWV5XurtYt0jOyBSC4&#10;mQI6j23Dg1BDfJH3coAjuCPmYg7Gye3AxitOLRZpNCaxufKgKTgRXch+aDI3oXAywV9uCOoOD0NQ&#10;yaRNby6kJLiJXsiDcxsrKytM33BnqFcYJ962wleTq+9ojOrTXJpqb/hPR7W907fOivNHcmymFwzO&#10;m3BaI7AQAQfr0qnqmkvHZPZte3C298hFtPJ8qO6kbomT1RzwccZ96k8HapMra5BbKXnuNNW7gKgD&#10;ZNCD8xz1wecDrXTnTf7dtNI09TY2dtMkaRSxRNI6o0HnZVjgDMisDzkknngV3ynBPkS0e/oc0Yyu&#10;5N7bHmjWslvNcW17C8NzG6efFKpDAsMMDn+fcEVoeHPMc6npR2Yv9KZDuOMz2z+YuODk4HTvV5bK&#10;48TW988ssr+ILCPYyu//AB9wr8pjA6h0I45OeQazNFuG0TxLpOsghEtbtJpt7gN5TDZKApOSeuB3&#10;rKabjbqjaDSkafhTWP7K1+3uYImmjmiktXjQbd6yLkDJ4HzYrR1bXNYvraDUZpI4YtGFveGDHmGW&#10;SOQRb8jG0qrcqOGHWuSvNS0u3vLqXT5J5bVJHltyE2kxiT5c57jOCOuBmtGZ/Eutyz2UGm/Y4roM&#10;RvGwEPgqQ7fwPt69M1VRwm1JvUm04Xj0Oy0y1GlfHbUtPa5uEtNWQXiNC/ltLvXJzjtuzx7Vr6w2&#10;i+FvFRkkjsreT7el4xaPMslvLGyyqvBJAPJFef3fia/n1vQvE13YSK9jLDpkVxu2xuVUlxJ33ZJ6&#10;dhXpXjbw5BqmpaPe3ame5lglt4Z1XYsUuDJE4UE9yRgkggdK56cfeSfXQ1nK3M/R/PqebeJ9S0fW&#10;vFC6vYXt3cRmKEXEogKMSV8rzAf4VwqHPUHrUlnrPiqLS5HsIxHbwvJCLi6VXFtPkbk6YXeMHpjc&#10;e1dB440u1XwTpmraTZmzkhMc7pBGFEccg+YMO4EqA88Dd71Q8A3czNrFlavFtntYtTiBI2ZVvmDZ&#10;OBnPqK0p/wAr0sRVe0rXuZOv/wBrx2qX2q61d3EV8w2wRuIy6kbAJB2dDjDYOaratosOmeELu9SF&#10;J9RgNlLPczEv+5njzHIvPyurKynsR25rqtbutJa5TQPEzifS5Jnng1OO6jkm05iCQCUzuXPO3HAx&#10;1wDTrjR41s7TS5JHuLXVtIurC3uosbbgxOZ4nHuFDKAfwrKpK+xtSg+ZKX9XOO1rVvtWqWD25azs&#10;XiSKSGECMB3jw7qF6BmB+ua9U8E/Z/EPwqtLC+iWWWFJtJuNxII28ooOepxFXmvhvZeeDRPAIUW1&#10;k+w38t2rEG3lO4SyhSDiJk+Uc5LYrpfhpqDyX3iDS7VVvHTy9Rs41YxRyPGwRiRnILgocH05qXZ6&#10;BC8bSfoVLuOa/wBH8SRS6fdaaZPs2tWEUyeW0cqnyp3XB+UlskDPpnFTyGSPwZpssN5JDJFDdaNL&#10;qsSoVaMMGijkVyB5bKSSw5XHWm634RnXxfGdc1PVZNNn1I2rOkhxbRyjdCA7ZHJ4ZeQOPWs2Hw1G&#10;tvqUOpagItVsrH7e4uJRcW8MolaKcbUBBOwR4Xqu7B6VK5baml2mkv6v/wAEv3XiyC40iVLFZriS&#10;3ls7t1ggeWOOVEMcpaTGF3DaQ2SCPc8ce0F5DuTTNLulkulEbblVXkYNuX5Rkhu+V69PWuy0iK6f&#10;Rxommaj589pfvYhL23aGG6WZCXhniUkxgMp2t3J4x2NG1q0nV7Hw9pbS6kscL3NlcXZjl8yMnLQh&#10;SolCgYxnJI6Hk0qk5p6PT+ttSIxXLqjlZtA1sXUbaklppaMZZUa4YJ5q4Afy0PzeZz02jNdj4X+H&#10;1vro0+a8068ZprGN5m1KV8xyLLyoBA+8gJGBxgc81y2oeL9T86WPR760ga4SZmksbIW/OM+mc4yO&#10;SfWvUvgzbS6nplx4iv1ae5ndVhuZXZmKhACBknAByPzohPmjf+vuCULSSPUoo0hiSKNQkaKFVQMA&#10;AdBTqKKk3Cvnb4wa3/anjNrON8wafGIRg8bzyx/kP+A171rmqxaHod7qc+NltE0mD/Eew/E4H418&#10;lXVzLeXc11O5eaZ2kdj3YnJP5muXFSslE97IqHNUlWfTRer/AK/EioooriPpwr174G6N5l7qWtSL&#10;8sSC2iJH8R+ZvxAC/wDfVeQ19Q/D3RP7B8E6fbMu2eVPtE3rvfnB9wMD8K3w8bzv2PJzmv7PDcq3&#10;lp/mdRRRRXoHyAUUUUAFFFFABRRRQAUUUUAFFFFABRRRQAUUUUAFFFFAHmnxI+Gqa+kmr6RGqaoo&#10;zLEOBcAfyb3714HJHJDK8UqMkiEqysMFSOoIr7Hrz74g/DW38TxvqOmhINXUc9luAOzejeh/A+3L&#10;WoX96O57uWZp7O1Ks/d6Pt/wPyPneipru0uLC7ltbuF4biJtrxuMFTUNcR9QmmrocjtG6ujFXUgq&#10;ynBB9RXs3gP4tq4i0vxNLhuFivj0PoJP/ivz9a8Xoq4VJQd0c2KwlLEw5ai+fVH2QrK6K6MGVhkE&#10;HIIpa+b/AAT8S9S8Kslpc7rzSs4MLN80Q9UJ6fTp9Ote+6F4g0zxHYLeaXdLNH0ZejIfRh1Brvp1&#10;Yz9T5HGZfVwr97WPc06KKK1OEgvLK11C1e1vII54HGGSRcg15L4r+DjfPdeHJcjqbOZv/QWP8j+d&#10;ew0VnUpQqL3kduDzDEYSV6UtO3R/I+RZ9Jvre/NjcWs0N0DgxyIQRXo/hDwclmi3E43SN1JHSvZ7&#10;7SrHUlUXlrHKV+6zL8y/Q9RWZPoLQofsh3L/AHDwa+bznCYz2dsOrx623+7/ACPZqZ4sRFRa5X1M&#10;gBYo9q9BUTNk4HWnTpLFIUkRlb0IxRFGSc18K4uDaluZK1rlO5uBAh5yxrMaCa5JkfIQc1Yv4JRd&#10;qxGVB5rShnt3jCkY+tdClyRTjrciTu7FS2vhEuzBAHQVeivY36nFN+xRM24EHNVLm0ZDuTrnisv3&#10;c2TqjWDBhwc0xokT5yaqWbOqEyHp1qpqF80reRDz6kVMaTcrILjL6+a4k8mHp0q9YaesCBmGXPNR&#10;WFmkA3yEFjWmCCODVVJpLkhsCXUrzrG3y7Rmo47GIqcqKmeAM+amUbRWXM0tGDiisLCHrsFPW1jT&#10;+Gp6KXPLuHKiGSIbeBTY1ZR8x496sZqC7JFs5XrihNvQbMbVr1p3+zxd+uKsWUEem2nmPjeeaztH&#10;USXztN97PGak1OZpbxYc4UnFd7hqqS26kX6iBJdTvAzfdBrooYliiCKOBUVnbxwQKFxn1qxXJWqc&#10;zstkUkMmQuuBWbNZOEJ61emuViOBjNRi64+YDBpQclsDszCeK4ibexOc/kKfHqEi8Mp29s1vFIrh&#10;M4qncaWj5x3roVaMtJohxa2K9pJDNOWXk961jGGFQafphQhY4yzewrorXRHbDXDbR/dXrW1HA4jG&#10;Tth4trv0+8JVI017zOc+xyyybYUZmPYCtrT/AAyeJL5h/wBc0P8AM/4V0EFvFbrtiQKO57mpa+wy&#10;/h2lRtLEPml26f8AB/rQ4amLk9IaDIoY4IxHEiog6BRin0UV9GkkrI5AopryJFG0kjKiKCWZjgAe&#10;pNeSeNvjBHAJNP8ADLLLLyr3xGVX/cHc+549M9amc4wV2dGGwtXES5aa/wAkdh4z8f6Z4QtzG5Fz&#10;qLLmO1Rufq5/hH6ntXzxr/iLUvE2pNfanOZJDwiDhI1/uqOw/wAms64uJrq4kuLiV5ZpGLPI7FmY&#10;+pJqOuCpVc/Q+uwWX08KrrWXf/IKKKKyO8K6Lwh4P1DxfqgtrUGO2jINxcsPljX+pPYf0q14J8CX&#10;/jC9yu6DTo2xNckf+Or6t/Lv7/R2jaLYaBpkWn6dAIbeMdB1Y92Y9yfWt6NFz1ex5OY5nHDr2dPW&#10;f5Eeg6DYeG9Ki07TofLhTkseWdu7Me5NadFFd6SSsj5KUnJuUndsKKKKZIUUUUAFFFFABRRRQAUU&#10;UUAFFFFABRRRQAUUUUAFFFFABRRRQAUUUUAFFFFABRRRQAUUUUAFFFFABRRRQAUUUUAFFFFABRRR&#10;QAUUUUAFFFFABRRRQAUUUUAfL/k1FLGQK0zFUM0eVr5eM0mVJ6GJJkE1GCc1elhGTxUUdvvfpXpQ&#10;nHluzmctR1s5VhW/ZT8DPY1mx2TKAcVfghKDJrx8XKMpaHbQkrG5HIGUc1PvG33rKhlI4q0JTivP&#10;TcWbuelh0vzCs64XANXvMBB5qncc5r0KE7mTMmdfmqsR81XJhzVZhk16sX7pzVBBVy3PSqoFW4Bj&#10;tUSYoMvxHFWhzVNDjFTo+R0rzKzudEZkjdKpT8E1cJ4qnPzXHfUtyKDsQxp8UvPNMkGTTFHzCuiy&#10;aMuZpmnDJ71ZWQZrPiOKsI3Fc8lZm8dSdmzzUJ+ancmnxxkmiJD3IvLz2p/l8dKtLDyOKHTb2q32&#10;ApHjionfnFTTDGaq4LVpRpXepjU+GxXuZcA1msWkcVoXERPaq6R7ZgPWvahKFOF0YKjLctW0IZBx&#10;yK6uyH2rTCjDJWsmxtN3at7T4/JYpj5W614ePqe0V+xak1oc9cwbZMY5FZt0Dgqfu966LWohBMWA&#10;4Nc1cy9fSpws20mjSOr0Lnh7WZNIvVRjmBzjHpXoyOsoWRDlXGa8rtYllkUt2rsdE1iOOb7DO4Ab&#10;AQmveoV07RZq9rnSHkYboelXLC/kspcE7om7+lVGXGd34U0rwF7Ec13LTVCdnudiJFuIhMmCtV50&#10;BwaxNO1FrSQRMcxV0BCyR+YhyprVPmRFramXMmDVVuDWpLGDVGWPFZSiWmVWamb+Kc64qBsismaJ&#10;Cs1Qk0pNRs1ZyZqkNY1GeTTiSaQ/rWbLSENIaU000rDENITSmmmoYATSZoNFBSAE5pRSUtZsTFpw&#10;qJ5o4xl5EUe5xVd9Y0+M83UZPopyf0oSGoSeyL4FOFZq6ukmPs9nfXH/AFytmP8ASp1/4SCfH2bw&#10;zfEHoZcIP1q1Tm9kX7KXXT10/MvCnCqq6F44nI2abY2ynvLcBiPwFTL4F8Y3B/f65YW6ntDEzH9Q&#10;Kr6pVfQTjBfFNL53/K5N2qN7iCIZkmjT/eYCnr8Kbuf/AI//ABTeSD0ijC/1qxB8HfD6/wDH1dah&#10;dH/bmx/IVpHA1OoufDLed/RP9bGNP4h0i2B8y/hGOwbNZlx470SH7szyH/ZSvQLb4X+ELYY/slZT&#10;6yyM39a1rbwl4etABDotiuPWBT/MVqsA+rD6zhI9JP7l/meNSfEKF222mnTysenv+VNHiHxXekCy&#10;8OXIB6EwOR+eMV71Fa28C7YbeKMeiIB/Kpq1WBgt2L+0KK+Gl97PBF0z4lagcJp0luD3O1P5mpE+&#10;G3j2/P8ApV7FED/euD/ICvd6K0WEpoX9q1F8EIr5HiUPwQ1Wbm81yFT/ALKM/wDMitS2+BenqP8A&#10;StYuXP8A0zjVR+ua9ZorRUKa6ESzXFv7Vvkjz23+DXhWEDzRdzEd2mxn8hWvb/DXwjbY26NC5HeR&#10;mb+Zrq6KtU4Loc8sbiJbzf3mVb+GtDtMGDSLJCOhEC5/lWjHBDF/q4kT/dUCpKKpJIwlOUt3cKKK&#10;KZIUUUUAFFFFABRRRQAUUUUAFFFFABRRRQAUUUUAFFFFABRRRQAUUUUAFFFFABRRRQAUUUUAFFFF&#10;ABRRRQAUUUUAFFFFABRRRQAUUUUAFFFFAHg/xs0L7Hr9rrMSYjvY9kpH/PROP1XH/fJry6vqD4h6&#10;B/wkXgy9to03XMI+0Qcc715wPqMj8a+X68/EQ5Z37n2OT4j2uHUXvHT/ACCiiisD1D274I+IPOsL&#10;zQJn+eA/aIAT/AThgPocH/gRr1uvk/wrrsnhvxLY6omSkMmJVH8UZ4YfkT+OK+rYZo7iCOaFw8Ui&#10;h0YdGBGQRXfh580bdj5HOcN7Kv7RbS/PqPprIGKkjlTkflj+tOoroPIPMvGHh3VtX8SPLDLptlAE&#10;SSG6dZmu4GA2lkCuEBHbOa87urG50x2srx86hYy7BNG7YlkB3rIWPO4jBz6mvXfHM2vi80628PWt&#10;m088cxmurzJigRduMjIzktjvj0rzTWdO1jS7xjrWqxaheTxLcySpBtH9zYowBgbRzjvXqYBRlK1t&#10;0ebinKO766F34q3XhyUWl3die4vZUAhFtLtMMTqHXKHh9x3c9vyrA8FarDZeKNBuYdOeyto5VhBd&#10;izXAkDKZGIHLEsOB/dFYHjy7a41CzdZZd9nYxWxLqAflznGO3Iqlo93M2juqu3mWziRDnkHqMfiB&#10;XPCDTdN76m05JpTXkfUniC3m1PQ9QtIo3jkCgo7SGMMQQ3DKcgcY7Vw+tRT/ANnywNeLELzNsfKT&#10;O1ZvlJJPUcjpXo1nfQahpdveAgRXMCSgE/wsuR/OvLtcneeG5tIYnaa2Zo2baVXep4OT1xgVxrdM&#10;1quxzGm21/b2tnFpMscGom4FjMWgEokKvhSAeFI/vdgK9GUI0SeViRju81VfO2UHDYHbPWvPLjRZ&#10;tR0vxS1mRMloV1N4ZZm3kuu/CsoHTY/H0re8I6eLjQ7rUY5be6+23SOqGRozHAU4EiAYyOxGc57V&#10;6saqjO39dTz5UnKF/wCuhqakYludMd5YQy3qRtGTnMcwaFzx0ID559Kk8HCQ/Da0tWVpJ9HvJLOT&#10;e2zIRyv5bWWnatpjS+HdQtIzb26vbttWCLaMgbh1PqPSmeEZ1vNU8VWKI8aalFBrEEYbBHnRAtg+&#10;u8Dms6rtVUvT/I1oe9TcTWW2uSVLSQxhRhvKi3HPszen0qvfQaM0YS+MVwAwfbPNv+YdCVz1/CoJ&#10;p9NRAZWjdiORuaVs4yQRz6H8qiN48TBbXTzGclQ0rrDg8joMk847dxXVyNnIm1sWjfwA/uBKyqcg&#10;RQnae/oBWJo6tbW99ZiIYtbtwWeRUCqx3L19mFX2a5nY+ZdmIscBbeLBz/vPk5+ZegrLj02N/FUj&#10;JC8gubcTL5v7xsAY3ZbjulX8Ov8AX6Ao3uizo90mlfFKOd5bdU1S1SCVY5dxEoJCZHXnYewA/Gte&#10;7tZWuryeG6Hls7m3CMu1xgMBkDkEFu/G33rhtX1vR57xJtKu7a41G3+dJ9uVj8uRS5YkZOUZsEZ6&#10;e1dHd+NNFg1Hy9P01gjSpBETthQOJGtixHop2Z/2WFcbq8lVt9jrVJypJJFnUIYY43R1eVMMspaR&#10;gHAIyuPdG5x3ANRRWcimTy40jJBJMSdSN3U/7yKfrk964mbxr4m1+SGLw/phQARAtHD5m18bW/eN&#10;8oycrnHpUY0TxV4gjEmpao8NrLuKpLMXZ1wx3eWny9DnnHKmumNa692N2Yum0velY7C+u9I04Tm5&#10;1KGKZ2C+Sjb2CAOGO1ckYDD06e1Yd1480a2nT7NazTMJMjz2EUYO/I9STu3Dt94Gq8PgzR7O+hj1&#10;S9ll8xnVo42EeTh8AKuWwWUjr0atvT9K060aMWGhojt/y1lQISMlD80mWzh0PTsKmMql2r2/4I3G&#10;mkna5z8HirxVqttnR9P8sOu2Jo7frwhG5n45+dDjviq+oeG9d1MqL7UPNhjGQHlaZ3wXZWKrjGUO&#10;0jk5XvXbSSXs6b5Z404yixoXLEoGwC2B96Nu3WpH06BCXuTL5AkBLzzbUUK+eBwM7ZM9OxqvYreb&#10;uyfbNK0VY8sj8P6farcLI8ly6lk8sOEEkm1SoIXnaSGHHfFTJZQzaTdvZ24McLqxdIwhVXHVs8kq&#10;Sen1rpkXTBcazPBdWrC1s1uH+zYdRKuVbAHXcpDYHTNc5JqSTajE9nDOYg4d4v8Alm0Y4ZD2bnn1&#10;w3FYcsYy0N7ylG1jb8ReKodenspQ032mGI20oCKVywVTtck8h13bsd/eseK+v47qa8gmaCV4TFLO&#10;xz8hXlTu4IJBB4qS+uNQ1tLnXFtYdOskiJtkjiUfu125Ax1KEnJPXPbFZ81rFHYXNzcpJLcWd8qi&#10;MtuS4hDFi2fZGx7isI+zTtbUt871vohnn2ltIfMmUtgkLEN7RoNpCjtgBvyp1vbXU+PsenSAeaY/&#10;MkJKpsJVgBwCVUq2O4Ir1O58DC11Maho/wDZ9tYIA8LJCzFGJTaCoGSNvHHQZrL1XRbXw3LLDqOq&#10;wTRSXxvMRSpFIgkAidACSSdmxs/7J+tN4haOIKi7u6OIs9MutbOn/wBoahIlpLut40VifJACqwUc&#10;AAMdy/Uip9M8OG98YRaa7+TGl3JHdMq7WRFYOWVj9w5TI+tSwiWK21O2tUWaWzvfNjlzsjEWSoYZ&#10;/vHaRx2res7kH4tebprxRR31t9okjUh9jLFmWP0Jz16kZJxRKUEnpvqTFTb38jqIfhvbW8032KO3&#10;WBty28kkBkdUddwyWOBh+cgZ57VT8X2Ok/8ACM6pGNfW4u2Rmt7eKVGDScSqNidBlW6+prDudZ0T&#10;Wp4tTvFvL829tA9wbrdsV3nWP5EyFK5bBG0cc9a5TVdT1i0urjTvtIs0gm8mSO1jWBfl3LyRyR94&#10;deR1pxlUlFe99xTjCM3eOvmM0a5Ww1rTr6JVkjZkfy3YKNofawJ9CGrvLeV7b4y280CLZpqEDQNs&#10;CsA4Q/KOyndGcg85+teYQtstQiEfu5yBgZwGHy49sgV3N/qaW2p2GpLBFAd0erx+a/LB9nnSMAD0&#10;cMMdfn6YrXG2ck+6t9xNBOz8mjlfF0F0mv6zYTvK80P2gq7KGd2jKTByQAT8hI9tvFaPi3Fzf2Os&#10;QI3k6nokF0SmT+8gdWPHf5R+ua7D4i6ZImsws8FvcXF3m4dRbFVukjO0xqykuH8uQkkcEL7Vzdha&#10;6brHhbTXbUn0xNK1KW1SK9JchJBxA5XAH3SMnA6ZHNeJVpydWM0/J/P/AIKO+Mlyyi0V/CjJH4hs&#10;dLvZh5N3Dc6bIAMt5cy7owQOvVcDqOM4qnqF2sFppuoJbBpjpoizcxghprRvLzgdCEGeehIJ4p2o&#10;Wg8N3ru+p5v45IruONrKSIOyNt82Nvu7X9+OPpWz4is9FabVEutVZIYtWe9jRLV33/bYQVjwvUZR&#10;skVvOHNFc2plTfK3b1OSvbho70W00oFnCxkOPnY7GWQNtPBcoeR028U4W0ksvlSg3gVZiHidgsnl&#10;yedtZ++VYgc4Bxg1fj+xTz+XbXwT7PHHGlzcWzq0hGYwXVgcjACjoAQM8VL5ayRSGDVbbUIidr28&#10;ZdbgIilJZDC4G8KMnauSOSMAUn7uiQtWUprNL2SS7eO0ieTzYBMxIxwJIZRGnIKhTuxnrk5zWlHF&#10;Y/8ACX6XqMt6kgeKJ7hUU/MJFLiTYvJGV3MOwIyMnFT2mmQ6o0sEXn3MOn+dFaB4iGkdQHLu4G1R&#10;IFIXkHG1cnrVHVtVmtbcyL5VvMs080kUZT98h2gbgp4xH1XPHHGc0nfST1v2C3Q1dM02G40tYo7M&#10;fYGml1C7abaWRCGibaDkhcbX4XsAOlcfZSeekkHkrO05UHznwQrrtdix+793nuM10ureLpdTiFpY&#10;abMpE0rXKxPkyIAoEQOOI3ABJ7kACuPj2xo9tGyeUXdDLtLrHkCVG4+pGK3vFX5dNDOPM1dmlHer&#10;BMiRQ3E8CQR3NjHctsntTuCMVI4Y8chh8ygEYrW8ONounaJr1vrOpmG4uLB7S1keNiyrkyP8oyW+&#10;YJ8x9DjArNWza51RrCe8m8zaXk8kHZCJcAqx4wuMYb+EnBHU1oaB4UuNTFncWcJXVI0luCs6hoZL&#10;iKQI0BGOvl8kdDz2zWceVq9zTVOxR0LWf7J1q01C1thcXMO8LCvyohkj3fMT/D156Vq6RrPiu6tI&#10;LbR0jtIbaxVEU/65oUYu2FPWRSeDwCtYUEVzp/iMWt9DFbTQzNHPGR8iENyDg8x7HzwTx0rorPUd&#10;L0rx1oBsbmXUIntvsF8wZl864wwDB5MZUhlA6D5RXVOd5rm6owUXGMnFbdzk78X8WqNa387i4Ci5&#10;Z14DSq3zEjqdwILfnVnVvD1lDpYv9KM8kBg2SiYh5Leblgp/2dw4b/aFX/GLQnXLHUvIlggkcR/M&#10;xcuuDE53YALcKTjiqVhrE9hHJ+6R43tzDOjfxqDjt3HWtYQjNNdRSlKMlZli5tIvsWi3KWH2Kzv7&#10;UAz+ZvS4fkSSbsZU8kMnbAxmvTvBjrrHw70+G8+zrLHHNpc8kzgAvG26NcntgVwd2ttafD2HQ5tQ&#10;maWG6+16P8mBNbOPnGQDhlJcHJHat74YywyXerRKscb20lvqabiHym0pLksMjqW4xg47VjO7p2e6&#10;ZrCykrbNGHdwWl/4C8VaZaFVhsdQTVbAyIVKRMcEMMEjauBz1r0KDXLnV/h1ZavBY2k32BYbgXOo&#10;MVj3plXYKpyNoJwTx7Vgtp+n2XxBudMinmlTV4r7T7yO4bBidv3kXHUIVK4PTjjuKs/CC9WPwvd+&#10;HdRBW4iuHgWF03EowIOV54yD14xWUu6/roXtJX7tfJ6hbaIJ/DF9pltq8l/qGixzSW0kZJ3LIvmf&#10;Mx4dG2shTkYYV53oFoNS1XRrK7WGa2u3dFt45AihWO5Vfbyoz/Ce1dTD4z1m11TTri+kmW1t51t5&#10;k8kiFuPKfcxChSv91RXLhf8AhG/F0lpcjY1hdjz50BOArFS8aem11+Uk1cH71yJp8vLfVFpNM09f&#10;Hs9he3Ok6bDpyNcvcRpug39NuH5fJ25+hwK7HSvElno/9r3dtE15aWs8V3DbTzL+7AIWRogVAQkO&#10;G2jgbTzzXn0BhlbVZLtLkR2c5h2W8kUTujHAU+ZlmJPQAEjvgVueDYbdr5IL5mmTXENk88Ucj+V5&#10;iFBEzuAoxwRtySw9AKwUU583Wxq9mltc7VLNLTxPdRaJplpt1KKS3nu4IGc/aYjvUOjHywrDBDY5&#10;/WuQ0m8ZPHcPiq5b55gseoD7M1vE8MpERmQEchNy7s9yOau2Wr65pWkeGfEUFxGli08FrqUWCZY5&#10;I8wHevAKFI1OWyQ3QgHFXPGFimqzXunaDLHcahbWslpJpSHEnk+YJvOiJ++WwpYdSc46UNNPmRTu&#10;7xb7MqeMdL1Rbi2v7aIXV5aoYxFbtiaJ7c/eSInDx7SpYgFsntWi8FqPF2CgFhqEkbjDEhob+Foy&#10;pU9hcxq2e26o9evLfX9DsdXMRSETRXS3lvKUuIfMXypZVUHK4lRc5rEvNc1i+8Lx6rqEscz2u7TL&#10;K7tE82Z5k2To82eqt5YII5BOT1NSuVTceu49ZLm/rTb8Lmb4FM+n65rOlSlYpXsvPjMZ+bfbPuJz&#10;2bCOP+BVY8Sadbjxpqy+TbtaXUq3ETS3KQGN5EEwCtgsPvHpwO/Wl1uaPSfHUGss8gsJpIL21t5V&#10;Gy6huMGSPdj5iNx4Jxwau+ONKFtNpBSeKBQkumyyyDYr/Z5MqWwCQGV+PoO1Z1GvZu/2Sknzu32t&#10;f6/Exo7iPxNe2keqGe51BhEtlf2sQafO7aIrhGwsigH745APOeg+j/Duh23hvw9ZaPaZMNrGEBPV&#10;j1JP1JJryv4Q+Hf7Q1OfxJeQhXtGe1jzFt3Pwd30Axz3JzXtFOk24py3G4pPQKKKZNNHbwSTTOEi&#10;jUu7HooAySa0A8n+N3iDybCz0CF/nnP2icD+4DhQfqcn/gIrxGtnxXrsniTxNfao+QksmIlP8MY4&#10;UfkB+Oaxq8yrPnk2fdYHD/V6EYdevqFFFFZnWdF4G0L/AISLxhp9iy7oPM82f08teSD9en419T15&#10;P8EdA+z6Xea7MmHum8iAkf8ALNT8xH1bj/gNesV6GHhywv3PkM4xHtcRyLaOnz6hRRRW55IUUUUA&#10;FFFFABRRRQAUUUUAFFFFABRRRQAUUUUAFFFFABRRRQByPjbwDp/jC0Lnbb6lGuIrpR1/2X9V/Udv&#10;Q/O2uaDqPhzUnsNTt2imXlT1V1/vKe4r63rJ8QeHNM8T6c1lqduJE6o44eM+qnsf09awq0FPVbnr&#10;YDNJ4f3J6x/L0/yPkyiuv8Z/D3VPCMzSlTdaazYS6RenoHH8J/Q1yFcEouLsz6ulVhVipwd0FX9I&#10;1rUdBv0vdMupLede6nhh6EdCPY1QopJ22LlFSVpK6Pf/AAf8XdO1jy7PWtmn3p4Euf3Mh+p+6frx&#10;716SCGAIIIPIIr43rr/CnxH1zwqUgST7XYDrazkkKP8AYPVf5e1ddPE9JngYzJU/fw+nl/kfTVFc&#10;p4X+Ieg+KVSKC4+z3p62s5CsT/sno34c+wrq661JSV0fPVKU6UuWaswooopmZHLBFOu2WNXHuKzp&#10;9EjbmByh/unkVq0VxYrL8Ni1atBPz6/fuaQqzh8LOVutKnQfvIiyj+JeayZtO5JQ8+legVDNaW8/&#10;+siUn1xg187iOFra4apbyf8Amv8AI6o4z+dHnubi3PfAqdNQUjEq8etdXPoUMgPluVz2YZFZN14Z&#10;mwxQK3+6a8SvkuNpfHTv5rX/AIP4HRHEU5bM5y81JHPkwEc1YsrDy081x8x6VBceG7i2n80wyAj2&#10;qeO+kiwrrkD1riq05QXLFW730ZomnqLOsoJIJ4pkN80bFXq6l3DMvUA1DNYrJyuCT3rBSW00P0LC&#10;XkbHGRU6sGAIrOTTypB54q/EmxcGspqK+Eav1JKO1JVK/vltoyAfmNTGLk7IbdixLcxxfebmqzah&#10;Ew2kcVl2sE19KXckLmtZdPiAwSc1tKEIaN6k3bMiWONJjJExUk9qrztIzBsBsfnWvNph5KHI9DVC&#10;S2kjJyDXTCpF9SWmNg1R4yFLFfZq04tUR1w35iqMemXd2cJZSyZ77D/Or1v4M1OQggrbqeu9s/oK&#10;6oZdUxHwQf3fqZuoo7siZRLLvDZHpT5S0pVAvT0robLwhFCAbq6eVu4QbRW5b6faWoHkwIp9cZP5&#10;16VDhrFTadRqK+9/h/mZyxUFtqczp+lXciDERVT3bgVtQaJGvM7lz/dXgVq0V7mF4cwdF801zvz2&#10;+7/O5zzxU5aLQZFDHCu2NFUewp9FFe5GMYrlirI5m29wooqhq+t6boVmbrU7yK2hHQueWPoB1J9h&#10;VN23HGLk7RV2X657xP410bwnblr+43XBGY7WL5pH/DsPc15f4r+M91d+ZaeHYjawng3UoBkb/dHR&#10;fryfpXlc8811O89xK8s0h3PJIxZmPqSetctTEpaRPdweSzn71fRduv8AwDqvF/xD1jxY7Qu/2XT8&#10;/LaxNwf98/xH9PauRoorjlJyd2fR0qUKUeSmrIKKKkggmup44LeJ5ZpGCpGilmY+gA60jS9iOvRP&#10;AXwwu/EbR6jqge20rOVHR5/930X3/L1HVeBfhHHa+VqXiVFlnGGjss5VPd/7x9unrmvWgAoAAAA4&#10;AFddLD9Znz+YZwlenh3r3/y/zILKxtdNs4rOzgSC3iXakaDAAqxRRXYfNttu7CiiigQUUUUAFFFF&#10;ABRRRQAUUUUAFFFFABRRRQAUUUUAFFFFABRRRQAUUUUAFFFFABRRRQAUUUUAFFFFABRRRQAUUUUA&#10;FFFFABRRRQAUUUUAFFFFABRRRQAUUUUAFFFFAHzu8eKgccYxzVxhkU62txK53EV8cqiiN6mNJA7t&#10;wtT2li2/JWujNkipnHNRMqoOBzTliHaw1QctxiWQMYOKR7YKlXYiGXGaZLswQTXnVZtyNfZOOiMs&#10;JtepScDmnOFzxTHUnpT3J5WhhbJ4oaJn6VYhti5FX47YKOlaU6rg9CZSa2ObntyBkiqTIc11lzZ5&#10;U8VjS2ZDHivXoV1JamO7M6OLvVuNOKkEGPrTvLIp1JltCrUoYCoT8oqNpMVxT1FzFkvmoZDkVGJc&#10;npTiSRXO4tPU0T0KziosYNWHU00JzWiYNaj4eTirkaZ6VVRcVbibFZTZvGViYJzU6JtNMXmrKAGp&#10;TFJigVFNk5qzwKrTHOcVV7shuxnXFRRKGNTzrnNQwna9dkHZExtKWo6aHjpVaK13TqT61pPMipzi&#10;qonDTArSqVnayOuUYpXOlsbVURTirssWxfMHaq2nzB4l56VdnmjFu4zzisoRU4u5nKmnEydWUXNr&#10;kdQK4maNjIU966+O6EjtE3Q1iXtqYb/dj5TWNH93NwOblalYpoggj54asi6uZHnVkfa0Z3A5rU1K&#10;ceVtHXFc8z4JzXrYWPVnQ9UepeEvEcevWX2aZ8XkI+6eproSDuK5ww614RbalPpWoxahZuVljbcw&#10;H8QFe2aHq9v4m0ZNRtQPtKr+/iHUGvWpvSzIeiLRAKFe9ael3zxMIXOUrMGGU8/MO1Adlwy9RVJ8&#10;sg3OrdVbntVSePjA6Giwvo7qII5wwGKndSOOorRu6JtZmTLGRVORcCtiWLI4GaqtZTy/chdvoKwl&#10;C5rF2Mlsio2NbI0G/lPyw4H+0cVKnhO8f78saD86z9lN7I054rdmATTTXWx+EE4826Y/7q1bj8La&#10;cn3hI/1aqWGqMHXgjhjTeScAZNejR6JpsWNtpGT6kZq2ltBGMJCi/RRVfVG92Q8Sux5mlndS/wCr&#10;tpm+kZNWo9B1WUfLYyD/AHiF/ma9H6UVawcerJeJfRHAp4S1ZxyLeP8A3pCf5CrKeCbtseZqEKeu&#10;yIn+ZrtaK0WFpLoT9Zn0OTTwLASDNqV03sgVf6VYTwNoobMi3M3tJcNj9CK6SirVGmvsi+sVe5iw&#10;+EvD8Bymk2pPq6b/AOea0YdOsrYYgs7eIf7EQH8hVmitFFLZESqTlu2AAAwBxRRRTICiiigAoooo&#10;AKKKKACiiigAooooAKKKKACiiigAooooAKKKKACiiigAooooAKKKKACiiigAooooAKKKKACiiigA&#10;ooooAKKKKACiiigAooooAKKKKACiiigAooooAKKKKACiiigAooooAKKKKACiiigAooooAK+YviP4&#10;d/4Rzxjdwxpttbk/aLfHQKx5H4HI+mK+na8++Lvhv+2fChv4UzdaaTKMDkxn74/DAb/gJrGvDmh6&#10;Hp5TifY4hJ7S0/yPneiiivOPsgr6A+DniX+1PDjaRO+brTsBMnloj938jkfTFfP9b3g7xFJ4X8TW&#10;upLkxKdk6D+KM/eH9R7gVpSnySucWYYX6zQcVutV6n1XRTIZo7iCOeFw8Uih0dTwykZBFPr0z4cr&#10;X1sLm2dQoMgU+WScYOMda8l8VCRZbCaVoXlRpLd1hDNsyA/JPGcqeK9jrhviRZY0GS8A+SGSOdsd&#10;trc/mCa7sDV5J8vc4sZS5o8yPG/E+lRzeHZr9YnE8V3HbuDJncjqxQgduQc/hXN+Hp4bieaGO1jt&#10;wbfHyMSWYDlySepxzjivR5NNutQ07W7KGJ2e7st8WE482Jw4wfUrkVwekeHrjTtWS4u72xtEEgHl&#10;mbzZArbcfKmezjv61eIlyYhu9zOiuajY+gfhVdQ3ngKyK8zQPJDKScncrHHP+6V/OqWs6c1v4gvh&#10;n5J3EyBjknI+b9RVH4UXEFkmq6Vbzyuqy/aT50YTBYKPlAJ44HU9vetzxjPJaajp00TBTMskbvs5&#10;BXDAA9upP4Vw1F77SOp2lTTZz3g4SxeM4VWGV4LjTprSeQLgK0Ug2E/8AIGfcVopdNp97dwSrafY&#10;5oFJAQ+csqOEySODGFKEDqOa5qG6l0/xFY6tczr5VvdKFkkmACRMpSUkZ4CjGOPpU2teMtCOrS3d&#10;vNcXEBEi5jh2qyuuD8zYA5AOfatm5ct1vZP7tPyMY20vtqvv1/M6gXCh1JUnB53kdP8A9WfxX3rC&#10;8LXos/EOlh4yWle60eXy1JCtE5dDu6hdjYA/wrlpfG17qJ8nSNK81+hwrTtzn+6AoPJHXtWXqbeK&#10;Fg1Ca9MkEaRJc3Ft53lh1dghkCx8fXPOMda6a3LNJoxo80Hqeh6jeWWiXlxb3mo29qkcpBXcAxUt&#10;nhV5Iw79uoNc7dePdItQPIgubuRcdhDGzYXPzNz1Hp3qJ/h5YaZcRpe64JY3iSaN7eJYt+4njks3&#10;VVJ9mrQtPDuiWxVrPQWuGfGya5XPBA/ikPow5x2rojUnOKaM5QhGTTOYfxrrurE2+jWa73XarW8T&#10;TyDIH8Z+UHAByP7prPOheJdZt7ea7mkjtJZfJR7ic4VicEbF5A3KR7lRXp8U99sTymtrZCVOEUyE&#10;ZKk8fKo4dux71jajpiroE0KfaZRbReZHCXO0EFXJ2rjuJKHTk1dsFUitIo5O78FTaVHdyTa/YB4g&#10;USKFTukQqyuCByjc4Axjp0rT8M29tq/mPPpv2z7TGfMiZgkahvL81WJ6nfGHyO5z61oWXiK1uPFF&#10;5o1tDY2lgts6SSyLsaSUY3Jk8DGSR6g1n+DJ40We3IluTaySSnyFz8hQneDnHWsGqaal0LbqcrXU&#10;6gveiJVkktbUiMbYoUMmzC5x2Vfmi9OtPWySaVYQZ7kb8AySYQ5Yrwq47SKa4R/GuoO9zLalY/tm&#10;x7dU5+y/MwOTj5sseh9auQaprWu2N3cPra2NnaAB1hXDOCgKkBOeQu0kt1AOK6PrEHokZuhNK9zq&#10;dUlXSrAXG+ytLqN47mCElUZnDI2QOp/5aAA9+KzdT8baBDdzwaet3qczOxAjQqMEL14LcEK3Tnmu&#10;S0+PRLrV4rY+dc2s88aLeznaWDK28lAR/GvBJyCM85rqZfE+n6BFpCRWUEBmtY5ZjC6oEYSbecfM&#10;zZU5z13Vkq6b507dC/YtLlau9+ww6n411R/9E0+30a3Iz5kgCsPmY5+bLfKXB4AyrUxPBhvJTJrG&#10;uXV9OGChICdoILbFDPnoylenIbFdIBLLiKG0lBKKu+4cR8ENHkDlv7nansbt0815ookGZEWGHcTj&#10;bJ1b6N0HrW3JHrqYuUltZHKazplholhaT6VYi3jmc2MzJmR/LniGwZboQcjI6A1zd5dXOpaYYYox&#10;BAfKeN5WJMfyYwAB/eUoTj5Tj1r0TV9Jhu9J1C1llmmYREq0khbDI5C4XgA4ZegrlmRV0bT76S48&#10;i2ulQSKV4jkxtz/usQA/odrDOKynTablHRG1OaaSepp2N9LqvhCK3kti5tbyazd0RIYzHLHuAx1J&#10;zjnHOOa4+0El1psFqpjSZrc2jq4O4FFaPr0yVC/yrovC96k1r4hhWJyTawXqRxrvw8EpDjn6rk1Q&#10;Swv7TXrWWFY/J1KWVoo3kyqsrDcjgdHHJ+XPysDXnVLqSkuj/M66dtU+35HRyltT8NeHdTe6vJo7&#10;zSivkJMwjWSJdrttXALEHH4Vz9xo8U9zpf2OFY7mKWS6YTRg7gkYlKAnnBBYfMeMVesbyK2+FzW8&#10;tzcwJpeumFRbrn5GO4ZOc7Tk8/oaSzhjs9TW7dTfNFM+POkIBY/LuJHLZVsY6Yqk9HFLVBNpWbej&#10;KiPBBqxW3BNve2p2RxBmOQcqvPXBXOc8VnaTqX9j+KNO1PiFbe8EszsvyokibJPlHJ4znHJrT1bU&#10;VZ9Kfy7O3FjiKOOAbRt65OSc9DWBf7UuLmUYMMf8IUkuQ4K89gVJ+hrSb54p230Moq0nb1LNhbpr&#10;HiRNEtb4RWt7ePDDcxxkfu2Pmxthue3APNZmqX66hJcX95DHBdvJJ58YkLBGVhk8nPfJ/wB6r3hP&#10;TheeIVtRc3VvcWsMl3DJGgLm4tmOFAJ7xsOveu01XRbPTtcup5fD9xdzbxNJcyKBE7MVfLFVC7ip&#10;IYZ96zpNqXLc1qarmsecI26zuBwuEEkZB5MinGP1rbvdR0u7sNJ3SIuo2FrJbkSqf9Jhk+aNEwMB&#10;gxbk/wB0+oFRa6YLjWbeNI7OIqptjFaTrIEwTtLFSRnBA684qCz1oWGg3EJsrGS5KMFuZwN0YQf6&#10;scEkEEsMYwwzXTX96EWY0tG13PQhqWp+NtHtZNPsbVZdFsYpZL6W4cFJJISsqoFHLgZPJwDisDUr&#10;Kx1rXoYb1DNDqdmssEtqRBcSxMfkMiH/AFk+9Sf9r1xS6J4uv9P8H6lpHh3TL26NpLNImoxopFtC&#10;22T95wVLEb+vGOB0rmtPura3uNRmOpppymOa2K/Z3nkeDIfCKB8q4OMlgQCcVwcqTep1N3S7s6KX&#10;wlqmm+baw69pf2GQXDXMGqupe3jYYG6EFiGBG4FfX2qWz1G2is7O91mbUoo7uyt7ayeyRWkMtu5I&#10;k3E8MBlRxyrGuDaE2y3LMEimgiaWNEA+YxyK4Ge48pmPHpWjaaFNercvbY2WLxLuuXOVVrhRG4A6&#10;5D4PtVxcXG1zOWjRoT33hw6dG1v4WvtRVmP+nX92yrKzgsd6oMAfKPlDDHehNZ1Jba3vtK0vS9KS&#10;6Z2t5LO08yUtswZQzlmQBvl3jAbn0NdXqGkaZ4WttQtbeCXVdLiQ3McM2pBUF1G5SWNduWVlRzkE&#10;HcE68Vh3vjHVIbiQWFto1tPOXh863t2nldU2lVBclSrDoNuAaiTXQ0/ArT6ZrHiHT7Oa6vNU1SO/&#10;ts2xjdpEhONkiSDoFRwCeP4hjvV4eCLixjtn1NrDRbmAM89zd3aKt3IQEbYjfcJXo2CGPUCql/qP&#10;ie8jdpNQ1aBHMnyyXItIwpKlP3a7VPXBwPX3rMt9MtrhomjuLUuXK+VZQSXUiByGAbjqCGxz3HNZ&#10;Sd07gmjaM3hrS5J3TxG80skQggj06zeQxRqwVSQ4VHUjcGzxnkCsbX7rTF1aK50jS7nTfs4EjyTM&#10;uZmjkGP3a5CkAsMAnK4qXVLKO1kg+3R3kM83Mq306QN85PGxQ0i9O4HrgiodWtonthJHbwwuWWbP&#10;luMq42lfMc/NzgYC+nTNFKCjJOwSfMrHQW/iLU45SYb7SdHiLt5w02089lLjcG8whmBP8QJBGOPS&#10;o4mvWvdIuZL2+lS5iWFYZ5Asbi4DI7RjO5nJfJbGQWPpVQu/9iPOJLg2sdrGzEvIVic/KylI1wvf&#10;AcnJGamvoY9PsI4fttpa74MNIphT5eGViqGSUY25IGPwzUWqRkn0uClcy/E4aaXSNTMk+bnTkMgk&#10;OWDwlrdlzgZyFBP51qW6XWmaVJBd2a6z4fEQhaKBkNzbscOj5X5lIPIDHqCOKm8YRWd/YXF1aXM0&#10;sP8AaYukWS3eMol7FuBUsfmUNHxgAc0zS9Rng0yxMF6u+WMO1uZZW81kfbt8mMDIxwcscg9RXZzJ&#10;Qi/W5lOL5rIg8byQaj4Xtpk16XVJWZRbfaIkE2NuXV3HzFlKqPmA4YEZrlvOWQeYjDLFZNoGR868&#10;/TBrf0rSf+Ei8Vz29hZadcR3ULMirG9vbqqnClerIxIO0HPTng1zVpG0cJicFTE0luwfg5U5Gfet&#10;6MkpWRE1pr0O2sbubR7uPSgFi0rVtPLwLey79scqj5WKjuwJHoTz3rP8AuIPGdlZ3c8i211DNp0z&#10;IwTIdSVyfQkfnUZvNMubfw4upzSpbIlxYXU0MZd0DEyRMvrtLYOOQAazb+K70i6AuhH59uUdZUkD&#10;pIAcq6lc5UjB607qV09xWas47HZeIrnTrIQXKOP7WspNPukkkm3zzcuk0fPJjHlKdvOCxPRq0PCL&#10;waD8bPEOmRvGLbU0+024VgQSwEijr7niuA0+OSa91aGTfcXuoLJbgR87SmJhKCQeAoPAwSCa0dVm&#10;W+k8C61OkTxXSNZXAlQOvmRNtDFeh+RlwOnFc7VkaSad/v8AudzS8eWOn2vjXVrW4mjjgu5BO06q&#10;jsA6h2AZ3wh++Rhc8jnpWVrU8V14qtZpJi9/BHHDqMao2ZCoK7wTxlowjnPfiu78a+HrfQbHTbfS&#10;NLivbWdHiltXQMzug3JMsgG5Ztpc55BHBHFcV4ltVv4h4n0iV5IdQtxpky3ZVbmO4QDa7gcMWCdR&#10;xzzWUZ62W5rNXV+5i2M1x9lgv4pIomQM8NxdXEcT+dk5lCnLN8gx0IB6HNTST6zNPHqiPc3DW0/n&#10;ho45OAcHG+QjgY4IBwT71cutQ0240rRDLOonitPsdzaw4BCCQmNiQpJLBzkAjG3n0qgmsw2yy3Ed&#10;oz6ikLR2lxMxf7OQSC3zEliFzt4GCSeoFUqc3O6RN42s+p3GrQRTaD420RTKiPcwahBMtqZXWGZP&#10;OCN3CK67SwyRnoc1T8R3V1eXnhfxVauBJdachadJUgkNxESjASMCTncRtAOcZI4rBtvGmt6dcwvY&#10;SQ2kkNrFp/m7PMZ4OWTcWyC2SecDjisKbUL+5sY7ae9uZIraMtDE0p2xsG+bA6c1o8PJrUftor+v&#10;meoHxPaa54VmGrJpdo/2ee1nlRxGswx5kckcbAM22QYK4HzHPeuR0fxHaaXBfQ3TPITe2t1aLDCp&#10;G+I7huAwqqynYcc1zDwR72zlsXG0s3JKSrlT+Yp/k3ElsrpFId0QfIQ4LxHDDPTO3k+1WsOupn7Z&#10;6W/r+katx4r3QeR/ZyXmmrYm3gtL5tyQL5xbK7cHcFIXcCDx6cVZGu+JvFV9BowniPnXIVI0t14Y&#10;x7FYsRn7nGfxrENssTLHJPDEBLjJcMTFMuQcLnp3HUeley/BnwkkFr/wklwWaWWPyIVaPbt2kqXB&#10;J5yMDoO9VONOEbtBByk7I9O0TTF0bRLLTVkaQW0KxmRjksQMZq/RRXGdYV5t8YvEv9leHF0iB8XW&#10;o5D4PKxD735nA+ma9Gmmjt4JJ5nCRRqXd2OAqgZJNfK/jHxFJ4o8TXepNkQk7IEP8MY+6P6n3JrD&#10;ET5Y27nq5RhfbV+d7R1+fQwaKKK88+wCrOnWE+qalbWFsu6e4lWNB7k4/Kq1esfBTw39p1K58QTp&#10;+7tQYbfI6yEfMfwU4/4FV0488kjnxeIWHoyqPp+Z7JpGmQaNpFpptsMQ20Sxrx1wOSfcnn8au0UV&#10;6i0Pg5Nyd3uFFFFAgooooAKKKKACiiigAooooAKKKKACiiigAooooAKKKKACiiigAooooAZLDHcQ&#10;vDNGkkTgq6OuQwPUEHrXj/jX4O7vMv8AwwMH7z2LN/6LJ/kfwPavY6KidOM1ZnThsXVw0uam/l0Z&#10;8dXFvNa3EkFxE8U0Z2vHIpVlPoQelR19S+KfA+jeLYD9tg8u6UYjuouJF9j/AHh7H9K8I8WfDvW/&#10;CjPNJF9qsAeLqEZAH+0Oq/y964alCUNeh9Vg80o4j3XpLt/kcjRRRWJ6QAkEEHBHQiu88M/FjX9B&#10;2QXb/wBpWa8bJ2O9R/sv1/PNcHRVRk4u6ZlWoU60eWoro+m/DvxJ8OeIgkcd2LS7bj7PdEISf9k9&#10;G/A59q66vjauo0D4heJPDuxLW/aa2X/l3uf3iY9BnlfwIrphiv5keFiMi60JfJ/5n1DRXluhfGzS&#10;bvbFrNpLYydDLH+8j+vHzD8jXomma1pmsw+dpt/b3SYyfKkBK/UdR+NdMakZbM8SvhK1D+JFr8vv&#10;L1FFFWc4UUUUAFQTWdtOMS28T/7yg1PRUyhGStJXGm1sZknh7S5Dk2oU/wCwxX+VRDw5Zqf3ckye&#10;wbP8xWxRXJUy3B1Pipr7i1Vmupk/2FH2nf8AECmnQV7XB/74/wDr1sUVyvIcuf8Ay6/F/wCZSxFV&#10;dTFfw/uUgXWP+2f/ANes5/BSyy75b9m9hFj+tdXRThkWXw+Gn+L/AMweIqPqYsPhu3hQKJnx7ACr&#10;C6JajqZG+prSoqo5LgIu/sl+f5g69R9SmmlWadIQfqSanS2gj+5Ci/RRUtFdlPCYel/Dgl6JGbnJ&#10;7sOlFFFdBIUUUUAFFMlljgiaWWRY41GWdzgAe5NcXrfxW8L6PuSK6bUJx/BaDcM/7/3fyJqZSUd2&#10;a0qFSq7U4tnb1maz4h0jw/b+dql/DbKRlVZss30Ucn8BXh2vfGPX9TDRacsemQHjMfzyEf7x6fgB&#10;Xn9zcz3k7z3M8k8znLSSOWZj7k1zzxKXwns4fI6ktazsuy3/AMvzPWvEnxtlkD2/h208pen2q5AL&#10;fVU6D8c/SvK9R1S+1e7a61C7muZ26vKxJ+g9B7CqlFcs6kp7s97D4Ojh1anH59QoooqDpCiprW0u&#10;L65jtrWCSeeQ4SONSzMfYCvXPCHwZZvLvPEz7V6iyibk/wC+w6fQfnVwpym9DmxOLpYaN6j+XU89&#10;8MeDdY8WXXl6fBiBTiW5k4jj/HufYc17/wCEPAOkeEYQ8CfaL9hiS7kHzH1Cj+EfT8Sa6S0s7awt&#10;Y7W0gjggjGEjjUKqj2Aqau6nRjDXqfLY3M6uJ91aR7f5hRRRWx5gUUUUAFFFFABRRRQAUUUUAFFF&#10;FABRRRQAUUUUAFFFFABRRRQAUUUUAFFFFABRRRQAUUUUAFFFFABRRRQAUUUUAFFFFABRRRQAUUUU&#10;AFFFFABRRRQAUUUUAFFFFABRRRQAUUUUAfPDtwOatW8ioue9Qx2kkij5TTJEMBAYGviqsbO5UdGm&#10;af2klOvFZlzfrGxANV7iaQLhTxWXLG7NuLEmiMFLc7PapI37e+LjOakabeeTWVZyLGhDdamMwKn1&#10;rGVJc2hUZ8xb3+9WIlzjNZ9srzNwK14YCAM1cIK9hTVyzAMc9qtoQ1UmbylqM3e0da0lTW5nJJrQ&#10;022MtZlzGobgUQXQY9e9PmYMua1pI5uS2pRePvULDAqd5AAaoyy8mt5ITkMkbFQM1DyZPtUeeetZ&#10;8lzKTJF61YUZFV16g1ZXGKzqRSZakhrCk280r5zT0Getc8tCuYEHFShSDwKdGntVhIiKxlI0TGJk&#10;DkVOhI57UzBzTmBAqOYdyUyj0qKQ5BIqIsc0pb5K0g77kyd0V35qIIQcjrUjN81SrHuANehBe6Y3&#10;adylIN/3qZEnz8dK0XtTL90En2FWLXSLqQ4jtpWPshrCrGV9EdMqsnGwtnMY15NST3q7Tk1oQ+E9&#10;ZnHyWUi5/vcVZT4c6xP994Yh7tmnQw+IbuoP7hQlbdnHtc7LlWXpmtHU0EliJlHIFdbb/Co4BudR&#10;H0RP8a6GLwHpa2whmeaVcYOTiuurleIqTjOKt31LlOF7ngF0+/rWdJGWOFUkn0FfSlv4A8NW5BGm&#10;pIR/z0JatW30PSrQfuNOtU+kQr1KeAlHdk+1XY+W7bw9qN22YLC5k9NsZrsvBnhbxloOuRXNrpco&#10;t5WHmiQ7VxX0AiLGMIoUegGKdXUsMurJdXTRHLzeGZZZhKjJGW5ceh9qlj8KjP7y5OPRRXR0Vv7O&#10;PUjmZj2/hyzgffukZvritJbSBcfuxx61NRVKKXQTbYwRRr0RR+FPxiiimIKKKKACiiigAooooAKK&#10;KKACiiigAooooAKKKKACiiigAooooAKKKKACiiigAooooAKKKKACiiigAooooAKKKKACiiigAooo&#10;oAKKKKACiiigAooooAKKKKACiiigAooooAKKKKACiiigAooooAKKKKACiiigAooooAKKKKACiiig&#10;AooooAKKKKACiiigAooooAKKKKACkdFkRkdQyMCGUjII9KWigD5Y8b+HG8L+KbqwCn7OT5tsx7xt&#10;0/LkfUVztfRHxa8Lf274ZOoW8e6904GQYHLx/wAY/DGfwPrXzvXm1ockrH2+XYr6xQUnutH/AF5h&#10;RRRWR3Hu3wa8V/b9Lk8P3UmbizG+3JPLRE8j/gJP5Eelep18i6Jq91oOs2up2bYmt3DAdmHdT7EZ&#10;H419V6Nq9rruj2up2bboLhAw9VPdT7g5H4V34epzR5Xuj5LOMJ7Kr7WO0vzL9V7+zj1CwuLOX7k0&#10;bISByMjGR71YoroPHPHL4TaL4ptv7TmZoo7gLOzNkSROhViF753Hgc9a82WGG0LRC6ilCrjzYclW&#10;K5A25xx8qV7l8SfBv/CRaZ9vtHeLULONipj+9IuM7c9jnofc14jqWl2lhrE1tCZWtV2NCZMltjqj&#10;YOfTewz3612c/tPescfJ7N8tzX0zxRdaRqktzo0G+7lDRAMpkzn/AGF6kbcgdMg1o3snjvX4/N1F&#10;7hYEYMqylYFU5IzsUE9yMk1gaNdiwu9LvgSBbXkLscdBlQeP+BNXv2vaRJd6LqEUs01xuiLqrNtB&#10;ZMMowuOpWoqS5ZXtuEVJxaT2PCJNAliliWbUA0skUhUxoBtdBkAscnn5gD15FdJFa+FNOt9FvoNI&#10;ad7+0+1KbpvNLGMjzc7zjI5OAOc8elQQyRRSJO4SHDK+BgZ9R+taXh22ik8KRyLbvNc6VdXFh9o+&#10;XCxl87fmIwf3gIPYCj448r66feiL2u301+42ZFv7V2tkeC2iiOYsLvOwjKnAwAcRg1karYtcm5tT&#10;PLNJc6bd28jthQCi74wFXvuTp6Va1TxRaNdGSWa2QrCmUiYzybsZZSFwu4fOOtYD+Ki0lvJDAx8q&#10;USoJzgOwGP8AVpjIO4j73euqnNVcJG+jsvvMZRlTrPtc7K3u7Z/BnhnWQ1vbvJZrG20Bfm2h+vXr&#10;E351BLcuwIijnnZVP+rjIDY3D7xx/dWofByww+Ar62khSGbSb54t0+AY49+/Bz0IWRhjtk1MdQV8&#10;bpZJ5MAMsKtJjhcjI47N3rTCv3WuzJxK99SXVGfrGs/2JaebeGOLzQywRDM00xAIYADA+UMjdfpk&#10;1yWta5r1xG73Gn3NssyOLeN38hdxySzY5PBO3dxhqn8UyvB4ttZJJ3sksreOSFpV3bJwSucKTtLb&#10;gPbHNcvqmqXmozSXF/OZJPKCFegIADD5fYbxjrx1qKlbWz2NKVLS5FqrI+oF41ZbSRYsIMA79uG5&#10;Oedyg5966DwdrMOneJl32V1LHMpjaCBRI7DcCFUdD97J9hWVrOkyaYFkiElzFao32mUDI8sqpRj2&#10;XPTPrS6NfR6drFjqAAjS2uVKqzcHa23JP0K1yc8vaOL6nRZezUl0G31s1nd6nGdzJazyLcHb5WAW&#10;DqADycFOcdM4qK0uJxp1xp1t5cVpLEYXUJuebDsFLH+6CUOew+tb3xAtoovH97I0Ev2eQrNFHIpH&#10;mEkeZIB/dwSM98VzcJMEimRCHXPztxj5R0H+9D9KxctbpmyWmoLKGVbmaYxxmQSoiHGW3RuGx/20&#10;fH0rVvXnvPCulSz+U14lzdWtzkASMWxLFnvgMkn4nFZ32ZJ7gwWqyzyu5jWNI/MbbyoAA7jev4Y9&#10;K1dJtJTp+v2c9syyrCt3umBWSOWNg5T1ztMgx1yKTS6Bc6bw14ja5szZ3Mk11qkLTOipHgtCCrKW&#10;PTtjHXjNbnnSLP5b/Z4Np2YYmVwASMALgfdlU/SuR8L69p0ReXUG8oxYZfLBAuCzhCxA5aT07c1b&#10;1PWbWLUpdPnkvhqSErJa2siW0UWEAdXmO4s2xQSRgEZAJNejHExhTV3c4JUJTqOysdTb2s0hi895&#10;5CcKy58uPcyYI4Gcbo+ua5zSdOtV03XNMljW5ayldwQm4yqGHGeSQFbOBjoK1LC/v9Y0lL6OOxsk&#10;k80p+4ku5Y/Kkzh2Zgpchiw+XpUa2FzY+P1tLq+ucajBtLo6xZ4aPBCAADIHAFP2vPql95HJyXUn&#10;939IpaX59r430dbxpxBdW8tg00ykLOHjO0+gYugG3qMCqdpbjV7eTTnW3WIxl7eS4by5hej5GMa/&#10;fYOgIOOhAz0rS8RWl1C1hqtozuFure7WCWRgnmBg+U3HCk7XDevFZXi+SLTPFMo0+9hXULfUftNm&#10;Y3D7A4zg+nzZyPeuWd7u/U6abTSlHoc3Z3U+peF57JDEUu1hmkaQkkOiSQA8dCSF/HFP07WFU27X&#10;EM11A8gmgtYTt3rsWRogM5IIzz6rVk39tqetTPpOjtOl1aG0itIwE8uR0EqlMd1cOyk8kcZzVtdJ&#10;1K4F3BdQ6fpq2komdHiMlyDtykcajnG09OMEtnvU3VtdC3vqaPiDWtP8T2zRaJoVvY2lrNO7XEkq&#10;ISUCs6CIDO4ggjt1965vUYzPJbu11DEXCCVZJgpClTGxI57lT+Nbmn+GND1RJdKk8Q39zrTWnnNB&#10;aQ+VCjEBFJJA3gbhnnsaxrGwtbO8jeXS4bmW3mfzoXbHnOOiFjn5S6fjTilyaLTcU3793uZdvdG3&#10;1K0udO1Cb7e+YYJLOM4eSVDGSHfHVlx071vweBtf1XEdy0NoM7FXUbp7h1beE4VflyrrjnsRWNrS&#10;3Hm3SG6gk1Hz/tKvEyhVlJWQISPlBHK8fLx1r1i9u3xPP9nt4ba8UXEUt5erGgMsSv8ALtyf9ZG3&#10;Tj86rTm97qS+bl9zueca74Rj0Pw8upxajNNJ9ohEkTRLEkSsXztVT1DoVz71Dosn2bxTI8GmxXdy&#10;A0lqkjhBA5Afzsnj5FUnB4Oa6jxHdxalp19Amp2twGilb7PYWbvvbIlQGQjsS2TkY/SuHsbqC41b&#10;QJZoo5llCJJCZMCZ0bG0sOgOF5o9vCcZRi72F7Oas5Lc9M8J3dnpvxH8VabMRNp2pWpuFiQb94B+&#10;6AOpxI3FcqbO6uvAelaelrLczafrU9leRQoryurIwUZXJ+6SMdOOegplxdT6v4isSjWVl9pVdJMt&#10;oWlSNJQ0fzM2NzAZGQcDjvW7qlskJ8aeHtKvlt7Q2FrcafMkhVYxDhZSWQE8YO4nk85rnm1K0lsz&#10;op6Lle6OXOow6l4e8N293emyv9IjuLdjPFuEsbnZgHpkE7fbg1b8KRRX+s3ml2t28q6hpslrESCn&#10;75ExHk9zuQknpmq0VlpWo6VqdjDcTXiSSJekWMG37OCQWCmUruzjI4xSQahb6be29zZI0dxFeLdG&#10;cXKStluXGxRtXgMR1HXsaqNk7LqZO9r9johFpdt490a802YWcutWm6SSAO06vNEUVsvlOZMY288H&#10;PWsuHU7yXTo01G3ntGZG8240iPCM6tgpc26D5cYBJjwQOcE9LuuLqWnrcS6dLdKdMmktElS2XEcR&#10;BeERSAfJ+7YliejMMdqLy7H/AAkNxZfap54luUNtJJetG0iyKDHIyoNz/KeCeevrWMrrSxtfRlW5&#10;0a5hgf7RDYpDCF/eRyKtsCQSrLcTEshKkYDAHIx1Nem+Hbya88Oac1hYJdxC3aBtQe5CxF9vzMVw&#10;pZfNXBwAc5Iry2SBbG9aWzM2mPtClo7YQxTlnwDOk7HzAOCfl4I6d6rs+m3cwN8YkNqqr5sDyXOm&#10;MXB3r5S8w5PUqWXqcDiojNPfQdlc6jxlLbprD3Zl0ie9ljH2n7NqgiRSqgFJERTM/c5B6YGK5yT7&#10;VdaVNF9mht45lcn7Lp/GD/E087GRRkEEDjPSpHY6L5chCQ28pAgureSGG3mIG0iKaMM7cMDhiCDj&#10;OMVWW0uo7meeSGdp4z5rS/ZWklZlG7iW4IVsgsOBk9cGqbt1Bu7HWEH2nRNFVXjlS3lu7YjzZDGy&#10;RES+aqLgMSJCDn5iAMc81Mki2auEimtHZ1cRxRwadIobIIH3ncYIz0Pap/CeiXeuQa9o2nxWUt0Z&#10;Ypklviw8hW6kFMfNwBxwc11GleAFhiM76x9nVkBdNLsEiMYdmUsHfLjaQcnj6U5+8tCUmchZBr7Q&#10;pbVIpHmTR5rSU7WG2S2n89OT/wBM8gcZJB7Vg/23dWfho6faTSK7yyeQkcpDBXUE9O5Hy122sw23&#10;hLV3jhvIDNFcwX9s17J55BbdBOjNkHDfISBnC5wK4zS5tEtdSQa0t1c2NoDIkent/rJlO1TvOPkw&#10;Sc8dq1inODVuzCV01fc9E8I6ENP8Oo8kd0lxd/8AExngMnkhZYpNpi2gbtqqc4z27ZrgvF2kx6P4&#10;91u1j/1ZmS7gzyNjjOBn0Bx+FaemfEO40PTmsbDRLRlS5uJLcTuQsUbjmMqOScc53ck1y13qF7ql&#10;7LdXd08txO5VpGwDtZeFA7KMAADpWtGnU5+aSInKKg43G3cs0FsXjZ1mt5luIyv95G5wP90/pXTe&#10;PrXRLeaxn0G7sNl7bZube2kDpFN/eKjOwMD0GBxwK5A5K7mcsx2vnJyB91h7VGsXklwEwQv8Ixyp&#10;z/KumVNuXNexjFpKx0uieJ7LRmku8Xd5NPHFm2EaxRxMhXDeZkswIUgjA4aohOl38OdbSK0QPpd/&#10;HqMEcjkmNJGMZ2kY6HYMd+tc7JtXcowQxK/n8wrc8L3ka3OpWc+Xi1PT5bby0GSZCMx9SBkMM1jO&#10;nHldtzSMrNdv6R6f4jSTWfhDBrH225adBFcqwcLt/wCWcgUAfKu1j+deNz5ytzLln2o+5zngHYyn&#10;NesfC+WbxD8Pr7RIHQRRLNbO86kvh1O3Cg4UZUdc9e1eVxXEr7okgjSRJXt33KMjePuktnIyDjjI&#10;NZ0Wot2G0+ReWhGsEj5ghjaQgvCAoyNwOVxUvkkP58hjUbkk2M4yUYbWIA9+3WozJcShDLOxUqjk&#10;Ak42/LyOnA7+9PWxhKxxlmcEPFkHHP3h0/KurnfQyaRERbxo0bznIjaImNOGKHcrDOOOx71KlxAb&#10;pGjttyNMrbZGLDbIuGBAx8pPPqKnCgKHWFOCsxLL1z8rHJ/WnlFZSvmorqGiO35sFfmXp2PTNTdo&#10;fyKf+mPamPaiYhaH7oUlkbcM9ycd/TinNDJLIpnuDJvkD5ySCJFwc54znvVnzoFIkxIx3RykYCjk&#10;YdT1P41EiNNi1ht1aVt0Kqcu2Q2Vx7joKm4amn4K8InxVrttp4DiHZuuJM/cEbjJwOMnp9TX1NbW&#10;0NnaxW1vGscMShERRgACub8CeFv+EZ0QrPtN/dv59yVACqxA+UAcADH55rqa5ak+Z6HXThyrUKKK&#10;o6zq1roWj3Wp3jbYLdCx9WPYD3JwPxrNuxrGLk0luzzr4y+K/sGlR+H7WTFxeDfcEHlYs9P+BEfk&#10;D614TWhresXOvazdaneNma4csRnhR2UewGB+FZ9eZVnzyufc4HCrDUVDr19QooorM6ya0tZr68ht&#10;LaMyTzOI40HUsTgCvq7w1ocPhzw9Z6XBgiBMO4H33PLN+JJryP4L+FvtWoTeIrmP91bZitsj70hH&#10;zN+AOPqfavca7sNCy5n1Pls7xXPUVGO0d/X/AIAUUUV0nhhRRRQAUUUUAFFFFABRRRQAUUUUAFFF&#10;FABRRRQAUUUUAFFFFABRRRQAUUUUAFFFFABSMoZSrAFSMEEdaWigDzjxX8IdI1nfc6SV028PO1V/&#10;cufdf4fw/KvGPEHhLWvDE/l6nZPGhOEnX5o3+jD+R59q+rqjnghuoHguIklicYaORQysPQg9awqY&#10;eMtVoz1cJm9aj7s/eX4/efHVFe+eJPgzpGpF59GlOnXB58ojdCT9Oq/hx7V5J4g8Ea/4ZZjqFg/k&#10;A8XEXzxn/gQ6fjg1xzpThufR4bMKGI0i7Ps9znqKKKzO0Kkgnmtplmt5ZIpVOVeNirD6EVHRQG52&#10;2kfFbxXpW1XvVvoh/BdpvP8A30MN+tdzpXxzsJdqarpU8Dd5LdxIPrg4I/WvEKK1jWnHqcNbLcLV&#10;1cLPy0PqLTfiH4U1TAg1q3jc/wAFwTEc+nzYz+FdJFNHPGJIZEkjboyMCD+Ir45qxaX95YSeZZ3c&#10;9u/96GQofzFarFPqjzqmQwf8OdvXX/I+waK+YbL4k+L7DAj1ueRR2nVZc/iwJrftPjb4khAFxa6f&#10;cDuTGyt+jY/StViYPc4p5HiY/C0z3+ivGbb47sABdaACe7RXWP0K/wBa04Pjnorf6/StQT/rnsf+&#10;ZFWq9N9TmlleLj9j8V/mep0V5zH8a/Cz/ei1JP8AehX+jGp1+MfhI4zLeD625/xp+1h3MngMUv8A&#10;l2/uO/orgT8YvCI6T3R+luaif4z+FF6C/f8A3YB/VqPaw7h9QxX/AD7f3HodFeZS/HDw6o/dWGpu&#10;fdI1H/odZ0/x3tlz9n0GV/TzLkL/ACU0nWprqaRyzFy2h+R69RXhV18c9ZfP2XSrGL08wvJj8itY&#10;V58WfGF3kLqEdsp7QQIP1IJ/WoeJgjohkuKlvZfP/I+kqydR8UaDpO77fq9nAy9UaYF/++Rz+lfL&#10;9/4j1vU8i+1a9uFP8Mk7Ffyzisys3iuyOynkP/Pyf3L+vyPoLVPjR4bswy2Ud1fuOhRPLQ/i3P6V&#10;xOrfGvX7zcmnW1tp6Ho2PNcfieP/AB2vM6KylXm+p6NLKcLT+zf1/qxo6pr2ra1Jv1LUbm6OcgSS&#10;EqPoOg/Cs6iisW29z0IxUVaKsgooooGFFSQQTXUyQ28UksrnCpGpZmPsB1r0Pw58HNc1QpNqrLpl&#10;sedrjdKR/u9vxOfaqjCUtkY1sTSoK9SVjzlVZ2CqpZicAAZJNeieF/hDrOs7LjVM6ZZnnDrmZh7L&#10;/D+P5GvYfDfgXQfC6q1hZh7kDm5m+eQ/Q9vwAro66oYZLWR4GKzuUvdoK3m/8jE8O+EtG8L2/laZ&#10;aKjkYed/mkf6t/QYHtW3RRXUkkrI8Gc5TlzSd2FFFFMkKKKKACiiigAooooAKKKKACiiigAooooA&#10;KKKKACiiigAooooAKKKKACiiigAooooAKKKKACiiigAooooAKKKKACiiigAooooAKKKKACiiigAo&#10;oooAKKKKACiiigAooooAKKKKACiiigDyuzs43iVuOlVdU0tTEzqvIqbQLkTRKpNbk8IaFgRkEV81&#10;yRqUzblvE8zkiyxQioPshYkba6G+sjDebtvyk1KlmCNwFeU+aOgRjzbnJyQmMEnjFV1clxzxXQan&#10;Y/u2wMVz6oUfB9a1g7rU11idLpUSlQcVrCEnOBWPp0wjRRWwl1kGsoTSlZmikmilcrtOCayb1xGh&#10;IJrRuWZpRVO9h82PA611wkpaMzuZlrdNvPXitVbksnasIq0D4q/alnwK2giXsWmbcPes+fINaTRk&#10;LmqM6ZrTqcUtyiW6ilU4pxjw1WIrG5mYCO3lcnptQmrI16EIJqZGNatt4S1y5x5emz4PQsuK2bX4&#10;c67LjzI4oR/tP/hSdGpL4YsEmcrUiMBXe23wvuDg3GoRr7Iua1bf4Z6ZGczXM8h9BgCsf7OxNT7N&#10;jSzPOYCM1oRpuUYFem23gvQ7bBFpvPq7E1qw6XYW4HlWkK49EFVHI6r+KSRonY8gXT7mU/ureVv9&#10;1DVyPwzrFwPksZAPVuK9cVFT7qgfQYp1dMMhpr45tjcjymH4f6zMcv5MQ92zWpB8NpCB59+o9Qi1&#10;6FRXZDKcNDo38xXOMh+G+lKQZp55Px21rW/g/RLYDFmHx3ck1u0V1xw1GG0UIqQ6XYW4xFaQr9EF&#10;WlVVGFUAewpaK2UUtkAUUUUwCiiigAooooAKKKKACiiigAooooAKKKKACiiigAooooAKKKKACiii&#10;gAooooAKKKKACiiigAooooAKKKKACiiigAooooAKKKKACiiigAooooAKKKKACiiigAooooAKKKKA&#10;CiiigAooooAKKKKACiiigAooooAKKKKACiiigAooooAKKKKACiiigAooooAKKKKACiiigAooooAK&#10;KKKACiiigAooooAKKKKACiiigAooooACAQQRkGvmX4jeFT4W8TypCmLC6zNbHHAGeU/4Cf0xX01X&#10;MePPCqeLPDU1ooUXkX721c9nHbPoRx+R7VjWp88dNz0csxf1atr8L0f+fyPl2inSxPDK8UqMkiMV&#10;ZWGCpHBBptecfaBXpvwh8YjSNVOh3smLK9f9yzHiOboPwbgfXHvXmVAJBBBwR0NVCTjK6McRQjXp&#10;OnLqfZNFcN8MvGg8UaJ9mu5AdUs1Cy5PMq9A/wDQ+/1FdzXpxkpK6Pha1GdGo6c90FeOfFfw1JbX&#10;UerWsWbaaMwyBV+4+G2/gcgD6e9ex1BeWcF/Zy2tzGskMq7WUjrWkZcrOecFJHy9C3m292kagnaZ&#10;F3DjOSRwOn3lr6K0Mrq2g6deTXcs3n26Mw3bQx24YYHuT+VeMa/4avPCWtbGI+yAYimYgBlwAPxG&#10;1c+9egfDUm98KG0nmuCLG4aFEjbYABhh05IyO57mtqivBMwp6VGjitQ0z+zNQ1GyYoohmdd3AyD8&#10;y4zzwCtYs8c+oTW8EMLzySXCNsDMfnIzwg4YkBuvXFeg+MLG20zWZ5BCscEvlSqxXgN8yvz3ziPj&#10;2965/wANyLYa5/bDW0t7p+nJNLO1su7Z8u6JsHA6F+/FTCXLdsiUffsjnL5NPgstOu9OkuJ7S6+1&#10;GV3wC7wyICcL93K5OMmoGE1npsk0V1DYTxoYxdB/kdAcMrN152jGO4zVxrKVPD0NskB/s+TUrm8s&#10;Jgw3+Uw8sqVHAxuyeevtXdeEfDum6p4eiv5bbT01WKXbO9xD5rHn5t24kZKgngDr0rgnSrStKcur&#10;8+rt+BulBu0exb8KRWlz4k1yHygLXV9Ot9Qh3YfO5SkpycjO7GfrWJrfiGLTNBuZrS6t5bwRny4N&#10;4OOec4+7gM+PcVvTQWej/FHSxAoCzLIhUklVjcAqR2ADxsAB03eleceKtLl0jW9SBu4pkt79naKP&#10;5fLWQiRNw6MNpcV3wrzpq0VvYyqUVK1+hn+W9oWiDTX8P2Zb6VbxcfaVAJJBySCDtI55x+FPs/Dc&#10;+radqF5pFzFJHaw5nguR+8KkO5VB/Fw5weKms44YvE8duZkxcXJtobbBV5EmjyDuPAAYcDvurE0y&#10;2nuLmS3i82C9hj2wSOcHeuY3Bx3IAznpVxnKTUai/ryEtFdHRQXFtNZadd3UrvbX2liO6eQnaoUt&#10;CcAcZXCMM9K5WO1vLHzbe7hkiu4xskZ14DbOOT3JRT+INbEeoi7sWTUDNBEksqrIgCwgyKMBlHIY&#10;kA56Ejmqmo6dHaQaReFZHklhkjuo3kMm64hYMWz6OhB47cVVRJuMghfVdzsPH7WWo6d4V1VGeWO4&#10;sUhkcK20qVK43DqxY9PauMmv4HCyw2KxBEUO7Mse/aFbP0wX6dcetdzfhLj4K21sZ1a40m6aP5AT&#10;k5LIpx90YYdfSuCVIHwVQumNoKw/Kq5bqzf7EuB7qK5uV3skbXVrtjornULOTzLW5S3eIkRzWikv&#10;v2MgIJ5HMYBPoa62Gx8LaNrunIV1i81GVraaH/SFEFs0oTa4fq5RpM5/OuUhivJZCQS8zgM4OZOm&#10;0kYHB+ZTx/tVoXVjfXFta+bv22tsbWAlMELhiAwBzzwM+wFackmtWQ5xTsXJEsrbxh4cvbmKKLzJ&#10;v+JrEBjy7iKYrJJgfdDsm4KPU1lL+5vr+PUmMvn+dDNIXB3S+YQrqPQqV5/Cm6pZSWnksku4z2sV&#10;2NxEXmJIA5BPqAXU8/w+taN34fF7qTpoVszWM6J5KxQPP5W6ILKCegKyIp5PQg96TjBLuPmb8jR0&#10;DXtXbTvsGi6Sl5suhKzBykKs8RiCv0ABKE9R83Wn6wPFEaRa3rE9tbhJPJjFowEkDE/fYjI/hbjP&#10;Ue9WFsvJ8+yu78vqF/ZSTTxFo4mtJISJQ8hi3ZYbSAepzyOtP1zUo77QJrFbiS4DLvSQ2pVXwQ4M&#10;rytuL7Xb7q5btxWsKqW5jOm73LbfDuG7iuZDq+r3+oJFIUuZZBt8wBSrBDn7ysGwT1GaxLOz00aR&#10;pt7qE26TVo5rme5mIMsU4l2gIeoAK5x6112iRy6xpenXDoXglhjRxdSySqWUmJiFG1FIypxzj3rB&#10;tYDZadfWylDJpGsSIqqFwVmUPG3HA+ZT3wDTk1exMXKzb1MuCG60fwpYajLpUttNpeqMwkMHlm4g&#10;LrLE/OCwwrgemTXW+MIY38Y6s18ttElzpccnMkrnyRL5Zb93zubeAAOOuSK56WwsDZ+K7JtXnvLq&#10;8tkvCgjkZrdoW2uxkc/NncwJAOOT6VvXty+qeHPCOpQ2L3Cy2E2mTNKxCzuYiqRsAdxBliBzxzjn&#10;msE2jpsmZkLahaa7bWYgv0mkjjWOS4jWyO0o0JT+IheE+YnOR05BrE1rTltPEl7De2sZAZbhY43c&#10;pyA4wX+YjLPnPfNdtqN5HeWumT6ncSaXM0SymEzQWyIzKrnduLOcSRDHy5HvXL+KpFvNQs7yC4nm&#10;ilXyWd2mf5uw82RVDcOxwo4HWnSbb5e5FSNlcytUaae8Vrq4huAiCPaYo4FjwxBjESnCp8y9evNb&#10;moXIutI8MX8bJdTpBJYytaWCBIZYmDIq7sCPaGYcccVkf2fbz+Hhew2khvNzKJvN3K0i43KIwM5I&#10;KnexOcHArb0RLO68BXVtcXfzabqi3kMMMCM4jcbOjcNks3zN0z7CidN1aajFXe337Cpy5ZNv1Kct&#10;7qmobhJFbJ5QjJia4MobcCjHEPI54Iz+dcKZHtY2WFVia3mOAqY2Nn9ORmvQJWT5Ps+mzu+XKvdX&#10;O1GO3zVPloFxhlOOPbvXK60hbWtVbbGPtsS3w8oEJggPxnnu1Vhctr4O/PFJPt/Xr1Criada1m20&#10;WdYhubrSLjVYUuJI4pA63EkjyFScScnAQfMGAxzkgV6vrlxDeeJfCGqysqWGpQS2k6tIqjZcRBlX&#10;HU8jr05FeaaCp1bwrNBPPcMttHLEqb2ZV2/Ou1OgJ+YHOc9as2WuQz+G9I063t7cahpttFqNzO4b&#10;cBDMVCqQDuIUrwflwTnpxpiaLo04y3Fh6inJx2sYPhpksNZt7O6AkfyZrGQBd+91ZgoA7ja/6U67&#10;KW1ja27lpZbYeWoeVGCxk5bKoMIwDEHJyBjijW7lD4sudWtYmgge+ju0TByBL8shBI5+bB44GRWj&#10;q13ZsL+3F0i21wC7LFcEKwPQFFX5iGJGSf5VyNycYtLZmjjH2jT6nSx215q/hKeeWaPy3ggvIoYr&#10;Xz2llizDIMMRkqqJntzntWDeo62GmSS6hLGkkDW7iW6IiBjcoE2xKZG+XyzkEjoK3vCviMwfDTUZ&#10;ZdLhvI9PLxTEzbHSObBk4wTjPfjOPasfXY9S0C1tLVL39w7faRJaqYcFwoMfX7oCqR7irlCUpNIm&#10;MoxirjBp0RC3B0/Y2VAdbVVTYy8FZ52JH3u47Z4qO5mhgAmN1CAmQWvLl7iXcVyQFjCocDOP93vX&#10;MKZGwJJnwzh5MnqQSjHn0BqFYkiYEqSYgr/MeuxtpHvkHNH1G6tJi9slsbaa6mk3Ek+i3zrLO+ZF&#10;8hUs5NyhlDwcg4wRuGDnrUZ1+Jngms9IiS4cD7Qly32qMsw+UxGQllGc/Kc/WscDylZd25kB5xjm&#10;N8kn/gJolARGCtgoHVdvYgh1P0wSK6Y4aFveJdWXQuW+uaiLgXS3TRyFVUyxjawQ/IRkYyQQCpP3&#10;fem32s6vfKpv9VvrhcEskk7BSVfD/KMdeCc1WkKGWSOOPbv3qgB4Add6cfXJppeWbkIdrsGORwd6&#10;47/7Q/OtVCmtEieefcTyEjEkca/MokQsoySVO8H644zQUDyEAqEkJxkgcOMg/nSgSZR3fA/dyMO+&#10;V+QjjvQ1vsGN7FlBUbQFyVPp+Nac7WyIt3ZF5qALJg5UxyN7D7rD+VMEpRepaRVKgdTlGz0+lWRb&#10;xKRG0a7SWRST2YZA596I5V2As+eVY45JHQ1DkytOxA6SPvCLtRmZd3ba3I98Z4qIxM53MwA4bjLd&#10;sGrEkoijDcgqmcscYKnr+VRSSqDjcihiQABk8jP50rq5STH29uHk2kscrgEeoPB/pQ8L27JLagLd&#10;K6+TtbJPcKPfPNVvtarImDIQxQjnAw3A/CqMkylBLt2lcSjH+y20j8qynNcrSNIx7nqfwj1iLTfE&#10;eoRyBpft8KTwwW/zuXBycgHjBBzk1z/jOyh0fxvrtv8A6QrSSfaY4wq4GSHU7s8ggt9KpeBLoab4&#10;u0e5WIskNy9pKV7qTuXP4Eiur+LttZSeJtG1K3uIZLWWH7PceTKu3CPtHPc4YcDJFc6dpXGlfmj8&#10;ziPOiWZtkK7WkZAJWLEB1yBxgHnmov7TcReaJdu2OOcFAF+623PHcetQyxQW8LGW7R50Qg+XGzgy&#10;QtwQxwCCpxnt6UrSWJmEUdrPKhmeLEkm3KSruC4Uf3skHNaOqhchJJMnnFNrM3mSRAHs2NwpLe9d&#10;gZo42dQIpiAv8BO1jx6VCmozxwCaKC1hcQRXG5U3Oxjfaxy2fm9SMcVZhtNT1U3UKSTSxQGZJdh2&#10;rGJCCjY4wGYgYFJ1Wx8i6kktveBWjnNvbOrS2x82UKQ2NyHGc7T61658IfBJmMXivUGSWNwslhGF&#10;I2sV2uxB6+x/GuQ8A/DC88QavHdX8H2bT4JIZZt5HmGRVw8eOuG459K+kYIIrW3jt4I1jhiUIiKM&#10;BVAwABWbqOS0ZpCC3JKKKKg1CvA/i94x/tfVRodlJmysn/fMp4kl6fkvI+ufavQ/ib40HhfRPs1p&#10;IBql4pWLB5iXoX/oPf6Gvm8kkkk5J6muTEVPsI+hyXBXf1ia9P8AMKKKK4z6QKvaPpVzrmr2um2a&#10;bp7hwi+g9SfYDJP0qjXuvwc8Imw05/EN5Hi4u122wYcpF3b/AIEf0HvWlOHPKxyY3FLDUXPr09T0&#10;XRNIttC0a10y0GIbeMID3Y92PuTk/jV+iivTStofDSk5Nye7CiiigQUUUUAFFFFABRRRQAUUUUAF&#10;FFFABRRRQAUUUUAFFFFABRRRQAUUUUAFFFFABRRRQAUUUUAFFFFABSMoZSrAEEYIPelooA4rX/hb&#10;4Z1zdIlqbC5PPm2mFBPuv3T+QPvXmOu/BrxBpu6TTni1OAdAh2SY/wB0nH5E19B0VlOjCXQ9DD5n&#10;iaOilddnr/wT4+vLC7064Nve2s1tMOscyFG/I1Xr7AvtOstTgMF9aQXMR/gmjDj9a4bV/g54Z1Dc&#10;9mLjTpT08l9yZ91bP6EVzywsl8LPYo57SlpVi1+J88UV6ZqvwT1603Np11a36DopPlOfwPH/AI9X&#10;F6n4U1/R9xv9Iu4UHWQxEp/30Mj9awlTlHdHq0sZQq/BNP8ArsY9FFFQdAUUUUAFFFFABRRRQAUU&#10;UUAFFFFABRRRQAUUUUAFFSQW891KIreGSaQ9EjUsT+ArqtL+GXi3VCCulPbRn+O6Iix+B+b9Kai3&#10;sjOpWp01eckvU5GivZdJ+BYBV9Z1fPrFZp/7O3/xNd7o3w+8MaHta20qKSYf8trj962fUbuB+AFb&#10;Rw03voebWzrDQ+C8n5f8E+etF8G+IPEBU6dpk8kR/wCWzjZH/wB9NgH8K9K0H4HIu2XXtRLnqYLT&#10;gfi5H8h+NexAYGBRXRHDQW+p49fOsRU0h7q/H7zL0bw3o/h+Hy9L0+G2yMF1XLt9WPJ/E1qUUVuk&#10;lojypSlN80ndhRRRTJCiiigAooooAKKKKACiiigAooooAKKKKACiiigAooooAKKKKACiiigAoooo&#10;AKKKKACiiigAooooAKKKKACiiigAooooAKKKKACiiigAooooAKKKKACiiigAooooAKKKKACiiigA&#10;ooooAKKKKACiiigDw7RLoQuATjmu0tpvOjHPFeZvOYVVlrpdG1SeSJUWJ2PspNfHUajg7PY6qbuj&#10;W1W2D/MByKzopNvFbi2eoXSHbaSnI7rioIfCesSykmFY1P8Aeat6lCpN3hFv5B7sXuc3qbHacDgi&#10;uYkhJlr1g+Arm4j2zXUaZ9ATSwfDCxVg097M/soAohl+Jbvy2FKqjzqzjKrzWjE/avTbbwRoluB+&#10;4aQj++1acGh6Zb/6qyhHvtzVf2HXm7ykkZ+0PJltpZv9XC7fRSatp4c1O4A8uylOfUYr1tIo4xhI&#10;1X6DFPrso5KofFO4vaM8iPw71e6bJijj/wB561bH4aXEYBnvIl9lUmvSKK74YCjHzJ52cfH8PbDH&#10;765mf1AwKtw+BNAixutWk/33JrpaK3WHpLaJFkZsHh7SLbHladbrj1QH+dX44IohiOJEH+yoFPor&#10;VRS2Qwooopg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Hh/xj8HG0ux4kso/&#10;3E7BbtVH3JOz/Q9D7/WvJq+wb+xt9SsJ7K7iEtvOhSRD3Br5c8X+GLnwn4gm06bLRffglI/1kZ6H&#10;69j7iuHEU+V8yPqsnxvtYexm9Vt5r/gGDRRRXMe2afh/Xbzw5rVvqdk2JYm5Unh17qfY19SaDrln&#10;4i0a31OxfdFMvKnqjd1PuDXyRXafDrxvJ4S1jy7hmbS7ogToOdh7OB6jv6j6Ct6FXkdnseTmmA+s&#10;Q54L3l+K7f5H0rRTIZo7iFJoXWSKRQyOpyGB5BBp9egfIGR4k8PWniXSXsrpQGGWhlxkxvjAI/wr&#10;z7wPYXmjeLr/AELUXkR5oFkQI+1XKEFmBHJB3fzr1is3UtEttSuILhy8U8SvGJYztYxuMMmeuDwf&#10;YgGrU7RcSJQu1I4f4l2kVhYadItnC9vLOIbiZzlov4lbJ5OWXHPrXL6f4ii8O/2i01r9sgvoltng&#10;WQIoOG5JP+zxxzXo3ifQZL3SJE09oLK5eVPMurlFlCx5+fhuM4ZgD154rwe9VrdsXF9bzFWP3HJG&#10;VOCNpwV+4RnHc1pGqvZuEjnlBqqpo3rTVd2hvCqLI1lIZXcsFIiZQpwvUjcFJxz8wq7o3i2TR11O&#10;KS01EghZpI4YkR1wMEnzOx3AcDvngCuIk8tFaGJXlCPvQdclRgfX/Ur+ZqR9RuGuLe6iZxqEPnCS&#10;7aQvJch8jB/ugRgLgepPepkny8vQqNlLn6nR6nqyarqmnau2lXcU9sjXtyXuBMZ7ZHRQSRgLgHkK&#10;B97npVv4miYeK3t5hbpBe2cUz+TwoCSNGu7jLYDqcY456gVh6Ppl9qEFtbxX5s7Nro2CpsIOZUZh&#10;kD70btEi9etdX4iv55Ph/wCFr+ze2gdleznllhDSJKUKkr3PIYH1BPeolsUm3ds5nSFfUb/T4YSJ&#10;Lu906W2iZFyRcw/vI2Vj3G3r+FZVvqEuo6zb6pbg+ZcO8kykHaGfliAOxZScdRmrs9nPpukTwvhZ&#10;reGa9sw0LogBA+UAgE4ww/Hmuaj1vUZbeA6lqcyrdbT9ntQIY44icb3CY3E4OFHpkntWkWk1J+oQ&#10;g5e6jpWtmsbDxBbyCQxXvlmPzNsYVo33ByrHJ+XIAHWstZNJtjMst5JdRyBiscFs8xjzzgH5dpHI&#10;61YTw2kNwq388pCp5zD/AFcYjVj8rY5JI2kc+oFZ2oWqR2clrFFF/aIaGRVhcs4wpWUAgk/eHO7H&#10;U1SbidKwbt7zNnQvFMWqo/huxk1G2sBE0hhLogkK44IAJ6c9e1axsrS3Es+I1QZeSSb5ljUD1Pau&#10;C0m/itPGGkZuElnDmG5mVsjDjaFz/FtB5b3x0Ga6XxbK5tLawUxqsrPPIJchZFjxtjOOQGY/y5oU&#10;3y3OaVL95y30HJ4qSfLWOj6peWi8GaNNq/UL6Vo2+oWuraZPLYzMdg+YFdskDD5vmU9DwcHpWLBr&#10;E94kSfb7xQCVltLIpaNbOOdqgAl1I+6c9ucVSt1n0zxLqWpm781YvKlnUBmE9rLgOcsckqSPXnPP&#10;FJt73uhunBvltZm/cancJ/Z1xYQJYvphntzeW6BkaQy5CK0mcFI5ARnOMnFEWrBxOk9pLrGnzzC7&#10;uIHmcOblkzuR1wBkhgVIKnA9q3bSwjl0a9tpGKyBopY1RR/CWgkfDfKWIMf4AGsaWxWW1i89V3CJ&#10;wTLMZULqdzFvLwAe3Xv+NYzkr2JTaOq0XVvs9hBFpmmWWmQWeoeRNFITciGCchi+QQo3HICnseo7&#10;4F7rGupFd2glltoBvjki0+ySNQV3KwYgdOAOv3TirmltDdWeu2SIsrXemxzpFHEM/aIH+VAFyT15&#10;zzgCma3L9s1dZDp7TXM+yZ2fOEMsavxzgAsGHPpionpG4+YwrV2uUtkPkiASsirJI7RrvG7aqjPq&#10;e3Pf1rW0a2dhq2nEfJeaQsqI6lcNby7flB5+4Tz3qtYQ3y38tnZ25ScKshRGPzqOS/y8DCsBx0/G&#10;t0WE2keJtAlu0uFhvL+WynM8sYdzPGUwqKSVC7VPXqRW2vM5oz390g0+O3k8X6ffzyoI7qH7BcRh&#10;cb4Z42RCccAB49uPUip9CupE+F2o2RjluNQ0PUluIfIJbysMr78jg8mXg55BFUbl/wCxvDd5c/Yo&#10;zLa6hGRcEnfDKm11XGOVyjEk9D9a6jw08emfEDxXYyyCDTb+3W+iy20qpPzMpHPPmv06EVU92FN6&#10;K5j20Oux3cqaRZLYqlzLGJLTTYrb5Bk7xJJksuGU7seo96zPEuka9Z6Z/aWpXqyh5PJWKS8N08Tk&#10;bWA/hXayjkc/Nj2ruIvFGh6doy6fqN7me2ZrVsTBpHVd0YYDkn5Cp98Zrldd8b6bd6NqVmlk8sl7&#10;GVadRsCMUTdwep3opzjkE1FOEuZNI0nazUmZmjyW95Z3OlXVwIZbmYT2IkbCsoQltuOEyGDDd3GB&#10;UXgq/v1utQ0TT0tSuo6fL+6uQRueM4IBAPOwkgHjrk1i2eoXNibny0gVLuNI7nEe7lGwrAnow+XG&#10;PTNVUvLwXoukuZ1vMkiZJCGBZSp2n3xiu1UJXaWhzKotGztn1CztoknluYYotqyIfP3DZFJlRhc4&#10;LI547dK5TVL6zudY00xybwitaTFUwCm9ghGevyt39BWa9sBlBD5e5d/PAGVyBz7g1QmBJkVSpHDq&#10;R0XjpmvQxFdTi7LU5qVJRZt6DqN3pQulhjjd45ASshJG/DLyvcZ/nSw6jeCwFpEyqPNklhkjyHRp&#10;YwXUH+4dmCOaokkalcsxZpLqDzI33Ywxw+Tj6MMetCGTIkihk2nGxiP7rZ6/7pP1rj5+eChJXsb8&#10;vLJyXUdKDOWO+RyQyqzMW+UqHUDPbIxQ4DuzKmFfOBjoXQOi/TKmgxzxkcoFTHcnGxsr0/2TTFtx&#10;Hjc/mNFnOBgMVbOT6jacVWi0SF6s29A1qOy8P+KdPkUSrqVmTGvJBcDdzjpwWOfUCs241ua90+0t&#10;mlmmEK+WBL6yLvjx6jg1VOzTnW6hjOYRlhk/PEjYIP8AwF6hCmyadUcboUKj13xSZ4A9I261ySsp&#10;3Nkrx0JkY3BwqthwRuIwAGXnr/tD86eI5riQeYyoZW79jIu08D0IFKJQM7dzohIQngcHcv580ye6&#10;8kOqhQdsg4BY/KRJ+YH6VtdLczs29BY4kfyyzs2/a2AuCeNje/XmnJBHFtJVcLtZi5z0Oxjz7Gq8&#10;l5I7OkQdnJk2ovAyVEigd8YqBm+0O0W4sJtyozDk74/MjxnplgRUynFFqDZf3LAoUyKGT5SFGQGR&#10;unHtTZHVFk2oSAGwXOB/eB/LNU1aG52qZ2EczxlvlI+WaLDE47LIoH41FG0atDNcsAMwySBm7cxS&#10;jHr0NT7YaplxrqN2WNXVTISFBySBIuVBPTPGajS7SZ4yHfa5jO4AKMP8gP6VU837PCj+Y7SxRKeF&#10;6SW8mO//AEzNJ5QPnwRREqwngj3sMgf62P8Az+FZuqV7NEzzmKFphEhxB5gDNnHly7GHvxyKZMLh&#10;5ZIYyxcPNCuOhIAePH1GfrTlDXF2mHjijnnXkBchbmPB4+o5qEHMSTyu7MIYZmUuckxt5Tj2+Xn2&#10;FS5yKURx8uWUOSiRPIv3nJxHPHjp7MKprMFEdw+WcRxyn5SRmNtjA/8AAeasG2Vbdkji/eKk0IY5&#10;+/EwkU59dvFWpUs5Fd2aUb5iUhiUBESdc43k5xx6cHNQ3IpWMsxMfMiRCSFkRdxxjYd4/HFSRrLJ&#10;dBYkT53yFChsLKmc9+P5VOLq3hKSxwom1UkfefMb7wVuvGRjjjoearsyxRMsbOG8uSHepxuKPvXH&#10;sRxipKFgnuZrZ3eeR2iijnVS2BiNtrL74Br2b4hrZeI/hVZXdrPbLNA0LQxxuMhmTBTA7naDXjQe&#10;CZ1RrONg024SMzEKJF6BemN3Net/DjSU17wNqc7Em/8AsjWMaIAgi8tS0bAKOZN4+8ecYoaIWk0+&#10;+h5yLY3EzXMVrJLAzx3TMyEr5cqbJjz2V/1qWxXT9OR11m5G9YvKFrbSqd9xDnYxdclQAV6Z3cji&#10;m6Mlrc38UmoSpcRR7omgvjI6zMxyMhCDkEk9RnGK6O50jUdJ1mwk+xS6YLiEIC8cVkEKnltwLFBj&#10;aTI/OeKbY9TlY0sQUSWW4YmbaUjg8sFZ0yyZY5XBBwcEH2rp/h5pkviHxNFZW1lMlrNa+Zdzyyk4&#10;aElYyVGBkNt4Oc8kUy+8Nah4i8RJZabqNpeajdRFJjG8rCKSJg4aSSQbnJBOSAB0r6E8J+FLHwjp&#10;BsrNcvJI0s8p6yOTk/gOgFJvQvk1saOlaVZ6Lp0VjYwpFDGOijG492PqTV2iipNArN17XLPw7o1x&#10;qd8+2KFeFHV27KPcmr8sscELzTOscUalndjgKByST6V82/EXxvJ4t1jy7ZmXS7UkQJ03nu5Hqe3o&#10;Pqayq1FCPmd+X4KWKq2+ytznvEGu3niPWrjU71syytwoPCL2UewrMoorzW23dn2sYqMVGK0QUUVP&#10;Z2dxqF7DZ2sTS3EzhI0XqxPSgbaSuzpPh/4Rfxb4iSGRWFhb4kunH93sufVun0ye1fTkcaRRrHGo&#10;REAVVUYAA6AVgeDPC0HhLw9DYR7XuG/eXMoH35D1/AdB9K6GvRo0+SPmfF5ljPrNXT4Vt/mFFFFb&#10;HnBRRRQAUUUUAFFFFABRRRQAUUUUAFFFFABRRRQAUUUUAFFFFABRRRQAUUUUAFFFFABRRRQAUUUU&#10;AFFFFABRRRQAUUUUAFFFFABRRRQBk6j4X0HVtxvtIs52PV2hAf8A76HP61y198HfCd2SYYbqzJ/5&#10;4Tkj/wAf3V39FS4Re6N6eKr0/gm18zx68+BMRybHXXX0We3B/UEfyrCuvgl4jhybe70+cdh5jKf1&#10;XH6179RWbw9N9DshnGLjvK/qkfNNx8KfGUGcaSJVHeO4jP6bs1mzeBPFcBIfQL8/7kJf+Wa+qKKh&#10;4WPc6I57XW8V+P8AmfJcnhjX4T+90PU0/wB60kH9KgbRdVX72mXg+sDf4V9d0VP1VdzVZ/PrBfef&#10;If8AZGpn/mHXf/fhv8Keug6w5wmk3zfS2c/0r65oo+qruH9vy/k/H/gHyhF4P8Szfc8P6oR6m0cD&#10;9RV6D4ceL7jGzQrkZ/56FU/9CIr6hop/VY9yHn1bpFfifOdt8HvF8+PMtra3/wCutwp/9BzW1afA&#10;vVXI+2axZwjv5KNJ/PbXuVFWsNBGE86xUtml8v8AO55ZZfA3RosG91S9uCO0SrGD+YY/rXS2Hwx8&#10;IaftK6RHO4/iuHaTP4E4/Suuoq1SgtkclTH4mp8U3+X5EFrZWljF5Vnaw28f92GMIPyFT0UVocrb&#10;buwooooEFFFFABRRRQAUUUUAFFFFABRRRQAUUUUAFFFFABRRRQAUUUUAFFFFABRRRQAUUUUAFFFF&#10;ABRRRQAUUUUAFFFFABRRRQAUUUUAFFFFABRRRQAUUUUAFFFFABRRRQAUUUUAFFFFABRRRQAUUUUA&#10;FFFFABRRRQAUUUUAFFFFAGTB4Z0W3AEenQceq5/nWjFbQQDEUEcY/wBlQKloqYwjHZAFFFFU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K+PfB8Xi/QWgUKt/Bl7WQ9m7qfY9PyPauqopSSkrM0pVZUpqcHqj46uLea0uZbe4jaO&#10;aJijowwVYHBBqOvcfi34E+3QP4j0yLNzEv8Apcaj/WIP4x7gdfb6c+HV5lSDhKzPt8Hio4mkpx36&#10;rswoooqDqPV/hT8QP7Olj8PatNi0kbFrM5/1TH+A/wCyT09D7Hj3Kvjavcfhb8RBfxxeH9Ym/wBL&#10;UbbWdz/rR/cY/wB4dj3+vXroVvsSPnc2y7evSXqv1/zPWKKKK7D5wp3+m299E/mQo0hXAYgE9+Of&#10;rXhureGL/wD4SXV4Sjw2i3rXa4twBtlUNt3HAOPmU845r36ud8SeDtM8RH7RPbobxIykcjcjHoV6&#10;Hr3osiJxbWh4Ha2tsuoRre7EhhXEzbiUTGCCWjyTypHHGWrWtbC1tdP1efZdfY4pYpUCW4tp1U/u&#10;3VC5J8oHZu4ySePWtDw7o13a67qWm3gEVx9juFaGJRGsm5dxT/ZXvxntVGwe5vtWtdNMdtBDq1pO&#10;0rIGK/cDlstySpUMBwMitJ6uxhDRD4ZJZ7ef7CmyWCJZ4vMuXkLSQSq+CdoAIBYDb75rUtnWTwH4&#10;hltHksJbG8e7jcOVkiiLg7GZecHL5x/drJ02zl/tiOC81Jp8yG0lESsAysDGWJxwGJUjvg1reAtP&#10;V7/VdEe2ctf6ZIjGb+F1O3aRnAznPrxmkkrMab5rHMm8003sM/nTyySnypZZEdw5JIJMjkk/KScD&#10;rxXIQ+Gdat4Gi1BNPjtICVWS8lwVG7AwU+bBJGAfWu2t5YW0GJJ7qKPypQrRxrvcAqUZvn6HjqOl&#10;Tr5hjaUbtzqJoUiiH7vIyQW/iJOevTpVU0pIFOUdUzBbwxLcS79SvGlnZ0ibCO4z2GXYDb74wKsw&#10;+HrEKsRtsxmRRiWXCFN4G7YmATjJwc4wQavzW8Jt7m3nfyV1CFvMWaYFhIVJYIOwUbcgdNpqOSb7&#10;ZYG5gumnibiEWaDe27KPGC3csxwTyBWi5QdSct2yC1tgliHs7eKB2Aja3tI0jKuspV8ykHadoBwe&#10;xql4smFmsFyWYQNFcWjtGOfmwy49M4Iq9cyKLaRra0jllSB9qzOUV1KAsXC9WKFs55yhq1fadb3u&#10;mzafLgQMgRWQfcK/dZR6D+XFDV1oFNqMrnBaNay6xZW6pIILuKV0iujIWeQ43EMvVUA5Lc56DvV7&#10;VtU8rWbk39r9lu5dIltpxwI5Gx8jocHcDgenpmn6If8AhD7m+g1eGdUn2eTcwR+ZG2Dzz78Y7git&#10;N3Hiu4tYorKWPSrWTzZLq4jCvKf+ecfop7/nWVr6G6TveW3c6fRIDe39tBNvL7dqsEyUleANGd3Y&#10;+ZHgD3PrVEwWqxF5GRTHICyzT7i4ON21Y892KgHHf0q5FLJHqlrOJbeKVCJ4GnB8vzYn3hTjlQQW&#10;UHnFY2o3niGGOS+eCfTbW5Z40FuqrGz4JK71HzYxjJ69qmVCc5Xjsc0prc6fw/HNpevaI80ckSi8&#10;a0P7hYCPNUoDljlhnGOOSKrX4tLfToUaaOGGyZ7Ix3LM8pkhmLBtgwGG1yOep4xXHKn2hJJHTe7P&#10;nzCSWGMHOT7N1oRdts9tMiLMzpsV25L4I56nOVH5iuiGEsrTZn7XTRHQWmvadY+J7LULaN5oIYZI&#10;Xi8tVBjZW/gHUnqc+ntSa54vuNaiiis9NVZ47xLu22AO/mKEJCAZ5IGf8TXNyXENnIZHBcKf3iFO&#10;SuQxHOP7zfiB2qSfVr6cpErs7hFt0EQEKIgYr/CPlO4I24Hg57GtJxgpbBFycTstaSE+Mtf02/dz&#10;byxx3sCTkruEgzt68nLMuPauWvLebzACrM+wopJJ2IBkLn0+U8VHrmtXuryaRqbT+bcDTRbF2UFi&#10;8f7wDJ6nKsc9cmopA84LT3Z2bySV6nDZxn6P+dKg7boVVa3T3JvIFqUZXhUKcooIyFyG6D/Zb9KY&#10;wtIiFMnmMGAA7P1UnJ9cilj05S3+qkc4CuxO0Y5TtgcnGfelVI1j+9BE0gJ5IyMrnoMn7yn8cV0+&#10;06GKiiJrjcqNa2xkYAgjkfMy9R0B+Zf8ahma6LM2USM5dSp2jcQGHAyfXvVpp4mQnzJScMQAuAAC&#10;GBOfqR7VWluY1uNiReWAoAYnfjD7c+n8QHtxUc3ctJvZES24VXLyljGfuhc5IbI5PbDVBPbwxEgj&#10;BG5NzuTkii3e4meOJZPLMhSNBjG3duiJbHoyge+azrvc0QlRm/ebWQueRujz0/31YVMqytsaxpyv&#10;qaFsUt5NOuNxURviRiMgFW/wPSrxliVvLAYqCvyt8pAJK4/E4rNEiz6K204KypMgJyfnXBx+IFTX&#10;BjHnskyByshJQ7sMVWeMH33KwI7VkqlmPl5tyb7SZGjjQIdzIhxn7zgoOT2yPzqvFcNOighwJFj8&#10;vHAIfchJ9BuXB9zReSAxytAjOP3whcKFK8rcqQPUfMM9xTbjeqTm3jWND5wRHcnCfLcxAnuT82KT&#10;qsr2aGxwyXrQl2QpOIgQD93zVaMDHU4dadHsupIN4KrL5TSE9vMQwSsT/vqv50s8dzKsuwsJMTmM&#10;ooU5wtyh9hjdjFTT6W724mcyQWE5lSG8uASgRts0ZUD5idwcEgGsm76su3QpoBKsX2mdE3GAyZPK&#10;53QuMD0IBxSxTwRiB5Y2ZB5EkuzJJVS0EvPYNlf0roLHQ9Pvrfzc3lwJd7mHTLEu0KykPtaV9q7l&#10;I4YZHOOKyb20R9UurTBUyTzR4aRcqZo98Skg4OHT5mHANLmctAtoUfPlgWF5Y9rxLH5jOeQ0LmJu&#10;B6IwyPxqQQXUYUQk+bBwqLGcmSCUYUH12PmppZLaZgcvIJ3Vsc/8vEO2QjPpKvBpg1CQKbtVyxEM&#10;sm4YXEiGGTI6EblX8aQC3ulG0RVW6gdXt3MSrJukTD+ZGjKOkhGcj096a1hl9ssbQx3ImCZG0sHX&#10;egAPfeMD159K7CPTJNMK2h1ZWuILwpL9jshIIJt0QcscFgWVWIwOCmRwTXKQ3MmoXLSajfXZkMcn&#10;kb33BZo5iwVzx8p8wscc5PHWp6j6DYzBLI80zusTukw24ztnQxyZzjgMACex7VX86GIiZN2Yo45W&#10;DuGYNE3lv0GM4PFdLD4RtWkNs97dXYjQo8enWjs4RpC4AdsLuRsd+c4zVmGy0pJMrYw3NyXZ8XN5&#10;55LMcSBoLdWKhuBgnjBINDauCvY46X/VPbDbmJJoUztXDRHzFI+q5HuaV2kknb5ohG8x4DFgFuE3&#10;fiNw/OvQrjTbqOxaK90xLC3bcEMwh06IYb5SssxaRup4IBxgZrhtVWztp5bbT1XyYbcokkc5lEjw&#10;sHDbiBngkYAGB+dCdyrO1ynDKTtnJZiiwXLqF5IB8uUfXkUk9nPaW0aywMjyW0hiaRMb/Kk3B1J6&#10;ggFc+xFX7aa/lee1sd0du7SBliiZmMcqZHzAZK5Y+2DzUV9pOsaUkd3qNpLBH58QzKqowbbsYbCd&#10;w6g+lU7kpq5AYLaSSZPtOTIXSNVTCkTKGXc3Ybs+uCuO9RR38lsJJwyr9oijMocbgy/6uQYxwc4P&#10;bpULSGK0KOFM0UbbJFPIeJ//AImpGiVpHjAfymeSAdSAsq74+P8AeyaBkMYhSLa0szyIjxgJFjHl&#10;ncpBJ9Oo9K9U+EGqSf8ACQalYWri1ik8u+IdRJvGASBnAUHJ55Iry6FJZClyyIsZ2TMTgZXGyTGe&#10;pHWup8D30GheLtHlknSZsPYyxQHf5oz8pDfdxhgOvY0W0M6uiuuhB4pFz4d8Va3pkBWJLWUTRlIF&#10;VpI9+QSxHJ2sDkYqjpWh3/iHVU0u3S4nuLh5oHy5xx+8Vm9B79K9L8c+ENQ8QeOrGa20mQS3dltu&#10;IllXbtH7t8yYwGXMeMDtn2r1DwV4J07wbpvlW6+ZezKv2q5YktIwAHfoPapurG3K27od4L8F6b4O&#10;0lYLW3iF5Koa6uFyTI+BnBPIHHT9K6WiipNFoFFFeT/FL4iiwjl8P6NN/pbDbdTof9UO6Kf7x7nt&#10;9ekTmoK7OjDYaeIqKnD/AIYxfit8QP7Rlk8PaTNm0jbF1Mh/1rD+AH+6D19T7DnyiiivNnNzd2fb&#10;YbDww9NU4f8ADhRRRUm4V7p8IvA/9n2q+ItRixdTr/oqMP8AVxn+L6t29vrXGfC/wKfEmp/2lfxH&#10;+yrV+Qw4ncchfoOp/Lvx9EAAAADAHQV14el9tnz2cY+y+r036/5f5hRRRXYfN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ARkYPSvn74o+AToF62sabF/xK7h/nRRxbue3+6e3p09&#10;K+gahu7S3v7SW0uolmt5lKSRuMhge1Z1KamrHZgsZLC1OdbdUfHlFdf4+8D3Pg/VMoGl0ydibeY9&#10;v9hv9ofqOfXHIV5souLsz7WlVhVgpwd0wpVZkdXRirKcgg4INJRSND334afEhddij0fV5QuqIMRS&#10;scC4A/8AZ/59a9Mr44jkeKRZI3ZJEIZWU4II6EGve/hx8TI9dSLSNZkWPUwNsUx4Fx/g/wDP9K7a&#10;Fe/uyPmMzyvkvWorTqu3/A/I9MooorqPBKF3pFpd6ja6g8YF1bbgkmOqsMMp9QRXieoabN4c8W6U&#10;LmCVLey1JA8rIzIYZWZRl+hGGxtA7Yr3us/WND03X7QWuqWiXMIYMFbIwR7jmgmUbniWrfbpr+2u&#10;3uRAbgbHSAExpdQuUYRgZ/uK3XPNP094bDxlp93KJzCuobhDKDuzLuwpB6kPzmtLxf4R1i11u4j0&#10;mzIsrzyzFFZHYqsq7en8JyST7E+prjtVu8zuii7e6jXypHlZUjR0cZxjkgcj8c1UFLmsc8mkza1K&#10;ztNO13xFpkrWcSl2kxKrSEBv3iqQcAHB7VkC7kWLT7uBWeJbzbOmMfuW+fcFHA2kE49K2fiA4h8W&#10;Q6hbMoS8sILhOPvDJQjn2Fc7Hq9lbI8MiO6KRLiADAYEjn2IOMVcItLmYpP3mkWLaCOzNn532OCC&#10;O5uLaZjz+7bnJJ+67Y69MYqeC3nn0qRJJQ11KTuYqECyIQqjj08teT16msM6/p3mMtnpschnMaeb&#10;MCyuFGE3A/3cY/CjWtZ1e3lWyc2+y4jjcPACFZXxyD1B5AP0NXzaBZ3NuKGe4eEpYSxW0krNIkhC&#10;yRLl/vL1OQ7AY9AelSC8tbK3givb23ilVAhBk3HKjHQc9K4W8vby4wJLySWMEjYXPA4PX0xn8RXq&#10;nwt0+zvtN1fT57OKeWa2ZDPtDSO6sytgn2dKTm7BymHY6kdTuHt9Is7++mByUtYSy7f7xPQA+9ZU&#10;niwMFNvYu+cgGaTjv0x9D+VS6E+o+FtTt9RgYiLzkW6lQ7I2KPhlYcc4JyPYGtTxlpWlWesW+q6X&#10;si0nUozMp2ErHMrZdBx3AYgepPaiLs+Vg/h0Ofj1u8nuVeVLdo0WRGgVDna67eW9RuBFXLTxFexa&#10;SdMuibnTJZJH+yhdrI6qrKQTk5BG7AOMg5FZrSWsSbRNNIAMfImA3BXOT/uofz9K1PDwj1TVprSK&#10;zjLSWN20EUjFy8qpvVe3JDEZHbpWz5YomPM3Ypz25WLzra6S7sS4jSU8sjAEEOn8PYehwaq/ZZcG&#10;XYzZAYsOAo4fPH0YVHHqF46m4spSlxNbn544wuVKb8N6g+U34itKCysNbMjW+oCzu/PZFs51JiuE&#10;VMsYnHRjvBCnjJ61TkpE8jRntBEMxyzwRxH90GY5OclM8Z7Mp/CmSXEPl7vMldwgeVkUD5wgb5Se&#10;25D9QaWK0naOQGMQzvDtZZPlETGPjOehEsJH/AqbnT4pWlNzE0fmeasKZbziHWQbsdDslkHttrPn&#10;3L5EJ9oaAyCC1BjJLLHK+QqCRWzxjnZKOc9KIZLvyo4ogiMdsUYVR9474jx3+ZACfcU+OGJkWLyL&#10;icFRHK3liPI2PCcE9OBG319qfJJdxwSTC1tbOYB3O590ifck4A7h4ycDpk9RSjGV7pOxTcdmVZnm&#10;mjeZZWlUKHOWLbmaIShfx2SL+FW/sLwzNK8cgt4ZN8hIxuRZFcKpPUmGXOO+Pam/a5Y2Msd3OiRy&#10;MYlgCw4VZA27joAsxP0zioUsRN5Nv5AmldkgQSOW3Nl4CcdOGCfmKXM+4fIVbe0tyIb2+hBUKs5R&#10;/MKrueFlULnJIKP/AFyKt3mmz2+2K9sL6GaeM74ygUKHixwT1+ZIznvu/GhLe6u7QCGKNEnVFQrE&#10;EZ5pISQOccCWJkY+4pL6dnC3tzqf2qRo2kQs5IPl7JUU464UOhP0ovG24e9crzyXEsdzLDALUMsk&#10;rkAsI1ISdVB7fvEYD0JxUE1jPcytb28ckkkzMIYI05cBlmjVQvUlZGwKnuZoLBi2mSzgQBljn27V&#10;uGSYOCQc5HlygEdCFBrZ+wG+vP7TsSLH7TcTWlxa2YOLe6hTKrGeTtkUEjHQrjpUVHGMHIqKd7Mw&#10;U06fTJZdOuVUSyWjkbXDELkumcdGwOnUVZ8P2D3bG8eYpAsiMeVBWSNSQPmIUKyMRyc+xq14g09N&#10;JtrO6tZ5963bx5uSokVHVXRio6bgzZJ6mjw3axC91K0eHzZIBHcqggWY7o3w2AxAAwQSfYcVlz80&#10;LrcbjyzsXz4egeF7q0lneyhlt4fLjhNxMu2M7Q5QAHeHK8dMDPSqtxpsmmLZzxQ3M5jMJZpniQsY&#10;xtVQgJK/u2IJPBwK7TSb6OXTdbsGnjZo7LzIhJciYM8Mn3v3fRQGGAOvPpXM6wFl0eSMiaNXK7g9&#10;tHaBuq7sAl5DyOO2c81i3VsrM1XJd3INK8MrPb2kv2l0w2xVMQ2q0asFDuSFyynaR1xitHwlplld&#10;+BNanjijXVdM3YuB87YjUSxoM9TiN047N3rHsdXkt9Oimi0eG7UlJpZLhsqnAXBQ8YLAc8nmtbwP&#10;4jmTWdReGK3sUbT/ALa0SR+YJTGd8md3crvUEcjitdVJvmuZ2uldE93p/wBq1W6Chp4mcTRIySXK&#10;QRyhZo1G4hUOHxx79a5zxCph1d7uKDDTWcdzCoaJgJYHDHITIAEe4BTzjrXQ3dlY2dpYfbtRt4YJ&#10;YfLtpRI92xWNysbeXGdh3oyjnoeCBnNZOuWlpbtp7va3sEMN0IJ5bkwwFopgQxFsmWThhh2Jzj8B&#10;EbKXMW02mjnrto7dJktJiI086KIE87EcTwE+5BYUiy2kl8sUrEwvLLGzmPcBG+2ZT6Eghu3Slt8x&#10;JbzPKPMSOGWQeXjBjc28i8f7BUk1Col014pjsf7JskIkIwxgl24x15RgcVuZHUa1qeoWeUSW1thq&#10;tslqvkXKb7eHcXicmPhSwJXLclSQcZqtYSaRp9hcQag+pG8vYkN1aWtrDGIm4CjzZMnBwCdgHOPS&#10;se2uoNB1JJBBZ3YszPC1tIpaO48tiyl8cfdfAx0KiobmWR1eHzZnIEsSySsu4jYJI8n1wMZ70lFW&#10;sO+qstDoJ/ENqERbfw9bsiRNt/tG5lvNp3YYqrMqK38RODnNVZ/FeuG3eKK+ktkAkAissWynGDgi&#10;ILkFcnBJ9axd73d3wqiOZxzzkCePg8dlYcD1pkUzsEneXyv9TKwXg45hk57e/wBarliNTaWhpx6h&#10;JDehtPtLG2kMqrHOYPMfc0ZaMkybupznseOKoCeI3CXTBAsjw3LbmP8Ay0UxTcdvm5qBkkjtTl2M&#10;scHTa2fMt5MY+vlnP0oktAxeGIEp5ksCEdNrL5sXP1zQrdEJt7Mnh1fUrPS2srXU7uKNIJMxW7si&#10;MyMA+cHkMgGc+gqs0O6aSOKMgO8sKszj7si748n8KliKNdRzTAJDJLFI2cHCTJsf8jUTOFtwG3NK&#10;kClgvTzIHI/9AoAabkMySRMFQtHKQQP+Wi+W/TtmqrtN5Qyz+ZHHj0+aJv8A4mrTRxtJJCqPh/Ng&#10;BHPUeZGPr2qITKzidguC6TEAE5WQbXxn3wKljLGj29jceI9Otr1c2NxdLa3B3bSqyEHcpHTGcj6c&#10;12tt8Ndak8a3OjaexmitrqK8hv3XbGsZODuxxuIAOB1xU/wo8BX+vX5v9Q0+M6P9nMDSTgg+YrfK&#10;0WMHIx97p1+lfRWm6baaTYx2dlCIoEzgDuTyST3JqblcvNdMmt7dLeMKoGeSWx1J6mpaKKRotAoo&#10;rzP4j/EyPQkl0jRpFk1MjbLMORb/AOL+3bv6VM5qCuzfD4epiJqFNai/Ev4kLoUUmj6RKG1RxiWV&#10;TkW4P/s/8uteBMzOxZmLMxySTkk0skjyyNJI7PI5LMzHJJPUk02vOqVHN3Z9ng8HDC0+WO/V9woo&#10;orM6wrovBnhK78X62lnDmO2jw1zPjiNP8T0A/oDVDQdCvvEerw6bp8e+aQ8sfuovdmPYCvpzwv4a&#10;svCuixadZjJHzSykYaV+7H+g7CtqNLnd3seZmWPWGhyx+N/h5mhpunWukadBYWUQitoECIg9P6k9&#10;SatUUV6J8c227sKKKKB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R1j&#10;SLLXdLn07UIRLbzDBHcHsQexHrXzP4y8H3vg/Vza3AMltJlre4A4kX+jDuP6GvqaszXtBsPEmky6&#10;dqMW+J+VYfejbsynsRWNWkprzPRy/Hyws7PWL3X6nyTRW/4t8Jah4R1VrS7XfC+TBcKPllX+h9R2&#10;/I1gV57TTsz7KnUjUipwd0wpVYowZSQwOQQcEGkopFHt3w7+Ka3gh0bxDMFueEgvHOBJ6K57N79+&#10;/PX1uvjavU/h/wDFWXSRFpWvyPNYjCxXJ+Z4R6N3Zf1Hv266Nf7Mj53McpverQXqv8v8j3aio4J4&#10;bqCOe3lSWGRQyOjZVge4IqSuw+c2CvMPF3w+tLZLzVLDTGv3md5J4CSzDcMkoNw5J9OnBxxXp9FN&#10;NomUFLc+W9V159QFpB9jjWO0Qw26zqP3IbKnGOT8wU8/3qyRG9022PLHH3NuD90E49eG7elfRHjH&#10;4daX4pRrhP8ARNRCnbOg4c5BG8d+VHPWvEdW8AeIdGv5hcW8VvBDl1vXulijA+ZdysTknBX5Rzx0&#10;rWEkYuDRyzKqrIEYF1Te5POGAVz/ACerFxukJjyQpI5brkqyqB+Kj860rm7tJ0itdUubaXIMgurM&#10;EAMQF2MMcsQ2c9Oar3dlNp8FxNNHuSNkeEMcEbQOWA4x8v8A49VuK3RN9bMy3CsVYxKsTchWyQQx&#10;BwPbEld38LtViXxNbQX04WOVzB9mztB8xNpBX+I71UfjXFyxv9o8pQJJeYsk5Cj5kAHboY+fpWxo&#10;dzLDfLNazeSATJvjXB3YWVMHqercD0NZtaFN21LvijS0TxNq0Fl5s1lPMJIo41Y7lbcMEdisgx7V&#10;1Hh6Ztf8K6l4Q1FlWe5EslkW+8JCiyRnjJH8WfoRTvixpcVjrOn3VhJIttc2jh/nZkZo8OvOfmLK&#10;CO+eK5XQRJoeuWGoWUEvk29wolkYFd672jbk/wCy8TfRql6q4bGZcQrZzSJdEJfW7fvLdYmby3AV&#10;yrdB1jk+ofPrUmmXsem6zbz2QuZLiJ12yPJ5YGA8WMoSR/B0P867Hx5aWElzBrrzeVaXkEX2q7jV&#10;nAmRWQCTsQwLDK85FcTKi2KrBcCRJQv7v7Om6OZtitkOTg/NED/wI9xWlm436Cv0I1ufJwFt4Ire&#10;Ftx+TecKyyYBJx92SQ9OmRUcyXchS2mmfzjmKOFPkCna8WTjod0cf5irUxX7QUj08yM5Vl8xy0ax&#10;ksnO0cYWUZJ9M9qiuP7Rgs4r14DbwXSsRO8XM8iKkjAE5Od0Z59TnvUse5Z0/T31m/t4rVmuWYbp&#10;JHg3FTsEqKMdcjcoJxzSWiyRQvBLM9pcsTEDtRFtyHaM7s88ZjJCjOK0tNs9Sht21X+2JtOtI7hU&#10;jn3ZfBLCJ9gHMTgqoboCrHtWTDpLXem3t0wWOZY96vJKqyPOAPMUofmYGSLgjHLZoVSSd7hyq2xB&#10;5kTRFlnLtgsqpuf5zGr546gPE4+jU8tYwNI6xyPBG/mMxAUSFZAwHc48udgcHoAalk8iC8d3mggR&#10;G81EEu4xxrIJVHGeSkzr9RTrawE6NHEHuXhjMYgiQ5dAJLdpAD7CM/UDtTGQ7ZWmS1aCJJsLDKXJ&#10;Yxg77cqc9OVjB/A03zr26gfbMymaLdhBgLvjV16DqZIiv1PrTpp/PhaaC2eQsDJ5kj/NJK8Sy84H&#10;/PSFiPQ5HemyXt1YXD3dtcrbNC7yI8KjPyyJKACc/wAEpPtg1PQNTRttF1C7P2qGxkWJGcxSTZwo&#10;WUSqSwzkkNIho+yW+i3enpfmGS30+7gnYBlIeDd8ykZPVHUEd60rKZLyNjqUGy5R2WSRxJdfaGD4&#10;yEZgnGRkf7fvVXXrMTBbeNCZJIZLYqwjRlkViUXy0+5g44JPJx2qIyblysTWl7lr4gWwg8ULM8Rt&#10;/PhMTqsWFjQB7chVPAypiI96x7KS40+8uYJ7RImkME0sMx3FHT5W3BTlSWViRnOD710vijUI9T0H&#10;QdTC2slzCsMkgnb5JZpI8MZR/dEsBBHrWd4lu3eys5w9zNaniOSZ13XLOmQ4H3im6OQB8dDg81Sf&#10;QJIh1qxl/sW/i3HKR+asKQJEryQuUPBzISEYHn8elYujzRTeJrb7Qg+zXcG1mYAney4A2nAJ3Dvx&#10;nFdfcNeXdppE9h4YN7cX2mmMyqwjRpPmhlL4GWkJVWHIHbnmvP8AcLeC2uEY+bbSFcsvoQVGDxnO&#10;eKiKdmmU+lj1bwc8o8T2nmQTNbtG8N0UK4jRkKElY12gbgpLE8e9Yt3pbW+nT293cadpcbhmiLyR&#10;RKVBOOu+Xnb0AGc54qxd6XNe2kU+reKNQvUlUSRRhWljYsu9FKfKhZjlSpzmmXOneG7aedTp8U14&#10;6sqQ7x5sszKGTMScBV5UjPHcVi5x23N1CW5y9sunpqZs0uYtRt2R2VlhIKSkeagCsRuA5HXBzWt4&#10;fe9s/FGl+IpLK8SxBaO4ubiLyY/IkO1GUgfd+bbwCcj3rR/tDREtJDbRaU8CzS+TuslhjPAO0v8A&#10;fypyAe3C8hs1UuNVneOKNkhsFjSZldY3kMSFg6ABjwm7kH1JxkDFNybasg9npq9y49rLO13DMI7W&#10;KO681Lm2hc26swEcpeMlSh3IGz0LegrL1qDTf7Gu7RNRnkuZYA8KKsUUbTBiSm0ZZ8YBGW5JyM1U&#10;1O4t47aSPUdQ1A6gSssxmm2IyFQSfLUEHk89MgqcVk/20tuhS30i2ha0VzFHKmWVlIJLOeXZVJwD&#10;0BpqMnqO8Y9Cq/8ApknzXEj/AGiTI9/tEWSfwkXHpUCxrOySMAFlaMt3wJUMbHn0ZevrUzvLBAY4&#10;5IwYkljQAZOInEydexDHHekmhafzYVuDgieJWHyqcgTpnHqcjHrXRucwqgf6PcywxqgSCWRM7c7S&#10;YJB9TwT3qMzJaANujLwBHK7g3zQSFcdOco1ao0i0udASe0S7ur67gkuCqxfurdCGaXLHligWNu2N&#10;x61lxiCQRN5YVJmRupICTR7G/J1z+NCegJKw2RQsJiC5aGOaFGAxkxP5yknPJwxH0oYLcXDxKoRZ&#10;WkRQQcASp5igAf7Q4p0NwI1gnlMXH2e4ZGKtnYTBICPU8HHpUUkgs405R3gTadqdWgl4OfQqetFx&#10;k6XLySxSGULG8kc5wh+7MnlyH6bgAfU1VCSQRBpNxaONWZNpHzwybWU/8BNLdOMSW8aOeZrdFPBA&#10;JEsfA75zip7qGdbtZLi3eBZ5FlAkhI+WZSrEA9t4I+oqeZBYgeJFWWHaFDCe2UcbgRiWM+/pTpZG&#10;mkDZk8l3W4O3oFmTbIeO24AVFHK8MaT5LSIkUxGRkNGxRuncD9K6nwf4A13xPcsLDMEETTQPes3y&#10;IQQyEeudx+7Q2xpGHZaJfTSwR+ZDHcMYwqDdK+9M4wqA5yvFew+DPghaw+RfeIpmuVCfLYmPYuCQ&#10;4EnJJwc8ce/pXf8AhTwHpPhRDJAHub1vvXMxyR7KOij2FdRUa33NEkNiijhiWKJFSNBhVUYAHoBT&#10;qKKYwoqOeeG1gknuJUihjUs7u2FUDuSa8N+IHxVl1US6VoEjw2JystyPleYei91X9T7d86lRQV2d&#10;eEwdTFT5YbdX2Nz4ifFNbMTaP4emDXPKT3iHIj9VQ929+3bnp4izM7FmJLE5JJySaSivPnUc3dn2&#10;OFwlPDQ5IfN9woooqDpCrml6XeazqUOn2ELTXMzbVUfzPoB3NN03TbzV9QhsbCBp7mZtqIv8/Ye9&#10;fSPgTwLaeDtOyds2pTKPtFxj/wAcX0Ufr19ANaVJzfkcGPx8MLDvJ7In8E+DLPwdpIhj2y3soBub&#10;jH3j6D0Udvzrp6KK9FJRVkfGVKkqs3Obu2FFFFMg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zNe0HT/EmlS6dqMPmQvyrDhkbsynsRXzb4x8Gah4P1LyLkGW&#10;1kJ+z3Kj5ZB6H0b1FfUtUtW0mx1zTpbDUbdZ7eUcq3Y9iD2I9axq0lNeZ6OAzCeFlZ6xe6/yPkOi&#10;ux8c/D++8IXRmTdc6XI2IrgDlf8AZf0Pv0P6Djq8+UXF2Z9hSqwrQU4O6YUUUUjQ6/wX8QdT8ITi&#10;IE3Wms2ZLV26e6H+E/of1r6F0DxHpfibTxeaZciVOA6Hh4z6MOx/yK+S6v6Preo6BqCX2mXLwTr3&#10;Xow9GHQj2Nb0q7ho9jysdldPEe/DSX5+v+Z9dUV594L+Kmm+IhHZalssNTPABOI5T/sk9D7H8Ca9&#10;BrujJSV0fK1qFShPkqKzCq99YWmpWrWt9bRXMDY3RyoGU46cGrFFUYnjXiv4LERyz+GZgN4+a1nb&#10;kcEfI34jg+nWvNxa63pdxNaS6ddhAzEwSQkHLbTxnjHLDHTivq2szW/D+l+IbM22pWiTLghW6Mme&#10;6nqKuE+VmcoX2Pm+18OQait7Jc6lBo1raqJ5jLGZeXZQoCofVVOBnrVK2/0GaKeG4sUeJl8uEFpG&#10;UZZcjIxwrgc+leh6/wDBW+S4DaNe/abeSZT5dy+1ohkZyQMMOD6H5ulcLr+jrpHiXUtJitIoLmF3&#10;8gEnBRvu7Sfv8BffitFJSeiM3FpWZ6P4n0q+1zwXoF7pr3l5eW8qJKiSDc6rlHPJAUcE5+lca/gS&#10;8lhWXWNa0y3lEfyJNctO2SEUHavTJVT9CeOK7fwmLXWvB1ymrvM1isxeWOI7AI5VGCQvTawJ/U1w&#10;kulXWleJtR0sNJKsMxjaZmGyVWAeNj7kZPHce9ZX1sONrXOstVXxB8Ida0a5mZL2087y0znayYlU&#10;nHTOD17ZrzxL63hWV/Nhlhlf7WYPKZ44mISQFSeAeXHpgelehfDxxofinWdOvjHBa3kcUgPSOVtx&#10;QgZ65Dfma89vdKj0u7m0qe7gSO1ma1Y7/mcB3TJHX7ky/wDfNVTk09GKyasyY3XlaZNDYXF48LZi&#10;vbWO58pn8sMA7gA5XoAR0INVRNdajdRvDbwDy03QRqzNsRSJMksSBlZHwT3zTDNA/lSW7SvdvGm1&#10;IITkuVU7R6lnibHruNbsDX+iK+oixiSK72ot9cQHyGlGfLjYY/dsAdpIypwR71UrNXW4ldaFjxbP&#10;aX7aPoGhedbxJbrbzEtvIEm4QRk8k+U2c+7HjirNtZTwgvIQsUsTb3RY4sSAESZdsuScHqMcgnFZ&#10;mjrZQW1/e6pdxadqIdTapEHkZAxBuHYICQCR8nIGc44NWv7S0s/NDZ6vfTecJVaJUtVDnDHrvZ1z&#10;k544JFc821oapX16GFLo7WGyGZ4TbiFBLMrABwQ0BCk4zhXiJ+maLeS7a5LWTypeyQETOFLkmaNQ&#10;ygKMAeYn/jw611EejavLcQ3EHhTTtIkaMBJdSRpiihsHJnYLuyy9BkjGKgvIBdToviLxpDLbnc4s&#10;4HZ/nXjOIwFHChQORg5FEqmlh+zbdzMuo7IafPOLBbG60xraaRUYl1i3lCJUJyGJcsQOQCMZB4g1&#10;HRdR8Pvaw3mnRvby+TFbXErE29xvV4dxPBUmModpwRjPatG10/R1iYxi4ucrvuILXzUE6LtxmRvv&#10;qAM4AB+XI5FdBf3880N1ayWeli1Hysk0hLPsJCrI3JO0MCOmVGc1KquOhSpXPOVae4iDQlEeTCKi&#10;plnlliIJ5/6awYJ9SCK05tVGqaRPBd+bNOtxFNb3asqqQ0YcrIoALOwD/OcksvPvautBu4rSafSY&#10;47lI13Q7mbe4Eof9324kWTaD8zB+4rDkvJoJpmSQRLCTGUgiCHZHMG245IOyTI5/hxWyamrozlFx&#10;0aOnku7B/h69uZ4ILqwiUW9skRChUl3Fi/JZmDFsHjk4qnJf2dt4SW1MtjbXUbGBkkiLzGJWUr5b&#10;ZO1WA59N57GnC3XRbeYalc2b2t/bpIyqwknU8ogUNxtw2c+xXIzXMC1aVSPKUsyxrKUHA3KYWB/4&#10;GqH2Jp+zkm00S5Rkk0dPoniLU18KnT7eG4k/s+GRomjk2bh53mZ9TjDN3yDjHeuZ1GOW3vdRtruI&#10;wSPKJxGcYy3IxjjBVsg0s95eC1lj+1OhuGjaYBtpLPCUC+o2srLgcYbFZ9lM91Ni6mLuwCF3OflK&#10;/KPoMYFTFOMmzSUuaCXY6e0voZdJsDPcxLcshg2hS8mNxjCkHIBIztPGMA9agTULKN7T7Lp7uW8v&#10;ZczStGz7iwLYXnaxXY/JJ9axbeWX7I8cUTGdVcqwYfKRiUYHUEGNuffFWrjcEuPLRUB80xBsnYg2&#10;3MS5/wBrLYoVNPcOd2sXv7UutSuhOiQQCfYirDEpESyowRemch1Az1Ixms6CFrtULyOxn2KTKTk+&#10;dGULemEkQfiaWQsvmGKRlkQStCyKF+YFZ0wP4RtLfjTZxEBcJE5lBE6QsxJwoK3EZ9y3zjpVqMUJ&#10;ykxUSKUQtIioswjYqG6CVDE/H/XRQTSrJC6wmUsVLQvJgZ4ZTBOR25IU5qKbLtMLWErvaTYV5+8B&#10;PEOO4wwpJsz+YCwiSbzVUE8BZFE0X5up+lF7EhBcFI0dgyyIsMjg4HzITA/0G0gnPemrJJBGshiR&#10;mt0SRt3J/cSGMjjoNrDPrTmeG5DnzifOkIOVLYE8WSeOuHXFPSX7TMh8skzyKGGADm4i2MOf9pc+&#10;1CE0b/hmzl1CxXSbaTUPMju5beZbZsJtYqI2UZxuwrAg8MuOeK5220i/1FpLe0tZ7iUb4wYwSqsW&#10;DxEnoM5KjtmpbLVL6yAe1ZrdZjazyeW+MlN0JOex3EkketTWd+1pYS7nlMQt4457bzmBJifb5mQO&#10;ischfcZrKd1sVBXG3mivZ6x/Zd55NtI8rxTASb/s3nJlUfAPKspJAyea1NOg8NLpcF/q12Jrq6zM&#10;ttEMrbkYTE2O0gU8duDjnNZFpa/armZ9Uur3ywHS4ulQyf6RGWaMMe+4e9bV5a3XiSI2OmaZJeTz&#10;xAW1zbRiNRIu1pCyqAMHG0E9Me9RO7925cYp+90JNS8QaLa27xaVpos4wW8mYkCVVSQFGZcH5wcg&#10;c9DUMl5q3jTxE1xBppvNZkjaF/JXfbgKOPlbhTzknPUnFegeGvgarSR3uvXJjVjI5soQNy71wVLj&#10;0PPFeuaToumaFaC10uyhtYepEa4LHGMserH3PNKFGEXdbluTat0OB8NfCxVjSfxIbeWQII1tbaNU&#10;XZtAxIwALnrk9+5NekwQRW0CQQRpFFGAqIi4Cj0AqSitEkthBRRRTAKytf8AEel+GdPN5qdyIk5C&#10;IOXkPoo7n/Jrk/GnxU03w6JLLTdl/qY4IBzHEf8AaI6n2H4kV4PrGt6jr+oPfandPPO3duij0UdA&#10;PYVz1a6jotz18DlNSvadTSP4s3/GnxB1PxfOYiTa6arZjtUb73u5/iP6D9a5CiiuGUnJ3Z9VSpQp&#10;QUIKyCiiikaBV7SNIvtc1KLT9Ogaa4lPCjoB3JPYD1qz4d8N6l4o1NbHTYdzdZJG4SJfVj2/ma+j&#10;/CHg3TvB+neRar5lzIB59yw+aQ/0X0H862pUXN+R52PzGGFjZay7f5lbwP4FsvB1hxtn1GVR59zj&#10;/wAdX0X+fU9gOsoor0IxUVZHx9WrOrNzm7thRRRTMw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Irm2gvLaS2uYUmglUq8brlWHoRXg/j74WXGi&#10;GXU9ER7jTeWkh+88A/8AZl9+o7+te+0VnUpqaszrwmNqYWfNDbqu58bUV7v46+E0GqebqXh9Et70&#10;5aS1+7HKf9n+636H2614dd2lxY3UlrdwyQTxNteORcMp9xXn1KcoPU+wwmMpYqN4PXquqIaKKKg6&#10;gr0Twd8WNT0AR2eqB9Q08YA3N+9iH+yT1HsfzFed0VUZOLujKvQp148lRXR9a6H4i0rxHZC60u7S&#10;dP41HDofRl6itSvkHTtTvtIvUvNPupba4To8bYP0PqPY17B4U+NMMuy18SQiJ+gvIVyp/wB5eo+o&#10;z9BXZTxCektD5nF5NUp+9R95fj/wT16ioLO9tdQtUubO4iuIHGVkiYMp/EVPXSeM007MKztW0DSt&#10;dhWPUrGK4CkMjMMMhByCGHI5FaNFAjkrDwJbaZFf2lpezx2N5bfZ2iwCyjkA7j14Yjn2rzLxLY6r&#10;ZX2mvqTzWDvpiGZt4WIyQsUILgH5imCB3Jr3qmyRRzRtHKiujDDKwyCPcUPXclRtsfPsclna+M9G&#10;vNLvIrvfC9tcSJDJsXglCS4wS20jjoRSfEXT0l8XT3Nt9nVb+COZHZ1VYzJGVJY5/vpEfxr2DXfA&#10;2ka7BFG4ltmiuBcq9u2DuB6EHIK+3Sub+Ifw+uNcsbB9Hjje4sUZQsj7WcAh1UE8feXHOOtOLtYh&#10;wfM2eNWl5a2LyXzeSyrvePLFirnbKjLt6MokkIPTIFXNRsTLrC6R9o1C8viVhzO24ZkHysfmbIRl&#10;RiccEkGrN/4Y1LRIZ4L7TXt42ZBHLIBsCpIy9R1zHKv/AHwfSqelPBp9jcX76kLSS4WSO3uYMSFo&#10;yB5ylSfkw6cE84YkZpz094UU7tI1f7BvPtkZ0W0RJfNGLG7lLiV0JZ2P8P3gyhT8p3DHTNSWHiS7&#10;vkitrzxLcaVK6NuhtLVLVIsNjDFRuyQTgdjjFZFzrOlPH5RiuL55G8sw+eUWQFhgu20HOWxznrnp&#10;Wdda490y3A0qwUQquFbMigBSwDDjcco34qO1ZWlJe8baRemxtT6l4YWFgDcas/lEs14zySGQqx3I&#10;cgAAAMODnmr1hrtxYO7af4bKskvns/lmNYirIOGAyUH3sDqGPpXMRapqccsjwXK2cTnBFpAkWI1k&#10;U54HHyyhutVJku75I4bq7vLnaqwojzFiZCHjGMn7okReP9r3qlRXXUTqs6OXX9b3LGyW1pg4gSaR&#10;T5RbzFLEnqd3ynjgEHFZsmu3bW4B1ZETyflWGIkyARqw34HPyhkPtjtWatmzM9xDGZmbErFF4yVW&#10;dU+vEq/gfSrTWK25EsmyKGJhvJdS6xLJjAHfMUw/KrjRgtkhOtN9SIXNvDykt9LFE+dm4IszLKB6&#10;nH7uQdOhAIqPzD5sUP2Njkojpczlgz5aFt2Mdyn8+9PSOBWSCW7jywWLfEDIFQq9u5xjBJKxtUYu&#10;7aWFji4JlDZwVQDfGGyCcnPmRZ/Eir2M9yzbRG40e4uC0hn2pHaBIlwzyRssu4kE4RkX2y2aVdM1&#10;LU5lt4VnluJQ0sSzybOZAkgb5sDAdGB+ntVjQ72O4vbu3S0uVN7FJDBBbuS8nmFZVC7uAQwJx1Iy&#10;Kt+I9ThXUYb3TmmnbyWluJ5XG6ZUZNyMo5jILSHrnBXrUuWoveMuOygj1FbWXCLMsiRTxkDyXBE8&#10;bsWwPlJdG9skZrnkDQ3rRlIspuVNj7g21sgg9wQeD6V02uX1lNrFvcQIStvIC0QhEIRBIVkTqc8u&#10;MM3bH0rmJIWtbhAyqrqQsq90IYxlT78A0k20Oxoxzx2l5M0mfLLJKF25EmGyVPcAqzDNSQCQFE34&#10;MJQOZ5AuWhLIAAASB5bAfWok8pLi1d2WNMeXK79FXlTn8DUosL6FPMvDHDAxZQgbDfOu0kLnJJwr&#10;D1zUOdupUI3Jlg020jQXF1PL5arxbwbFOwbcsZDno+04HQZFK+p2FsG+z6REGjABa6neZ12EIoGM&#10;DcoJx2wcGqkclrJOrGFrpXdfN+Yorh12lQx55ZRzjg1Zj1SQqq2FjZ2xl8sB2TzJN0isC+5uAdw2&#10;ngVk4yeuv5Gq5V/Vx3kzXrKI7aQqsvlbYF8uJGDfdzwBweAT09qoqILdZHED+ZCGJQqMgxPjvkgh&#10;WyfahZLm9KmSR8XTRsygcHzEMecdM71xmiBJJ5IjNcMRK8e4nt5qmGQ44zhlArRQ7ic10RcN0ltY&#10;3Uf2VzdoZFhmW48uMJHh9pQDkMDkHIqC8ljuprkhIo53gdCqDCho9squPTcoOfcnsa0/D/grXNcS&#10;FrbSLmZS0LMzJtQYDRSDc3GcAN1r0Pw/8Eb5kt5dZvYbYr5TNFAN7EoGVsk8fMpGTzVRjFO5Dbas&#10;eS3bwSGQIkhEhmVBgrhZFEsQx0GGBOK19F8J+IPFkp/s/SbiS3kLMZpm2RBZU5wfXeM8cj0r6D0L&#10;4ZeFtCSHytPFzNEqAS3R3klQQDjpkAnnFdcqKihUUKoGAAMAVTlcSgeSeGvgpDblbnxBfGaZiHa3&#10;tCVj3FAr5J5bPXoK9Q03SdP0e1W2060itogANsa4zgY5PUn3NXKKktJIKKKKBhRUF5e2un2r3N5c&#10;RW8CDLSSsFUfia8o8V/GmGLfa+G4RK/Q3ky4Uf7q9T9Tj6GonUjBanTh8JWxDtTXz6HpWueItK8O&#10;WRutUu0gT+FTy7n0Veprw7xj8WNT18SWelh9P085B2t+9lH+0R0HsPzNcNqOp32r3r3moXUtzcP1&#10;eRsn6D0HsKqVxVK8paLRH02DymlQtKfvS/BBRRRWB6wUUUdaACur8GeAtS8YXW6MG309GxLdOvH0&#10;UfxN/LvXT+BfhLcap5WpeIEe2sjhktfuySj/AGv7q/qfbrXuNra29jax21rCkMES7UjjXCqPYV00&#10;sO5ay2PEx+bxpXp0dZd+i/zKOg+H9O8NaYlhpsAjiXlmPLSN/eY9zWpRRXakkrI+XlKU25Sd2woo&#10;opkh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zXizwPpPi6123cflXaDEV1GPnX2P8AeHsfwxXS0Umk1Zl06k6clODs0fLPivwT&#10;q/hG623sXmWrHEV1GMo/t7H2P61zlfYlzawXttJbXUMc0Eg2vHIoZWHuDXjvjH4NMpkvvDLZXlms&#10;ZG5H+4x/kfz7VxVMO1rE+mwWcwqWhX0ffp/wDx2ipbm2ns7iS3uYZIZozteORSrKfQg1FXMe4nfV&#10;BRRRQBq6H4k1fw5c+fpV7JASfmQHKP8A7yng1694a+NVhd7LfX7Y2cx4+0QgtEfqPvL+teGUVpCr&#10;KGxyYnA0MT8a17rc+wbK+tNStUubK5iuIH+7JE4ZT+IqxXyLpWt6nodz9o0y+mtZO5jbAb6joR9a&#10;9Q8P/G+ePZDr9gJl6G4tflb6lDwfwI+ldUMTF/FofP4nJa1PWk+Zfie1UViaJ4v0HxEo/s3UoZZC&#10;M+Sx2SD/AICef6Vt10Jp6o8ecJQfLJWYUUUUyRCAylWAIIwQe9c7qngLwvrEjSXejWxlYgl412E4&#10;z124z94/nXR0UAeX6n8E9JuhJ9i1K6ti6lfnVZAAUVeOndFP4e9c9ffB3VrWUy2n2e8WN98UYl8r&#10;P7wP82RzgNIOvQivcaKrmZLimfM934E8VWUKW8+gZQKFkniUzEgo8XODjoI8/QHsaxr0a5CZJXtL&#10;i3ldGYKlt5fl5VJcZx/ejcfXnqa+saa6JIu11Vl9GGafOxciPkJnXzIgxeWGNiEWWXAdVkPJ9jHL&#10;+YpkFq9wBCITMxGwlUPzsVMJ59MhD7HFfWc+iaXdAifTrV8gjmJehGCOnpxWZdeA/C13jztFtjjJ&#10;G0FcZIJ6H1ANTdvqPlR8vyh5S8kzxq8qtK7vKF3uyhwuB/00jII7GnNLbRSSOLhHCkysiRn5grLK&#10;ozx/CzKfTGelfRv/AAqnwYGjZdHVDGQV2yuOQSfXn7xqE/CLwcQgXT5lCDAAuXIPyFOcn+6cfgKX&#10;ULM8Btb5NJ1JLiAXJms2DB5cBg8UpUY64xHIB+ANVVmdgIxZxSTZRZvOcsWc7oGGBgc/Jn6A19Dn&#10;4ReEmAVra5KjdgG4bqyBCfqQo/EZqQfCfwhsZWsJn3Fjk3Dg5YqT0PqoP1quYnkZ83qLnUCq3Eqp&#10;vZQwSIZZ5E2EYHU7osE9MgVXuWs0ImitpLncyvm8kx5hZd2dq9jtIPPBr6fj+F/g+Jgy6SMr0LTO&#10;SPn355PXdz+OOlW4fAHhOBVVNAsSFGBuj3YGSe/uT+dS0mUk0fKhl8y1JWMHpKCBk4I6fnWodF1C&#10;7dmt7KeRpo3wY4mcHhZohkdyQy+2a+rLTQ9JsIxHaabaQKOAI4VGP0q8qqihVUKB2AxQtA5T5itP&#10;hv4rvGf7PpE0RG/ynlPlgHessZ5PAB3LXTW3wR1mdiJ720tIfnRMZd1TzRKh44LA7geele8UU7hy&#10;nmen/BTQbdi13dXVwSWOxG8tQDJ5ijjn5TnHPeuw03wd4d0k7rPSLZGwV3Mu84LbyMnP8XP1rcoo&#10;ux2QUUUUhhRRRQAUVia34v0Hw6p/tLUoYpAM+Sp3yH/gI5/pXmHiD43zyb4dAsBCvQXF18zfUIOB&#10;+JP0rOdWEd2dmHwOIr/BHTv0PYr2+tNOtXub25it4E+9JK4VR+JrzHxL8arG0D2/h+3N5N0+0TAr&#10;EPoOrfp+NeN6trep65c/aNTvprqTt5jZC/QdAPpVCuWeJk/h0Pdw2SU4e9WfM+3Q1dc8Sav4jufP&#10;1W9knIPyoThE/wB1RwKyqKK5229We3GMYLlirIKKKKQwoor0Twf8JtU17y7vVN+n6ecEBh+9kH+y&#10;p6D3P5GqjBydkY18RToR5qjsji9H0TUdfv0stMtXuJ26hRwo9WPQD3Ne8eCfhZp/hvy77Udl9qY5&#10;BI/dwn/ZB6n/AGj+AFdfomgaZ4dsFs9LtUgiH3iOWc+rHqTWlXbSoKOr1Z8vjs2qV7wp+7H8WFFF&#10;FdB5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GB4l8G6L4rt9mo2w84DCXMfyyJ9D3HscivD/Ffwt1&#10;vw55lxbodQsF582FfnQf7SdR9RkfSvo+isqlGM/U78JmNbDaJ3j2f9aHxtRX0r4o+GOg+JN86xfY&#10;L5uftFuoAY/7S9D+h968X8TfDnxB4Z3yy232qzXn7TbgsoH+0Oq/jx71xToyh6H02FzOhiNL2l2Z&#10;yVFFFZHoBRRRQAqsUYMpIYHIIPIrr9E+J3inRNqLfm8gX/lleDzB/wB9feH51x9FNScdmZ1KNOqr&#10;VIpo900b44aZcbY9X0+e0foZIT5ifUjgj9a73SfFWg64B/Zuq207npGH2v8A98nB/Svk6gHByOtb&#10;xxMlvqeVWyShPWDcfxX9fM+yaK+VtK8c+JtG2iz1m5Ea9I5W8xB9FbIH4V2em/HHWINq6jptpdqO&#10;rRsYmP8AMfpW8cTB76HmVckxEfgal+H5/wCZ7tRXmun/ABs8O3IAvLa9s37koJFH4g5/SunsfHvh&#10;XUceRrtmCegmfyj+T4rVVIPZnn1MFiKfxQf3HR0VHBcQXUYkt5o5UP8AFGwYfmKkqzmasFFFFABR&#10;RRQAUUUUAFFFFABRRRQAUVHPcQW0ZkuJo4kH8UjBR+ZrAvvHvhXTs+frtmSOohfzT+SZpOSW7LhS&#10;nP4It+h0dFea6h8bPDlsCLO3vbx+xCCNT+JOf0rk9S+OOsT7l07TbS0U9GlYysP5D9Kydemup3U8&#10;qxVT7NvXT/gnu1Y+reKtB0MH+0tVtoHHWMvuf/vkZP6V83ar458TazuF5rNyY26xxN5aH6quAfxr&#10;nycnJ61lLFfyo9GjkL3qz+7/ADf+R7prPxw0y33R6Rp892/QSTHyk+oHJP6V53rfxO8U63uRr82c&#10;Df8ALKzHlj/vr7x/OuPorCVact2erQy3DUdYxu+71FZmdizElickk5JpKKKyO4KKKKACiitnQPCm&#10;teJp/L0uxklQHDTH5Y0+rHj8OtNJt2RM5xhHmk7Ixq6Lwz4J1vxVKP7PtStuDh7qX5Y1/HufYZNe&#10;teF/g3pembLnW5BqNyOfJAIhU/Tq344HtXpUUUcESRQxpHGgwqIuAo9AB0rpp4ZvWR4eLzuMfdoK&#10;779Di/CXwx0XwzsuZVF/qK8+fMvyof8AYXoPrya7eiiuuMVFWR87VrVK0uao7sKKKKoy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ud8QeOdA8MXkdpql20c8ieYESNnO3OMnA46H8q3bm5hs7Wa6uHEcMKGSRz0VQMk18xXR1L4h+OZ&#10;mtYy015MdgbpFEOBn0AUDP8AiaxrVHBJLdno5dg44iUpVHaMVqfQfh7xno3imaaPSZZpvJUNIzQs&#10;qrnoMkdfb2rfrH8M+HLLwtokOm2S5C/NJIR80rnqx/zwMCtitI3t725x1vZ879lfl6XCiiiqMgoo&#10;ooAKKKKACiiigAooooAKKKKACiiigAooooAKKKKACiiigAooooAKKKKACiiigAooooAKKKKACiii&#10;gAooooAKKKKACiiigAooooAKKKKACiiigAooooAKKKKACiiigAooooAKKKKACiiigAooooAKKKKA&#10;CiiigAooooAKKKKACiiigAooooAKKKKACiiigAooooAKKKKACiiigAooooAKKKKACiiigAooooAK&#10;KKKACiiigAooooAKKKKAOM8SfDDw74h3yi3+w3jc+fagKCf9peh/Q+9eSeIfhP4j0TfLbRDUrUfx&#10;2wO8D3Tr+Wa+jqKxnQhI9HDZpiKGl7rsz43dGjdkdSrKcFSMEGkr6u1zwjoXiNCNT06KWTGBMo2y&#10;D/gQ5/DpXmWu/A6Rd0uhakHHUQXYwfwcDn8QPrXNPDTW2p7uHzmhU0n7r/D7zx6itnWfCeveH2P9&#10;p6ZPCgOPN27oz/wIZH61jVg01oz1YTjNc0XdBRRRSKCiiigAooooAfFNLA++GR42/vIxB/Sti18Y&#10;+JbMAQa7qKqOim4ZgPwJxWJRTTa2JlThP4lc7K3+KvjK3AH9reYo7SQRt+u3NaUPxp8VRY3pp83+&#10;/AR/6CwrzuiqVWa6nPLA4aW9Nfceox/HLXR/rNM05v8AdDj/ANmNTr8ddSA+bRbQn2lYV5PRVe2q&#10;dzN5ZhH9hfiet/8AC9r/AB/yA7bP/Xdv8KY3x11Ij5dFtAfeVjXk9FHt6ncX9l4T+T8/8z1GT45a&#10;6f8AV6Zpy/7wc/8AswqlN8afFUudiafD/uQE/wDoTGvO6KXtp9y1l2FX2EdlcfFXxlcAj+1vLU9o&#10;4I1/Xbmsi68Y+JbwET67qLKeqi4ZQfwBxWJRUucnuzaOGow+GCXyQ+WaWd980jyN/ediT+tMooqT&#10;YKKKKACiiigAooooAKKu6bo+paxP5OnWNxdSdxFGWx9T2/GvQ9D+CmsXm2TV7qGwiPWNP3sn6fKP&#10;zP0q4wlLZHPWxdGgv3kkvz+48vrp/D3gDxF4kKvaWLRWzf8ALzcfJHj1GeW/AGvdtA+G/hnw+Vkh&#10;sRc3K/8ALe6xI2fUDoPwFdZXRDC/zM8XEZ70oR+b/wAjzbw58G9F0zZPq0jalcDnYRsiB/3erfic&#10;e1eiwQQ20KQ28SRRIMKkahVUegA6VJRXVGEY7I8Oviatd3qSuFFFFUY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XP+MPF1j4P0c3l1+8mkJW3t1OGlb+gHc9vqQKTaSuy6dOVSShBXbNm8vbXTrV7m9uIreBB80kr&#10;hVH4muE1L4yeFrGRo7c3d8w/igiwv5sR+grxXXPEOt+M9WV7p5biV22wWsSkqmf4UUd/1NdbovwW&#10;17UIkm1G4g05GwdjDzJAPdRgD865XWnN2po92OWYbDxUsXPXt/WrOoT466WXAfR7wL6iRSfyre0z&#10;4ueEtRcI91NZOeguosD81yB+Jrl2+A8Xl/L4hcP6m0GPy31zes/BvxJpyNLZG31GMc4hbbJj/db+&#10;hNHNXjq0CoZVV92E7P5/qfQFvcwXkCz208c0L8rJE4ZT9CKlrz/4PWtxZeDri3uoJIJ0vpA8cqFW&#10;U7U6g13lxPFa28lxPIsUMSl3dzgKBySTXTGV4ps8WvSVOrKnF3sySuS1v4k+F9CkaKbUBcTr1itR&#10;5hHsSPlB9ia8m8d/E+98QyyWGlSSWmlAlSVOHn92PZf9n8/bK8M/DjxB4oiW4ggW2sm6XFySqt/u&#10;jGW+uMe9c8q7b5aauevRymEIe1xcuVdv6/I9Gl+OmkK5EOkXrp6uyKfyBNXbD41+G7llS7gvbMnq&#10;zRh1H/fJJ/SsSH4Dp5Y8/wAQNv7hLXgfm/NZerfBDWLWNpNM1C3vsf8ALN18lz9Mkj8yKXNXWti1&#10;SymfuqVvv/XQ9r0zVtP1m1F1pt5DdQn+KJs4PoR2PsauV8nWt3rng3Wy0TXGn38Jw6MMZHXDA8MD&#10;+VfQXgPx3a+MrBlZVg1KADz4AeCP76/7Ofy6ehOlKspuz0Zx47LJYePtIPmj/X9XOvrKuvEWn2Xi&#10;C10W5l8q5u4jJAW4VyDjbn19PWtWvDvjmzJr2kMpKsLdiCDgg7qurNwjdHPgcPHEVlTk7XTPcaK8&#10;x+GXxHGtxpo2szAakgxDMxx9oHof9sfr9c16dVQmpq6MsRh54eo6c1qFFFFUYHN33j/wtpl9NZXm&#10;rxxXMLbZEMbnafTha6GGVJ4Y5om3RyKGVvUEZBr5e+IP/I/61/18n+Qr6X0b/kB6f/17R/8AoIrG&#10;nUc5NPoenjcFDD0qc4t3l/kjn/8AhZvg3/oORf8AfqT/AOJo/wCFm+Df+g5F/wB+pP8A4mvJ/wDh&#10;S3ir+/p//f8AP/xNYPijwJq/hG3t59Sa2KTuUTyZCxyBnnIFZOtVSu4ndDLsBUkowqtt+a/yPdv+&#10;Fm+Df+g5F/36k/8AiaP+Fm+Df+g5F/36k/8Aia8J8L+BNX8XW9xPprWwSBwj+dIVOSM8YBre/wCF&#10;LeKv7+n/APf8/wDxNCrVWrqITy7AU5OM6rTXmv8AI+haKKK6z54iubaC8t3t7mCOeCQYeOVAysPQ&#10;g8GsPRW8NweINR03SbCytb60SP7QbeBIyQ3IGVGTjAz9RWlrmrQaFol5qlx/qraIuRnG49l+pOB+&#10;NfOPhHxfcaV49j1u8lJW7lZbw9irnk/QHB/4DWNSooSR6WCwdTEUqjT0S083/wAMfTtFAIIBByDR&#10;Wx5oUUVmeINfsfDWjzanqEm2KPhVH3pGPRVHcn/E9BSbSV2VGLnJRirtmhNNFbwvNPIkUSDLO7BV&#10;UepJ6Vw+q/F3wpprtHFcT3zjr9ljyuf95iAfwzXi/izxtq/jC9/0h2jtA37mzjJ2r6Z/vN7n8MVt&#10;6D8IPEWrwrcXflabCwyBcZMhH+4On4kGuZ15SdqaPdhlVChBTxc7eX9b/I7H/heul+Zj+x7zZnr5&#10;i5x9P/r1sad8YvCl8ypPJdWLHvcQ5XP1Qt+uK50fAeLy8HxC+/1+xjH5b/61hat8FNfs0aTTrm21&#10;BR/BnynP4Hj/AMepc1datDVHKqnuxlb7/wBVY91sdRstTtluLC6huYW6PC4YfpWFefEHwrp97NZ3&#10;Wrxx3ELlJEMbnaw6jha5D4MaZfaSNdtdQtJradZIcpKhU4w/PPUe9YniX4TeI9W8TanqFs1j5Fzc&#10;vKm+Yg4JyMjbWjqT5FKK1OSGDwyxE6VWdorZ6a/meh/8LN8G/wDQci/79Sf/ABNH/CzfBv8A0HIv&#10;+/Un/wATXiniD4aa94a0iTU79rM28bKreVKWbJOBxgetZXhjwrqPi2+mtNNMIlij81vOcqMZA9D6&#10;1k69RO1tTvjlWClB1FUfKut1/kfQH/CzfBv/AEHIv+/Un/xNdNZXlvqNlDeWkglt5kDxuARuU9Dz&#10;XgP/AApbxV/f0/8A7/n/AOJr3Dwzp0+keGNN0+52Ge2t0jfYcjIHODW1Oc5P3lY83G4fC0op0J8z&#10;+Rq0UVj+Kddj8OeG73VJMFoY/wB2p/ic8KPzI/DNat2V2efCDnJRjuybTtdsdU1HUrG1k3TafKsU&#10;w9yuePxyPqprSr5q+HXimXRvHEVxdzEw6g5hunY9S5yHP0bBz6Zr6VrOlU51c7MwwbwtRR6Nf8OF&#10;FFFanCZWk+ItP1i8v7O2lxdWE7QzwtwwwcBh6g+tatfMmv6zfaB8TdW1HTpjFcRX0uD2YbjlSO4P&#10;pXvHg3xhZeL9IW5gKx3UYAubfPMbf1U9j/WsadVSbi9z0sZl8qEI1Y6xaXyOjooorY80juLiK1tp&#10;bid9kMSF3YjooGSfyrA07x74Y1a/hsbHVo5rmYkRxiNwWOM9xjtWh4k/5FbV/wDrym/9ANfOnw0/&#10;5KJo3/XVv/QGrGpUcZJLqeng8FCvQqVJN3j/AJH09RRWN4n8TWPhXRpNRvmzj5YolI3Sv2Uf1PYV&#10;q2krs86EJTkoxV2zUuLmCzgee5njghQZaSVwqqPcngVw2qfGDwrp7tHBLc3zjj/Rovlz9WIz9Rmv&#10;FvE3i7WfGWohrp3MZbEFnFnYmegA7t79f5V0mhfBrX9ThSe/lh0yJhkLIC8uP90cD6Eg1yuvOTtT&#10;R7sMrw9CCni52fb+tX8jrP8Aheul+Zj+x7zZnr5i5x9P/r1u6T8XPCuqSLHJcTWEjcAXce1c/wC8&#10;CQPqSK5hvgPF5eF8Qvvx1NoMZ+m+uV1/4R+I9Fie4tlj1K3UEk2+fMA90PJ/DNHNXjq0UqGV1vdh&#10;Kz+f6n0TFLHNEssTrJG4yrqcgj1Bp1fMHg/x3qvhC7Aidp7At+9s3b5T6lf7re/55r6P0PWrLxDp&#10;MGpafLvglHQ/eQ91YdiK2pVVP1PNx2X1MK7vWL6mhSO6xozuwVFGWZjgAeppa8W+M/i24F4nhu0l&#10;aOEIJLsqcFyeVQ+wGD75HpVVJqEbsxwmGliaqpx/pHU618YPDWlTvBbGfUJV4Jt1Hl5/3iRn6jIr&#10;OtPjjocsm2602+gU9GXa4H15H9a8+8G/DPU/F1t9uM6WVhuKrM672cjrtXIyB0ySP511V98CZUtm&#10;aw1xZJwPljmg2K3/AAIMcfka51OtL3ktD2Z4bLKT9lOXvfP9ND1PRPEmkeI7czaVfRXAX76jh0+q&#10;nkflWrXzF4f8O+LLPxktjpkE9rqts2Xc8LGvqx6FD+IPvX01CJRBGJyhm2jeUGFLY5xntmtqVRzW&#10;qPNzDCQw017OV0/vH0UUVqeeFFFFABRRRQAUUUUAFFFFABRRRQAUUUUAFFFFABRRRQAUUUUAFFFF&#10;ABRRRQAUUUUAFFFFABRRRQAUUUUAFFFFABRRRQAUUUUAFFFFABRRRQAUUUUAFFFFABRRRQAUUUUA&#10;FFFFABRRRQAUUUUAFFFFABRRRQAUUUUAIQGUggEEYIPeuW1n4ceFtb3NNpkcEx/5a2v7pvrgcH8Q&#10;a6qik4p7o0p1Z03eDafkeL6v8C5V3Po2rqw7RXaYP/fa/wDxNcPqvw68V6RuM2kTSxj/AJaW370Y&#10;9flyR+IFfUFFYSw0HtoenRzrEw0laXr/AMA+OJI3icpIjI68FWGCKbX17f6RpuqJs1CwtrpcYAmi&#10;V8fTI4rk9R+EnhG/yUspbNz/ABW0xH6NkfpWTwsujPRp57Sf8SLX4/5HzdRXtF/8CYjltP1x19Eu&#10;IA3/AI8CP5Vzd78F/FNtkwGyux2EU20/+PAfzrJ0ai6HfTzPCT2n9+h53RXS3fw+8W2RPm6DeNj/&#10;AJ4qJf8A0AmsS50vULPP2qxuYMdfNhZf5is3FrdHVCtTn8Mk/mVaKKKRoFFFFABRRRQAUUUUAFFF&#10;TQWlzdHFvbyyn0jQt/KgG0tyGit618E+KL3Hk6Df4PQvAUB/FsCt6y+D/i66x5ttbWgPee4U/wDo&#10;G6qVOT2RhPF0IfFNL5nB0V6/Y/Am5bB1DW4k9Vt4S+fxJH8q6jT/AINeFrPDXIu71h1E021fyQA/&#10;rWiw9RnHUzjCw2d/Rf8ADHzxW5pfg3xHrO02Oj3UiN0kZNif99NgfrX0vpvhjQtHwdP0mzgcdHWI&#10;b/8Avo8/rWtW0cL/ADM8+rnz/wCXcPv/AMv+CeE6T8D9WuNr6rqFtZoeqRAyv9OwH5mu80f4S+Fd&#10;L2vNbSX8o/iunyuf90YH5g13VFbRowj0PMrZniqu8rLy0Ire2gs4FgtoI4Il+7HEgVR9AKloorU4&#10;G77h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CEhQSSABySa+W/G/iabxV4nuLzcxtkYxWqf3Y&#10;weOPU9T9a+iPGt21j4J1m4QkOLSRVI7FhtB/Wvnj4f6emp+PdHtpBuTz/NIPfYC+P/Ha5cQ22oI9&#10;/JoRhCpiJdP+HZ7T8OPAcHhjTI768iDaxcJmRmGfJB/gX0Pr7+1d3RRXRGKirI8WtWnWm6k3qwoo&#10;oqjIK8e+NfiiSJbfw5bSFRIonusHqM/Iv5gk/hXsNfL3xFu3vfiBrMjk/JP5Qz2CAL/SsMRK0LLq&#10;etk1FVMRzS+yr/M6H4VeBYvEN4+ranFv061fakTDiaTrg+qjjPrkD1r39VVFCqAqgYAAwAK5/wAC&#10;adHpfgfR7dAAWtklf/ecbz+rV0NVSgoROfMMVLEV229FogooorU4Tl/G3guy8YaS0Tqsd/EpNtcY&#10;5U/3T6qe4/GvnbStR1Dwh4mjuUVoruymKSxN3wcMh9jyK+sa+dPjDp6WPj2WWNQou7eOcgevKH/0&#10;DNcuJja01ue/ktdycsNPWLX/AA59B2F7DqWnW19btuhuIllQ+zDI/nXivx1/5Dmlf9ezf+hV3fwm&#10;u2u/h5Yq5JMDyRZPoGJH6ED8K4T46/8AIc0r/r2b/wBCqqz5qVzHLqfssw9n2ujzQ2N9aWVtqgjk&#10;S3lkIhnU8b1PIyOhHWvdPhp8Rh4hhXSdWlVdUjX93IePtKj/ANmHcd+vrUfwy0iy1z4Wtp+oQiW3&#10;luJQwPUHjBB7EeteVeLfCWpeCNaRWdzAW32l5Hld2Dkcjow9KxipUkprZnpVZUcdKeGqaTi3Z/1+&#10;KPqKivO/ht8RE8TW40zU3RNWiX5W6C4Udx/tDuPxHfHoldkZKSuj5qvQnQqOnNao+W/iD/yP+tf9&#10;fJ/kK+l9G/5Aen/9e0f/AKCK+aPiD/yP+tf9fJ/kK+l9G/5Aen/9e0f/AKCK56HxyPZzb/dqPp+i&#10;LteTfHX/AJA+kf8AXw//AKCK9Zryb46/8gfSP+vh/wD0EVrX/hs8/K/97h/XRh8Cv+QPq/8A18J/&#10;6Ca9Zryb4Ff8gfV/+vhP/QTXrNFD+GgzT/e5/wBdEFFFQXt3Dp9jcXly+yCCNpJG9FAyf5VqcKTb&#10;sjyL43eI+LPw9A/J/wBIucfki/zOP92vKbnRr200ex1SaLbaXrSLC/rsIB/X+RrQle+8c+NiQP8A&#10;SdRucKOojXt+CqPyFe9eL/B0GpfD9tFsovnsolazGOdyDgfVhkfU1wcrquUj6tVoZfClQe73/r1/&#10;BFf4V+I/7e8Hwwyvuu7DFvJnqVA+Rvy4+qmu4r5s+FviL+wPGMMcz7bS+/0eXPQEn5G/BuPoTX0n&#10;XTQnzQ9Dxc0w3sMQ7bPVBXzl8VvFEmu+KpbKOQ/YdPYwxqOjOOHb8xj6D3r6HvLj7LZXFxjPlRs+&#10;PoM18l6XbNq/iCytZWLNeXSRs3cl3AJ/Ws8TJ2UV1OvJKUeedaX2UezfCjwFBY2EHiLUoQ97ON9q&#10;jjIiQ9Gx/ePX2BHvXqlIiLGioihVUAAAcAUtdEIKCsjycTiJ4io6k/8AhgoooqjAKKKKAOG+Lv8A&#10;yTu9/wCusX/oYrgPgb/yNOo/9eR/9DWu/wDi7/yTu9/66xf+hiuA+Bv/ACNOo/8AXkf/AENa5Z/x&#10;0e/hf+RXU9f8j3iiiiuo8AK8P+NniP7TqVroED/u7YCa4A/56MPlH4Kc/wDAq9j1fU4NG0i71K5O&#10;IbaIyN746Ae5PH418x6ZaXnjjxtHFKxM+oXJkmcfwLncxH0GcD6CufES0UF1PZyegnOWIntH8/8A&#10;gIzr/Rr3TbHT7y5i2Q38TSwN6gMQf6H6EV9H/DrxH/wkng+1nkfdd2/+j3GepZQMH8Rg/UmqXxI8&#10;Kxat4FaCzhAl01BLbKo6KowUH/Ae3qBXmHwg8R/2R4r/ALPmfFtqQEXPQSj7h/HJX8RWcV7Kol0Z&#10;115rMMG6iXvRb+7/AIb8UfQ9FFFdh82fKvjf/kedc/6/Zf8A0I0y0u9a8D+IllQPa3sGNyMPlkQ8&#10;4P8AeUj/ABFP8b/8jzrn/X7L/wChGvd/Fvgi18Y+HLdRsh1GGFTb3BHt91v9k/p19j58abk5Nbo+&#10;xrYuFCnSjUV4yVn9yNPwh4tsfF2jreWxCTphbi3Jy0Tf1B7Hv9c10FfKtjfa34C8TMyq9te27bJY&#10;X+7IvofVT1z9CK+jvCnimx8W6Ml9ZsFkHyzwE5aJ/Q+3oe/5iumjV59HueFmGXvDv2lPWD/D+uhZ&#10;8Sf8itq//XlN/wCgGvnT4af8lE0b/rq3/oDV9F+JP+RW1f8A68pv/QDXzp8NP+SiaN/11b/0Bqiv&#10;/EideV/7pW9P0Z9PV8y/EjxRJ4l8V3BSQmxtGMFso6YBwW/4ERn6Y9K+idfu3sPDmqXkZIe3tJZV&#10;I6gqhI/lXy94V09NV8V6VYyjMU11Gsg9Vzlh+WaMS3pFdRZJTiuevL7P9M9p+FvgOHRdMh1rUIQ2&#10;p3K74w4/1CHoAOzEck9unrn0mgcUV0QioqyPHxFedeo6k92FFFFUYnknxZ8BQTWc3iTS4QlxF815&#10;GgwJF7vj1Hf1HPbnk/hH4ok0bxOmlyufsWosIyp6LL/AR9fu/iPSvoSaGO4gkgmQPFIpR1PQgjBF&#10;fI06SaPrciRsfNs7khW90bg/pXHWXs5qaPpMtm8Xhp4eprbb+vJn15Xzl8X7Ga1+IN1cSKfLu4op&#10;Iz2ICBD+qmvoqKQSxJIoIV1DDPvXN+N/Blr4x0gW7sIbyHLW0+PunuD/ALJ4z+B7VvWg5wsjy8tx&#10;McNX5p7PRmJ8J/E2naj4VtdIWVI7+zUo0BOC65JDL6jnn0P4V6FXyfrPh/W/CeoKl9bzWsqtmKdC&#10;drEd0cf/AKxXXeHPjFrmlFIdVVdTthxuf5ZVHsw6/iCfesadflXLM9DF5S6rdbDu6etv8mfQO0Bi&#10;2BuIwTilrG8OeKtJ8VWRudLuN5X/AFkLjbJGf9of1HHvWzXUmmro8GcJQk4yVmgooopkhRRRQAUU&#10;UUAFFFFABRRRQAUUUUAFFFFABRRRQAUUUUAFFFFABRRRQAUUUUAFFFFABRRRQAUUUUAFFFFABRRR&#10;QAUUUUAFFFFABRRRQAUUUUAFFFFABRRRQAUUUUAFFFFABRRRQAUUUUAFFFFABRRRQAUUUUAFFFFA&#10;BRRRQAUUUUAFFFFABRRRQAUUUUAVJ9L0+6JNxYWsxPXzIVb+YrOm8GeGZ/8AWeH9Mye62qKf0Fbl&#10;FJxT3Rcas4/C2jl3+HPhCT72hWw/3Sy/yNQN8LvBjddET8J5R/7NXX0UuSPY1WKrrab+9nHf8Kq8&#10;FE5/sUf+BM3/AMXSj4W+C16aIv43Ep/9mrsKKXs4dkH1zEf8/JfezlU+G3g9OmhwH/edz/M1bi8E&#10;eFofueH9OP8Av26t/MGt+inyR7EvE1nvN/eyhBoWkW2PI0qxix/zzt0X+Qq8FCgBQAB0ApaKq1jJ&#10;yct2FFFFAg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wvGlm1/4K&#10;1m3QEu1pIygdSQNwH6V88/D2/TTfH2j3MjBU8/yiT0G9Smf/AB6vqIgMCCAQeCDXy5448NTeFPFN&#10;xaBSts7GW1cd4yeBn1HQ/SuXEJpqaPfyacZwqYeXX/hmfUlFcR8OvHdv4q0qO1upVTV7dAssZODK&#10;B/Gvrnv6H2xXb10RkpK6PFrUZ0ZunNaoKKKKoyCvl74jWbWXxA1iNgRvn80e4cBv619Q1498bPDM&#10;kq23iK2j3CNRBdYHQZyjfmSD9RWGIjeF+x62TVlTxPLL7St8z0LwPfx6l4I0a4jIOLVI2x/eQbW/&#10;VTW/Xgfwo8dxaFctoupyiOwuH3RSseIZDxz6KePofqa97BDAEEEHkEVdKalFHNmGGlh67T2eqFoo&#10;orQ4gr50+MWoJe+PZIoyD9kt44GI9eXP/odez+M/GFl4Q0d7mZle8kBFtb55kb1Poo7n+tfOOnWO&#10;oeLvE8durGW8vpy0khHTJyzH2Aya5cTK9oLc97JaDi5YiekUv+HPfPhNaNa/DywZgQ07yS4PoXIH&#10;6AGuD+Ov/Ic0r/r2b/0KvarCyh03Traxt12w28SxIPZRgfyrxX46/wDIc0r/AK9m/wDQqqsuWlYy&#10;y6p7XMPad7s7L4N/8iBH/wBfMv8AMV2GtaLY+INKm07UIRLBKPxU9mU9iK4/4N/8iBH/ANfMv8xX&#10;oFaU1emkzixsnHFzlF63Z8t+KPC+q+BtdRHdwobzLS8jyu/B4IPZhxkdvpg17L8OPiHH4pthp+oM&#10;kerwrz0AuFH8Sj19R+I46dbruhWHiPSpdO1GHzIX5BHDI3ZlPYj/ADxXzX4i8O6v4F8QIju6OjeZ&#10;a3cWQHAPBB7Edx2+nXnknRlzLY9elUp5nS9lU0qLZ/1+KHfEH/kf9a/6+T/IV9L6N/yA9P8A+vaP&#10;/wBBFfJ+q6ncaxqc+oXZU3E7bpCowCcdcV9YaN/yA9P/AOvaP/0EU8O7ykyc5i4UaUXuv8kXa8m+&#10;Ov8AyB9I/wCvh/8A0EV6zXk3x1/5A+kf9fD/APoIrav/AA2eblf+9w/row+BX/IH1f8A6+E/9BNe&#10;s15N8Cv+QPq//Xwn/oJr1mih/DQZp/vc/wCuiCvLfjT4j+xaJBocD4mvT5kwB5ESnj82H/jpr1CS&#10;RIo2kkYKiAszE4AA6k18t+J9WufGfjWee3VpDczCC0j77c7UH49fqTU4ifLGy6m+UYdVa/tJbR1+&#10;fT/M6z4PJo1hf3etarqlhayxr5FtHcXCI2TyzYJz0wM+5r2H/hL/AA1/0MWk/wDgbH/8VXjX/Cj/&#10;ABN/z/aT/wB/ZP8A43R/wo/xN/z/AGk/9/ZP/jdZwdSEbKJ2Yqng8TVdSVY534g2WnWfi+6l0i9t&#10;bmzuT9oRraZXCFj8y/KeMHOB6EV714B8RDxN4RtLx3DXUY8m5558xe5+ow34145qfwe8R6Xpdzfv&#10;Pp86W8ZkaOGRy5A5OAUAPHvU/wAHPEf9leJm0qd8W2ojauTwso+7+fI+pFTTbhU1Vrm2MpU8Tg/3&#10;UuZw6/n+H5Hvl5bi6sp7cnAljZCfTIxXyZpNy2keIrG5mUq1ndxyOpHIKOCR+lfXNfOXxW8MSaF4&#10;qlvoo/8AQdRYzRsBwr/xqffPP0PtV4mLspLocmSVY886MvtI+jFdXRXRgysMgg5BFLXl/wAKfHkG&#10;pabDoGozKl/bqEt2c489B0H+8OmO4/GvUK6ITU1dHk4nDzw9R05hRRRVGAUUUUAcN8Xf+Sd3v/XW&#10;L/0MVwHwN/5GnUf+vI/+hrXf/F3/AJJ3e/8AXWL/ANDFcB8Df+Rp1H/ryP8A6Gtcs/46Pfwv/Irq&#10;ev8Ake8UUVFc3MNnazXVw4jhhQySOeiqBkmuo8BK+iPJvjb4j8u2tfD0D/NKRcXOD/CD8in6nJ/A&#10;VnfB3+w9KS91jU9W0+2upP3EMc9yiMqcFmwTnk4H4H1rhNQub7xx40kkiQm51C4CQox4Reign0Ax&#10;k+xNdZ/wo/xN/wA/2k/9/ZP/AI3XCpSlU50rn1cqNGhhFhqk+VvV/wBfgeynxd4ZP/Mw6R/4Gx//&#10;ABVfN/i6zs9I8XXQ0e9gntPME9tLbSq4QHnGVJwVOR+ANdX/AMKP8Tf8/wBpP/f2T/43VDW/hL4h&#10;0LR7nU5p7CeG3Xe6W8jl9ueSAUAwOp56CnVdSa1jsRgI4TD1HyVb30se4+ENfTxN4YstTUr5sibZ&#10;lH8Mg4Yfnz9CK3K8K+CviP7HrFxoU74hvB5kGTwJVHIH1X/0EV7rXTSnzxTPDx+G+r15QW269D5V&#10;8b/8jzrn/X7L/wChGvqOy/48Lf8A65L/ACr5c8b/API865/1+y/+hGvqOy/48Lf/AK5L/KscP8Uj&#10;084/g0fT9Ect498C23jDTd0YSHVIR+4nI6j+43sf0/PPg2larrXgPxKzoj293A3lz28n3ZF7qw7g&#10;9QfoRX1TXF/EDwFb+LtPM1uqRatCv7mU8Bx/cb29D2P41Valf3o7nPl+YKmvYV9YP8P+ATx+JrHx&#10;X8PtT1CybBNlMssLEFon2HKn+h7ivDvhp/yUTRv+urf+gNWZaahq/hTUL21XfbTPG9tdW8g4ZSCC&#10;CPxyDWn8NP8Akomjf9dW/wDQGrB1OeUb7nrwwaw1Ctyu8Wm19zPo7XrRr/w9qdmgJe4tJYlA7lkI&#10;/rXy/wCEr5NM8X6TeTELFFdRmQnsucE/kTX1hXzL8SPDMnhvxbchY8WV2xnt2A4wTyv4Hj6Y9a1x&#10;Kekl0PPyWpF89CX2l/w59NUV538MPHkOv6ZFpN/Mq6rbJtXceZ0A4YerAdR+Prj0SuiMlJXR49eh&#10;OhUdOa1QUUUVRiMmmjt4JJpWCRxqXdj0AAyTXyPcM+sa7K8SnzLy5JVfd24H617L8WvHcNpYTeHN&#10;OlD3c423bqciJO6f7x6H0GfWuN+Efhl9Z8VJqMqH7HppEpY9Gl/gH4H5vw9646z55qCPpMsg8Lhp&#10;4mppfb+vNn0NHGsUSRr91QFH0FOpksnlRPJtZ9qltqDJOOwHrXlknxw09tVt7eDS5ls2lCy3E7hW&#10;Rc4JCDPTr17V0ynGO7PDoYWtXv7NXseoXVpbX1s9tdwRTwOMNHKgZT9Qa8w8V/Bqxu4pbrw85tbk&#10;AsLV2zE59ATyp/MfSvVEdZEV0YMjDKspyCPUUtEoRmtQoYqth5Xpu35HybpGran4S8QLdW++C7tn&#10;KSxPkbgD8yMPTivqbSdSg1jSbTUbY5huYlkXPUZHQ+46V8+/F+K2j+INyYMB3hjaYD+/j/4kLXrP&#10;wmMh+HGm+ZnAaUJn+75jf1zXPQvGbgezmyjWw1PE2s3b8Vc7Wiiius+e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ue8YeErLxho5s7n93PGS1vcAZMTf1B7jv8AUCuhopNJqzLp&#10;1JU5KcHZo+U9a0DW/BmsKlyktvNG26C5iJCvj+JGH/6x3rsNF+Net2MaxanaQaii8eZnypD9SAQf&#10;yr3S+sLPU7R7W+tormB/vRyoGH6964HU/gv4avXaSzku7Fj/AARuHQfgwJ/WuV0Zwd6bPdjmeGxE&#10;VHFw17/1qjK/4XtY+Xn+w7jfjp564/PH9K53WvjVrt8jRaZbQach/jz5sg+hIA/8droB8CLTfk69&#10;Nsz0+zDOPrurc0r4OeF9PdZLkXN+47TyYTP0UD9SaOWvLRsFVyql70Y3fz/XQd8ILy5v/B9xc3lx&#10;LPPJfSF5JWLMflTqTXdXNtDeW0ttcRLLBKpR0YZDKeCDSWtpbWNsltaQRQQIMLHEgVR9AKmrpjG0&#10;UmeLXqqpVlUirXZ86+PfhreeGriW+06OS50hjkMPmaD2b29G/PnrR8MfErX/AAxEltHKl3ZL0t7j&#10;JCj/AGW6j6dPavpggEEEZBrjNb+FvhbW5GmNm1lO3Jks22ZP+7gr+lc8qDT5qbPYo5rTqU/ZYuN1&#10;3/r80cpB8d7Uxj7RoUyv38u4DD9VFZ2rfHK9miaPStKitmIwJZ5PMI9woAGfrmtOX4E2RcmLXbhE&#10;7B4FY/mCKvWHwQ0GBg17fXt1j+EFY1P1wCf1pWrvQrnymPvJX8tf1PGwNc8Za5/y8ajqM569cD+S&#10;qPwAr374f+AoPB9k007JPqk64llUcIv9xfb1Pc/Suk0jQ9L0G1+zaXYw2sXcIvLfUnk/ia0K0p0V&#10;F8z1ZyY3M5V4+yprlh/X9WCvDfjr/wAhzSv+vZv/AEKvcqw9d8HaD4lnim1ew+0yQqUQ+c6YGc/w&#10;sKurBzjZHNgMRHD11Unsr7HN/Bv/AJECP/r5l/mK9ArP0bRNO8P6eLHS7fyLYMXCb2fk9eWJNaFV&#10;CLjFJmWJqqrWlUjs2FZXiHw9p/ibSZNO1GLdG3KOPvRt2ZT2NatFNpNWZlGUoSUouzR8oeKPDGoe&#10;FNXexvk4OWhmUfLKvqP6jtX1Fo3/ACA9P/69o/8A0EVU8S+GtP8AFOkvp+oR5B5jlX70TdmU/wCc&#10;1o2Vv9ksLe23bvJiWPdjGcDGayp0uSTtsejjcf8AWqUFL4le5PXk3x1/5A+kf9fD/wDoIr1msnXf&#10;DOkeJoYYdXtPtMcLFox5jpgkY/hIq6kXKLSObB1o0K8aktkeefAr/kD6v/18J/6Ca9ZrJ0LwzpHh&#10;mGaHSLT7NHMwaQeY75IGP4ia1qKcXGKTDGVo168qkdmef/FzxH/YvhJrGF9t1qJMK4PIjH3z+WF/&#10;4FXCfBfw5/aGvza1OmYLAbYsjrKw/oM/mK9d1zwZoHiS6judXsTcyxp5aHz5EAXOeisB3q9ouh6b&#10;4esPsOlWot7beX2BmbLHqSWJJ6Cs3ScqnM9kdVPG06WDdGmnzS3f9eRoUUUVueWIQGBBAIPBBr5e&#10;8Z6JN4Q8a3EFsWiRJBcWbrxhCcrg/wCyRj6rX1FWJr3hDQfE0sMur2AuZIVKxt5roQD2+UjP41lW&#10;p8603PQy7GrC1G5K8XuSeF9ci8R+G7LVI8AzR/vFH8Ljhh+YP4YqTxBoFj4l0ebTNQj3RScqw+9G&#10;w6Mp7Ef4joaND8PaX4bs3tNJtjbwO/mMnmu43YAz8xOOgrTq0m42kck5xjVcqV0r6dz5c8V+C9X8&#10;HX/+kIz227MF5EDtb05/hb2P4Z61vaB8YvEGkxJBfJFqcCAAGYlZcf746/UgmvoGe3huoHguIY5o&#10;XGHjkUMrD0IPWuE1b4PeF9RdpLdLjT5Dzi3kymf91gf0xXO6Eou9NntQzShXgoYuF/P+tV8jDT47&#10;WRTL6HcK/os6kfngfyrF1f44arcxtHpWnQWWRjzJG85x7jgAfiDWw3wItC+V16YL6G2BP57q1tN+&#10;C3hu0dXvJry+IPKPIEQ/goB/Wlau9B+0ymn7yV/v/XQp/BrVb/Wf7du9Ru5bmdpIfnkbOBh+B6D2&#10;Fep1U07S7HSLVbXT7SG1gH8ESBQT6n1PvVuuiEXGKTPHxVaNatKpFWT6fI4b4u/8k7vf+usX/oYr&#10;gPgb/wAjTqP/AF5H/wBDWvatX0aw17Tn0/UoPPtXILJvZckHI5Ug9az9C8GeH/DV1Jc6RYfZppE8&#10;t286R8rkHGGY9wKiVNuopnXRxtOGDnh2nd/d0N6vM/jN4j/s7w9Fo8EmLjUDmTB5ES9fzOB9Aa9M&#10;rnta8DeHPEV/9t1XTzc3AQRhzcSrhR0ACsAOp/OrqKUotROXB1KVKtGdVNpdjzL4JeHPPv7rxBOn&#10;yW4MFvkfxkfMR9FOP+BGvbqpaTpFhoWnR6fptuILWMkqgYtyTk8kknk9zV2lThyRsVjcS8TWdTp0&#10;9Apk0MdxBJDKgeKRSjqejAjBFPorQ5D5X1zT7vwT41lhhdllsrgS28n95c7kP5Yz+Ir6Z0TVoNc0&#10;Sz1O2P7q5iDgZztPdfqDkfhWfrngrw94ku47rVtOFxPGnlq/muh25Jx8rDPJP51f0bRNP8P6eLHT&#10;IDBbBi4jMjPgnrgsSawp03CT7HqY3G08VShdPnW/Y+ZfG/8AyPOuf9fsv/oRr6jsv+PC3/65L/Ku&#10;cvvht4S1K+nvbvSfMuJ3Mkj/AGmUbmPJOA2BXUIixxqiDCqAAPanSpuDbfUWPxtPEU6cYJ+73+Q6&#10;iiitjzDh/iH4Ag8WWJurREj1iFf3b5wJR/cb+h7fSvHvh7bT2XxO0u2uYninindHjcYKkI3BFfTN&#10;YGo+EtPv/Euna+q+Tf2b/M6j/XLtIw3uM8H8PphUo3kpI9XCZi6dGVCpqmnby0/I36xfFHhiw8Wa&#10;O+n3ykHO6GZR80T9iP6jvW1RWzSaszzITlCSlF2aPlTxD4Y1nwdqix3cbxlWzBdREhXx0Kt2Pt1F&#10;dZoXxn1zTYlh1K3i1KNRgOzeXJ+LAEH8s+9e8Xlla6javbXtvFcQOPmjlQMp/A1wOqfBjw1fSNJa&#10;PdWDHnbE+5PyYE/rXK6M4O9NnvRzPDYiCji4a9/61Rk/8L2sfLz/AGHcb8dPPXH54/pXL+IfjHru&#10;rQvb6fFHpkLAgtG2+Uj/AHyBj8AD710w+BFpvydem2Z6fZhnH13Vu6T8HfC+nOslytzfuOcXEmEz&#10;/uqB+uaOWvLRsaq5VSfNGN38/wBdDxvwp4M1fxjf7bZGS2DZnvJAdi+vP8Tew/HA5r6R0DQbLw3o&#10;8Om2CbYoxksfvSN3Zj3Jq/Bbw2sCQW8McMKDCRxqFVR6ADpUlbUqSh6nnY7MKmKdtoroFfP3xT8C&#10;TaLqkutafCW0y5bdIEH+okPUH0UnkH3x6Z+gabJGk0TRSorxuCrKwyCD2Ip1KamrMywWMnhanPHV&#10;dUfO/hD4rap4ZtEsLqBdQsYxiNWfY8Y9A2Dx7EfiK6XUvjputWTTNGKTsMLJcS5VffaBz+Yro9Z+&#10;DnhvU5mmtDcadIxyVgYGP/vkjj8CBWPb/ArT0lBudbuZI+6xwqhP4kn+VYcteK5Uz13XyurL2k42&#10;fz/TQ8psbLVvGfiTykL3N/dyFpJG6D1ZvQD/AOsK+otF0qDRNFs9Mt+YraIRgkcsR1J9ycn8aq+H&#10;/C+keGLQ2+l2ixbseZITueQ/7TH+XStitaNLk1e5wZjj/rLUYK0VsFFFFbHm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SMyopZiFUDJJOABTIZ4riPzIZUkTONyMGH5igC&#10;Sio5p4rePzJpUjTONzsFH5mnqyuoZSGUjIIOQRQAtFFFABRRRQAUUUUAFFFFABRRRQAUUUUAFFFF&#10;ABRRRQAUUUUAFFFFABRRRQAUUUUAFFFFABRRRQAUUUUAFFFFABRRRQAUUUUAFFFFABRRRQAUUUUA&#10;FFFFABRRRQAUUUUAFFFFABRRRQAUUUUAFFFFABRRRQAUUUUAFFFFABRRRQAUUUUAFFFFABRRRQAU&#10;UUUAFFFFABXHePviLpPgKxRrrNzqEwJt7ONsMw/vMf4Vzxn8gcHHV3l1DY2U95cNsggjaWRvRVGS&#10;fyFfLvhPSbn4w/E67v8AV3cWSZuLhVY/LGDhIVPb0+gJ60AWW8d/FPx9PIdDju4rUNjbp0OxEPoZ&#10;Tzn6t+FSyWXxw0BlumbW5SDkKtwt5+aAv/KvpOysrXTrOKzsreO3tol2xxRKFVR7AVPQB5l8HvHO&#10;ueMbTVYNdSIXOnvEodYvLdt2/O4dMjb2Ar02mLDEsryrGglcAO4UZYDOAT3xk/nVHW9e0rw5pzX+&#10;sX0VnbKdu+Q/ePooHLHrwATxQBo0V5zZfHHwNeXv2Y389uCdqyz27Kh/EZwPc4roda+IHhbw/c21&#10;vqerxQyXMSzQ4R5A6MSAwKgjBwe9AHS0VDd3cFhZT3lzII7eCNpZXIJ2qoyTx7Cucs/iP4Rv9Kvt&#10;Tttahaysdv2iVo3QJuztGGUEk4OAM0AdTXhHjLxXr9l8etL0e21a6i06S7ske2STCMrMu4Ee+TXp&#10;vhH4haF42ubyHRjcv9kCmR5YSikMSBg++D1xXjPjv/k5PSP+v7T/AP0JKAPpCiiuM8SfFTwj4Xun&#10;tL7U/NvIzh7e2QyMh9GI+UEehOfagDs6K4zw58VfCHii6S0stT8q8kOEt7pDEznsFJ+Uk+gOfauz&#10;oAKK4vxP8VPCnhO+Njf3zyXq43wW0ZkZM/3j0B9s59q1/DXjHQfF1s0+i6hHcFAPMiIKyR/7ynn8&#10;enoaAN2iiigArzv4weOJvBnhmD7BKE1S8nVYP9lEIZ2x3HRf+B16JXy34wfUPiz8WbnTtIIkgtY3&#10;htmz8gSMEliemGfof9paAPpLw/rVt4i8P2OsWh/c3cKyAZztPdSfUHIPuK0q8J/Z88Tun9oeEr1i&#10;skRNzbK/BHOJE59Dg492r3agAooooAKKK86+NPiqbwz4EkSzl8u91GT7LGynDIpBLsPwGPbcDQBz&#10;fxD+OcejXkukeGI4bq6jJSa8k+aNG9EA+8R6njjvXF28Xxs8TAXkMmtIjjcp85bNSD3CkoMfQV1v&#10;wL+HlmmlQ+LtShWa6mc/YUcZESqcb8f3iQcegAI617hQI+X5fFXxd8CMJtV+3taq4DG9iE8TH0Mg&#10;zjOOzDNet/Dr4t6b44YafcRCx1kKW8gtlJgByYz+u08geuCa9DkjSaJ4pUV43UqyMMhgeoI7iuY0&#10;D4eeGvDOuXmr6Xp6xXVz6nKwjuIx/CD3/IYHFAzqaKK5vxN498NeENq6xqccU7DK26AySEeu1ckD&#10;3OBQB0lFee6R8avBGrXS2/8AaMlnIxwpvIjGp/4Fyo/EivQVZXUMpDKRkEHIIoAWiudtfHfhm98S&#10;SeHrfVEfVY3eNrfynGGQEsNxXbxg9+1c/qHxr8D6fqhsW1KSfa2157eEyRKf94fe+q5FAHoVFVNM&#10;1Oy1nTodQ065jubSZd0csZyCP6HtjtXIf8Lj8Af9DDH/AOA03/xFAHdUVwv/AAuPwB/0MMf/AIDT&#10;f/EVueHfGnh/xZJOmh3/ANsNuAZSsMihM9MllAycHj2NAG9XnXxc+Ic/gXR7NNNELapeSHYJV3Kk&#10;a/eYjPXJUD6n0rudU1Ww0XT5b/UruK1tYhl5ZWwB7e59hya8i1Lx18IfEPiqDUNVjnuLu22rDdzx&#10;zeSApyPkBxjJJ5T60Ad18O7zxTqnh5dT8UG3jlusPb20MOwxx9i/J5PXHYY7nA6+uc1fx94X0K0s&#10;bvUNYhjt79Wa1lRWlWULjJBQHpuFb1tcRXdrFcwPvhmQSRsBjcpGQfyoA8L+CPizX9e8bana6rq9&#10;1eW8dm7pHNJuCsJEGR+BNe8182/s9/8AJQdX/wCvB/8A0bHX0fPPFbQSTzypFDGpZ5JGCqoHUkno&#10;KBIfRXnOofHHwPYXRgW/nuyDhntoCyA/U4z9Rmuq8N+MdA8W27y6JqMVz5ePMjwVkT6qwBA9+lAz&#10;corF8ReLdC8JwwS65fraJOxWImN33Ecn7oPrXP8A/C4/AH/Qwx/+A03/AMRQB3VFcL/wuPwB/wBD&#10;DH/4DTf/ABFdra3MV5aQ3MBYxTIJELKVJUjI4IBH40AS0UUUAFFFFABRRRQAUUUUAFFFFABRRRQA&#10;UUUUAFFFFABRRRQAUUUUAFFFFABRRRQAUUUUAFFFFABRRRQAUUUUAFFFFABRRRQAUUUUAFFFFABR&#10;RRQAUUUUAFFFFABRRRQAUUUUAFFFFABRWB4e/wCQ34r/AOwqn/pHbVv0AFFFFABRRRQAUUUUAFFF&#10;FABRRRQAUUUUAFFFFABRRRQAUUUUAFFFFABRRRQAUUVwHxd8Zan4L8JxXekxr9pubgQCZ03LENpO&#10;cdCeOM8daAO/orzT4N+OdX8a6JfnWEV57KVUFyibBKGBOCBxkY7diOPX0ugAooooAKKqaqcaRekd&#10;fIk/9BNeC/s4SO+r68HdmHkRdTn+JqAPoWq2oajZ6VYy3uoXMVtaxDdJLKwVVH1p95d2+n2U95dS&#10;rFbwRtLLI3RVUZJ/IV88JFrnx38XzM001j4WsX+Ueg7YHQysO/RQfoCAdTrX7QelQ3ZtPD2kXWqy&#10;ZKrIzeUrHsVGCxH1Cms//haPxTmHmQeAW8phld1hcEkfXIzXpNnpfg/4Z6IZkW00y2UBXuZT+8lP&#10;oW+8xOM4H4Cs20+M3gS8vhaprXllmCrJNBJGjH/eK4A9zigRxVt8fdQ0u7W18VeErizYn5mjLRuo&#10;/wCucgGf++hXrHhrxZoni6wN5o18lwi4EifdeMnsynkfyOOCap+LNd8IWWnwW3ii5sjaXoLRJcJ5&#10;iyAAZIwD03Dn3rxzxX4Tu/hlf2vjvwRcSNpEhUywNlljjfBCtnlo2yBzyDjnODQB9E0VkeF/EVn4&#10;r8OWes2JxFcJkoTkxuOGU+4II9+vetegYUUUUAFFFFABRRXzl47lkH7SGkIHYL9t0/jPH3koA+ja&#10;K4v4peLL/wAG+CpdT02FZLp5kgV3XcsW7Pzkd+mB2yR9K534L/EDW/GlvqdvrQSaWzMbJdJGE3Bt&#10;3ysBxkbeMD1oA9WooooAKKKKACiiigAooooAKKK+ctflkH7UUKh2C/bbTjPH+pjoA+jaKKKACiii&#10;gAooooAKKKKACiiigAooooAKKKKACiiigAooooAKKKKACiiigAooooAKKKKACiiigAooooAKKKKA&#10;CiiigAorI8NXtxqGlzTXUnmSLqF7CDtAwkdzKiDj0VVHvjnmtegAooooAKKKKACuC+IXxT0nwJF9&#10;m2fbdWkXdHaI2AgPRnb+Ee3U/Tmuo8Ta3F4b8M6jrEwDLaQNIFP8Tfwr+JwPxr51+F3hCT4l+LdQ&#10;8QeI5GuLWCUSThj/AMfErchPZQByB2wOnQAB46+LPjZ3l0eO9S1LYA0+12RqfTzCM/m1K2ufGjww&#10;rXF0urtAo3SNPbrcIB7nB2jj1FfTcEEVtBHBBEkUMahUjjUKqgdAAOgp9AHE/CzxjfeN/CT6nqME&#10;ENzHcvbsIAQrYVTnBJwfm9a7aooLW3tfM+zwRQ+a5kk8tAu9jgFjjqeBz7Vna/4n0XwvZrda1qMN&#10;nExwm8ks577VGS3UdAaANaiuI0f4ueCdbvUs7fWViuHbai3MTRBj7Mw2/hnNbN1408OWXiBNBuNV&#10;hj1R3SNbYhtxZ8FR0xzkd+9AGf8AE/Vb7RPhzq+o6bcNb3cKxmOVQMrmRAevsTWN8FPEGq+JPBE9&#10;7rF7Jd3K30kYkcAEKEQgcAdyau/GT/kk+u/7kX/o5KwP2ef+Sd3P/YSl/wDRcdAGH4l8a+I7L4+2&#10;mg2+qzR6W95aRtbALtKuqFh0zzk/nXutfNni/wD5Ocsv+v8Asf8A0GOvpOgAorkfEHxO8IeGbp7T&#10;UdYj+1pw0ECNKynOMHaCFPsSDUvhz4jeFPFVwLbStXjkuiMi3lVo5D64DAbuOeM0AdTRRRQAV5z8&#10;VfEni7RItOg8IaZeXU8rO9xLDYtcKijAVeAQCSSfX5fevRqKAPA/hz8TvGWufEe00DXZUWNvOWeB&#10;rURurJGxweAQQR0r3yvmzwh/yc5e/wDX/ff+gyV9J0Agqpqmp2mjaXc6lfzLDa20Zkkc9gP5nsB3&#10;NW6+avjh8Qhrmq/8Ixpk/wDxLrOT/SpFPE0w7e6rz9Tn0BoA3fh74x8YeOvileahaXDQaCg/f20g&#10;LxRxchFHpIeuRjueQMV7xXkXw08Z/Drw/oNroNjrSRXLHdNLdQtEJpSOW3EbQOwBPQCvXAwZQykE&#10;EZBHegBaKKKACiue8T+OfDng9Y/7a1JLeWVd0cKqXkYeu1QSB2ycD3pnhnx74a8XFk0bU45p0GWg&#10;cGOQD12sASPcZFAHSUVg69408O+GLiK31nVYbOWVN6K4YllzjPAPet6gAorB/wCE08Of8JF/wj/9&#10;qw/2rv8AL+zYbduxnGcY6e9T694p0TwxFDLrWoRWaTsVjLgncR16A0Aa9FcvrnxF8K+HrCzvNQ1a&#10;NY72FZ7ZY0Z3ljYZDBQMgH1OBW1o2r2evaPbapp8jSWlym+NmQoSM46HntQBeoori/iC/jtI9P8A&#10;+EIigkcmT7V5pj4Hy7cbyP8Aa6UARfGDVf7J+F+susmyS4RbVP8Aa3sFYf8AfO6p/hTpZ0n4Y6FA&#10;yhXkt/tDY7+YS4z74YD8K8N+Il38SryHS9B8Vxwf6dchrSGHyi0kg+UfcJx/rMc9fwrsrVfjrZ2k&#10;NrBZWSQwxrHGu624UDAH3vQUCL37QV1LcaV4f0CBcy6hfblxySVAUD8TKPyr160tYrGygtIF2wwR&#10;rEg9FUYH6CvlzV5fiLrvxM02wv4oJfEmmgTW8KmIImP3gJIO3PAPJ9K91+Hz+O3j1D/hN4oI3Bj+&#10;y+UY+R827Own/Z60AdpRRRQM8g+LHxem8K3p0DQFjfVNoae4ddwt8jKqF6FiCDzwAR1zx560Pxrk&#10;szrZk14Q/f2iYKf+/Gc4/wCA16nYfBy3g+Ir+Lr7Vzes11JdC1a22qrsSV+bcfukgjj+EV6dQB47&#10;8Jvi9P4mvF8P+Idg1RgTb3KIFE+BkqyjgMACeOCB2I59hd1jRndgqKMsxOAB6mvl74j28ehfHaGf&#10;SFCztc21yY0HSYkE8e5wT67q+kPEOlya34e1DSoro2rXkDQeeE3lAwwTjI7E96APBfFfxi8S+J9e&#10;fRfA8c0duWKRyW8W+e4x1YZHyL3GMHHJPYY95qfxf8B+VqeqXGpi3JGTczLdRc9m5YLn8D6V7P8A&#10;Dn4YWnw+N9Kt79vurravnNAIyiDnaOT1PJ57D0rtb6xttTsLixvIlltriNo5Y26MpGCKBHLfDnx9&#10;a+PtBa6SMQX9sQl3bg5CsRwy/wCycHGeeCO2T2NfM3wBkkt/iVf2tuxktmspQ57YV02t/T/gVfTN&#10;AwooooAKKKKACkJ2qSc4AzwM0tFAHzZr3xS+KOmz3N5Lpt1pumtOwhN1pZRUUk7VLMvJx/KvZ/hp&#10;rt/4m+H2l6vqciyXlx5vmMqBQdsrqOB7KK5n4/8A/JNf+36L+TVqfBX/AJJHof8A23/9HyUAd9Xn&#10;HxR+KUHgW3SxsY47nWp13pG+dkKdN7465wcD6n6+j18vNZx+Kf2kZrPVyGgOpyKyydGSFTsQj0IR&#10;R75oAdav8aPFcB1i0m1f7Ow3qY51tUYdiqZXcPoDmtrwZ8Z9c0PW10Px0khiDCNriaHy5rc9i4wN&#10;y+pxnnOT0r6FAAAAGAK8P/aO0izOjaTrICLercfZSR954yrNz6hSv/j1Aj28MGUMpBBGQR3pa4/4&#10;VXs9/wDDDQZ7klpBbmPJ6lUZkX9FFdhQMKKKKACiiigAooooAKKKKACiiigAooooAKKKKACiiigA&#10;ooooAKKKKACiiigAooooAKKKKACiiigAooooAKKKKACiiigAooooAKKKKACiiigAooooAKKKKACi&#10;iigAooooAKKKKAMPxpG8vgXxDHGCZH0y5VQPUxNivHv2bJ4Q/iO3LATsLdwvcqPMBP4Ej8698IDK&#10;VYAgjBB718uatZat8E/iWuo2ULy6XMzeRuJCzwEgtET/AHl4/EKcYNAH1JRXM+FvH/hzxfbRyaZq&#10;MQuGHzWkzBJkPoVzz9Rke9dBdXdtY27XF3cRW8K/eklcIo+pPFAE1fLHiSfUvi18XTpFvcBLSOZ7&#10;e3bqkUKE7pMdycE++QM9K+i9B8X6J4nu7+DRr1bv7CUE0sYOzLbsBW/i+6eRx05r5z0PUE+GXxuu&#10;/wC1FdbNLiaGSTbkiKTlJMemNhOO2aBHrlv8B/BEWmfZZbW7muCObtrlhID7AfJ+anrXhvxF8KX3&#10;g3xTaaTPeyXlikYawkk6rEXJKEdiGLdPXPGcV9bQ6hZ3Ngt9BdwSWbLvE6SAoV9d3TFfMHxl8Yaf&#10;4q8aWcOlyie009fJ89fuyOWyxU91GAM98HHGDQB9GeMv+RH8Qf8AYNuP/RbV81/CbwI3ju7vba8v&#10;JoNFtGjluY4WAaWQhggGeBgb+cHGcd8j6U8Zf8iP4g/7Btx/6LavI/2a/wDj38Sf79t/KSgZ6p4S&#10;8D6H4Kiuo9FhkjF0ytKZJC5O0EDk/U/nXiXjv/k5PSP+v7T/AP0JK+kK+b/Hf/Jyekf9f2n/APoS&#10;UAeh/Gzxpd+FPCsNrp0jQ3+pu0SzLw0cagbyp7N8ygHtknqBXHfDP4Kadq2h22veJzNN9rUSwWaO&#10;UHlnozsOSW6jBHBHXPGr+0XotzeeH9J1eFS8NhNJHMAPuiTbhj7ZQD6sK6f4TeN9L8R+EdO09LiO&#10;PU7G3S3ltWYByEUKHUdwQAeOh4oEcT8SPgjplhoVzrXhcS28lmjTTWjyF1aNRklSckEAE8k5rq/g&#10;l40u/FfhWe11KVpr/THWNpm5aSNgdhY92+VhnvgE85rT+KPjXTPC/hLULeW4jfUby3eC3tQw3kup&#10;XeR2UZzk9cY71yH7Omi3Nn4f1bV5lKw380ccIIxuEW7LD2y5H1U0AeaeCV8Kx+LtWt/iTBObl3Ki&#10;SZ5AqTbjv8zYd2ScYPTrnsR7v4G+HPhLw9qE2v6BM12LkEW8hnEqRIeqoR1ye5JPGPXKa74W8B/E&#10;q5uozNaXGpW2ElubCdfOj443EZDDtyDjkcHNeX/DCW58I/Ge48J2Gprf6XM0scjofkJWMuGx0DAj&#10;afx9qAPo6iiigZw/xY8V/wDCKeA7yeGTZe3f+i22OoZgct7YUMc+uPWuK+AWi2Ok6Dda/e3NtHd3&#10;7eVCryKGSFTz1PG5v0VTXM/E29ufiL8W7Pwppz5gs5fsoYDIV+szkf7IGP8AgHvXRf8ADN2n/wDQ&#10;yXP/AIDL/wDFUCOW+IiDwH8XLPxTo8sUlvcyfa9sTgjf0mQ4P8QJP/A/avpKwvbfUtPtr61fzLe5&#10;iWWJ8feVhkH8jXguvfs8pp+g315p2tT3V3BC0scDW4HmY5K5BPJGce+K3/2fvFf9peHLjw7cODca&#10;cfMgyeWhY5I/4CxP4MB2oA9jorgvFXxe8MeEddOj3322a6QKZfs0SssWRkBiWHOCDxnrXbWV5b6h&#10;YwXtpKJba4jWWKRejKwyD+RoGT14Z+0lFK2m+HpgD5STTqx7biEI/wDQWr3OuV+InhJfGng670pS&#10;FugRNas3QSrnGfYglfxoAd8OLi3uvhv4dktseWLCKM4H8artf/x4NXUV80/Cz4kt4Eu7jwx4nSaG&#10;xWZgGZSWtJM4YFeu0nnjoeccmvovT9UsNWthc6de293AekkEodfzFAHmHxQ+JXifwb4mttO0XS7S&#10;6tpLNZ2ea3kchy7qRlWAxhR+dcJN+0B42ttvn6NpEW7pvtZlz+clfQWteItG8O2puNX1K2s4wMjz&#10;XAZv91erfQA180+J9X1D4zfEe0sdJhkSyj/dW4cf6uPOXmf0/wDrKOT1BHst38Qb2x+DMfi+7gt1&#10;1Ke3BiiQERmR22rgEk4A+bGexryn4Z/DaT4jz3niTxJe3L2hnKna/wC8uJOCxLHooyBx9BjFeq/F&#10;Hwo138JJdK0tHb+y4opII+pZIhgj67Mn3IrlPgJ420tNCbwxe3MdtexzNJbeYwUTKxHyqT1YHPHU&#10;g8dDgA1vE3wD8NX+mSf2Akmm36J+6LTPJE7ejhiSM9Mjp6HpWD8B/F2oR6jeeDNVdj9nRntVkPzR&#10;MjYeP6c5A7YPrXsPiTxNpXhTSZdR1a6SGJFJRCRvlb+6i/xH/wDWcDmvCfgnaXfiT4nav4qljMcK&#10;edM5UfL5szE7fyLH8B60Ac1Not14j+Ouq6PaXT2rXep3UcsyHBWLLmT80DDHfOO9ev8Aib4N+DYP&#10;Bl+LLTmt7u2tXliuhM5feqk5bJwQccjHfjHFcB4R/wCTnL3/AK/77/0GSvfvE3/Iqax/14zf+gGg&#10;Dx79my7ney8RWbSMbeGS3lRCeFZxIGP4hF/Kus/4UV4F/wCfG6/8Cn/xrjf2av8AmZ/+3T/2tXa/&#10;Fz4hjwXoX2OxkU61fKVgGcmFOhkI/Rff1wRQM8Y8d+GNAbxta+EfBFhLNfCTy7iRp2ceZ3QZ4AUZ&#10;LHtz0wa+i/BPhGy8FeGoNJtMO4+e4mxgyyHq307AdgBXG/Bn4eHw1pR13VYm/tq/TIWT70ER5Cn/&#10;AGm4J7jgcYOfVKAPmT4o6rqXj/4pxeFbB/8AR7WcWkCE4XzP+WkjYz0OR9F6ZJr0zTPgL4MtNMFv&#10;fQ3N/dFcNdPO0ZDY5KqpAAz0B3fU15b4guZPh5+0BJq91E725u2u8heXhmBDlc9SNzj6rX0rpura&#10;fq+nR6hp95Dc2ki7lljbIx7+hHcHkd6BHyx8VvBN34GurCwjvprrQ5DLLYiUgmJzt8xTjvwhzwD6&#10;da+n/DP/ACKmj/8AXjD/AOgCvn348+M9N1/U7DSNLmS5TTy7TzxtuQu2BtU98Acn3x2r6C8M/wDI&#10;qaP/ANeMP/oAoA8B/Z7/AOSg6v8A9eD/APo2Ornx98W3Fzrlt4St7kQ2cSpLdnkBpG5UNjnaq4P1&#10;b2FU/wBnv/koOr/9eD/+jY6i+NWlR6T8VbTWdTtGutJvhFJJGGK+YI8JJGGGCDtAPH94UwNHRNP+&#10;B2n6bHDqOq/2ldkfvLiVblMnHO1UAAH5n3ritbvNE8GeMLPWfh/rzXMAO4xOrhojnlGLKNyMPx65&#10;7E+26N8MfhX4g09L/SdMhu7ZwPmjvpztPow8zKn2PNYOpaF8EtK8R2+h3VpELqXIaRb2cxQt0CyP&#10;5mFJ/TvjikB32qeG9A+Jnh/SL3U7eV7d4VuoFSUoV8xQcHHXjFcf4j+FPw28L6DdavqNrdJBbpnH&#10;2t8yN/Ci89SeP/rV6lp2n2WiaVBYWUYgsrWMJGhckIo92JP5mvn7xLql98afiHB4e0eV00Cxcs04&#10;HBUcPMR3z0UH17ZNAyj8H/h7H4q1+XxDe2Yi0S0mJht2JYSyZyEyeqrxknqcD1x9N1S0nSrPQ9Jt&#10;dM0+EQ2ltGI40HoO59STkk9ySau0AFFFFABRRRQAUUUUAFFFFABRRRQAUUUUAFFFFABRRRQAUUUU&#10;AFFFFABRRRQAUUUUAFFFFABRRRQAUUUUAFFFFABRRRQAUUUUAFFFFABRRRQAUUUUAFFFFABRRRQA&#10;UUUUAFFFFABRRRQBgeHv+Q34r/7Cqf8ApHbVv1geHv8AkN+K/wDsKp/6R21b9ABRRRQAUUUUAFec&#10;eMfjR4c8KXsmnxLLqd/EdskdsQEjPdWc9/YA46HFbPxO8QT+Gfh7quo2jlLvYsMDDOVZ2C7gexAJ&#10;I9xXlfwT+G2k63pb+Jtdt1vS07R21vKMx/L1dh/EScjB44PXPABt6P8AtFaNeXiQano13YxuwUSx&#10;yiYDPdhhTj6Z+levahqFppVhNfX9zHbWsK7pJZGwqiua1n4YeDtbgEcuh2ls68pNZxiB1PrlQAfx&#10;BFeSfHzXr3VPFen+E7R28iNY3eMceZO5IXPqApGP940AdDq37Rei2t20Wl6NdX0SnHnSSiEN7qMM&#10;cfXB9q6Twb8ZPDni67j09hLp2oyHEcNyRtkPojjgn2OCe2at+FfhT4W8N6TFbzaXaaheFB591dwi&#10;Uu3faGyFHsO2M5PNed/Gn4ZaVpOjnxRoNutiYJFW6t4RtjIY4DqP4SGKjA457Y5BHuOq6jDo+j32&#10;p3Cu0FnbyXEixgFiqKWIGSBnA9a89j+O3hOXQbrVBHfxmGRYo7aVEEs7EZ+UByMDuTjGR3IBj0Tx&#10;JP4o/Z+1S9u3aS8i0q8t53bq7JGwDZ7krtJPqTXCfs/+FNL1i71XV9StYrp7Mxx28cqhlVm3Etg8&#10;Z4GPTmgZ1vh39oHRtX1iGw1DS5tNjncRpcNOJEBJwN/A2j35x9Oa0fGvxu0Twpqsml2tpJql5C22&#10;cRyBI427ruwcsO4A46ZzkVwf7ROiadp2o6FfWdpFbzXaTpN5SBQ+woVJAHX5zz9PSvU/AHgjQ9L8&#10;D6dHJptrcz3dsk13LPCrtKzqGIJI5AzgD0H1oETeAviRpHj62l+yI9rfQDM1pKQWC/3lI+8vbPGD&#10;1HIz0esa1p3h/TJdR1W7jtbSIfNI57+gHUk+g5r54+GVtHpP7QGo6dZ7o7WGe9t1TP8AyzVm2g+v&#10;3R+VJ8e/EUl/43t9Bkllj0/T40aRUGcu43F8cAkKVABPryMmgDqr/wDaP0qG6KafoF3cwA482adY&#10;ifooDfzrtfBHxU8P+OJTaWrS2mohd32W4wCwHUoQcNj8D3xXmmjfEn4T6HpkdjbeE76RVXDy3FlB&#10;JJIcclmaQk59OnoBXn3jDXvDM3iO01rwRa3+lSo3mSRSRoiJIDlWj2u2PccAY460AfXWp38WlaVe&#10;ajOrtDaQPO6oAWKqpYgZI5wK4Cz+OHhS70LUNWMeoQRWbxx+VNGgkmd9xCoA5z905yRitu/1Ua78&#10;Ir3VcKpvNDkmZV6KzQkkfgcivDfgj4G03xdqeoXesIZ7PTxHttSSFkd92C2OwCnjvkdhggz2T4df&#10;EofEGfURDo8llDZBMyPOH3ls4GNoxwp9an8a/FHw94If7NeSSXWoFci0tsFlBGQXJOFHT35zg1r3&#10;FppPgzw7q2o6VpVpaJBbSXMkdvCsYkMaEjO0e1eBfCbwbB8RfEeq674kke7igkDyRliPPlck/MR/&#10;CAOgx1HYYoA620/aQ0yS6C3nh67ht8/6yK4WRv8Avkhf516L4m8Q6BH8PZNf1SzbUNEmghmMPkq7&#10;SJIyhDtcgZyynk8Y9adqHw58HalZG1n8N6akfZoIFhdfoyYP61zvxV06HSPgbf6ZbFzBZwWlvGXO&#10;WKpLEoyfXAoA3/h7rOga54XW68N6a2n6cszRiBoUjO4YycKSOcjnOateLfGei+CtNW91i4K+YSIY&#10;IxukmI6hRx0yMkkAZHPIrjfgB/yTU/8AX9L/ACWvLfEkN58S/jpNoss5ihjuns09IoYd28j3O1j9&#10;T6UAdtb/ALSGmPehLjw9dx2ueZUnV3A9dmAP/Hq6vW/jR4U0Wy068H22+t9QRnie0jQ7dpAKsGZS&#10;G56Vt6f8OPB+naatjH4d0+WMLtLzwLJI/uXYE5/yMV8+/GXwHa+C9Zs5dLLJpl+HaO3Zi3kyLt3A&#10;Z7EFcd/yoEfTV7Mtz4euJ0BCy2rOAeuChNeEfs3f8hjXv+veL/0Jq9w/5k//ALcP/adeH/s3f8hj&#10;Xv8Ar3i/9CagDp/2gdfms/DNhoNqT5uqzkyBTyY0wduPdmX/AL5NdvoOm6d8OPh9HDMypBp9sZrq&#10;UAZkfGXPuSeAPoK8w+KIFz8efBlrKN0OLVip6HNw+f8A0EV0vx/vprP4brDExC3l9FBJ7qAz4/NB&#10;QM8y0bTta+OXjme81K4kt9JteXCHIgjJ+WOMHjcccn2JOeAfV7/4GeCbrSHtLWxltLnZiO8Wd3cN&#10;/eKs2089Rge2Kd8DdNhsPhfYzxgeZeyyzyn1IcoP0QV6PQB8XXdhrN34msfB19ctNLZXh06BS2VT&#10;dJtO0n+HPP0r7B1TRrXVdAutGlRVtbi3a3xtztUrgED1HBH0r538JwQeJf2jbq7h/e2kN9cXQdTk&#10;EJkIwPpu2H8a+g/E2uQ+G/DWo6xOVCWkDOA3Rn6Kv4sQPxoEeTfs43076Vr+mSMTFa3EUqj0Lhgf&#10;/RYr0zxb420PwVYLdaxclWfiK3iG6WX12rnp7nA9+RXm37OWmzRaFreqyD5Lu5jiUnqfLUkn6fvP&#10;0NcVa2Enxe+NN7He3Eg0+FpGIU4K20bbVVc9CSVz7sTQB15/aSsPtW0eG7k2+7/WG6Xfj127cZ9s&#10;16t4U8Vab4y0NNW0vzhAztGVmTa6sOoIBI7joTVVPh54Oj08WI8NaZ5AXb81upf67z82ffOa5Lxw&#10;tr8KvhbfweHPNtjeXPlwZcsYWk+9tJ54VWxkkg45oGW/GPxo8OeFLyTT4ll1O/iOJI7dgEjburOe&#10;/sAcdDisDR/2itDu7pYtV0m60+NjgTRyCdV92AAOPoD9Kx/gt8MdK1bRx4n161W9EsjLaW8vMeFO&#10;C7D+IlgRg8cHg549G8U/Cnwt4k0mW2i0u00672nyLq0gWNkbtkLgMPUH8MHmgDsbK9tdRsobyynj&#10;uLaZQ8csbblYeoNfO3jv/k5PSP8Ar+0//wBCSr3wB129sPEOq+EryQmFUeaNCSfLlRgrgegIOf8A&#10;gPvzR8d/8nJ6R/1/af8A+hJQI938Wajpuk+FtQvtYtDd6dDHmeARrJvUkDG1iAeSOprH+G2t+G9d&#10;8NzXHhfSm02xiumhaJ4UjLSBVYthSc8MBknPFN+LP/JLdf8A+uC/+hrXK/s6/wDJPr//ALCsn/oq&#10;KgZuaf8AGPwxf61qGmOt7ZmwSV57i6RFiAjbacEOSST0GMn61ytx+0dpEepGKDQryWyDY88zKrke&#10;oTH82H4V514P8M2viz4y3en34LWSXdzPPGGx5iq5IXPoTtz7Zr3f4h+EtBufh1rCf2VaQ/YrKW4t&#10;mhhVDEyIWG3A4HGCO4oEdL4f8Qab4o0aDVdKuBNbSj0wyMOqsOxH+eKyPGfxE0DwPCn9pzvJdSDd&#10;HaW4DSsPXBIAHuSOhxnFec/s6XRi8O+IBLIRbwzpLjqFyh3HH0UflXG+BNC/4W38R9S1PXpJGtUz&#10;czRqxBYE4SIHqFA9OcLjvmgDsof2kdPa6CzeHLpLfPMiXKs+P90qB+tev+H9dsvEuhWmsacXNrdK&#10;WTzF2sMEggj1BBFZk/w88HXFh9ifw1pghChRst1Rx/wMYbPvnNcT8TrhPhx8JodE0GSSJbiY2sTM&#10;2XSNi8j4P/jvrhvXmgZc8WfHHw34cvJLGzjl1a7jOH8hgsSnuC5zk/QEe/GKzND/AGhtAv7tYNW0&#10;250xWOBMHEyL/vYAI/AGs/4NfC7Rrnw5b+JNbtIr6e7LG3gmG6OJASuSp4YkgnnIAx3zXY+NPhJ4&#10;c8SaNMlhptpp2pIhNvPbRCIFuwcKACD0yRkdqBHe29xDd28VxbypLBKoeORGDKykZBBHUV85+IP+&#10;TpYf+v60/wDRMdbP7O/iS6l/tPwzcyO8UCC6tg3Pljdtdfpkqceu71rG8Qf8nSw/9f1p/wCiY6AP&#10;pCiioL26jsbG4vJc+VBE0r4HOFGT/KgZzHjT4keH/A6ImozPNeSDKWduA0hH945ICj3J57Zwa89t&#10;/wBpHTmulW58OXUdvnmSO5V3A/3SoH61x/w48NH4q+OtV1nxFI81tCwnuIwxHmM5ISPPUKAp6dlA&#10;r3q5+Hfg67sfscvhrTBDjAMdusbj6OuGB980CNbRNas/EGiWur2LMbS5TehddpA6HI9iDXnPif49&#10;eHNDvJLPTbebV5o22vJC4SHPs/O76gY96zPi9eL4C+Gum+FtFkmjivHeHezZYQr8zLnjqXUfTI71&#10;N8JfhVosPhmz13W7CG/v76MTRpcKHjhjYfLhTwSQQckcZGMY5AJ/Dv7QPh7VbtLbVbO40lnYBZWc&#10;SxD/AHmABHbtj1Ir1qORJY1kjdXjcBlZTkEHoQa8z+Ivwn8P6z4cu7rS9Ot9O1O1iaWJ7WIRrJtB&#10;OxlGAc9M9Qcdsg4v7PXiW51DQ9R0K6laQaeySWxbJIjfOVz6Arkf735Azo7b41eFZtV1CwmW+tDY&#10;LI0s1xGgjOxtpC4ckknoMc1zA/aP0k6j5Z0C8Flux5/nL5m312Yxn23VwHgjw5Z+J/jVd2eoRrLa&#10;Q3VzcSRN0k2ucKfbJGR3ANen/HPw9pEXw6N3Bp1tBPaXEQieGJUKqTtK5A+7z09QKBG74r+L3hvw&#10;zpVldxSNqM19CJ7aC3IBKHozk/cHUdM5B44OKXgb406P4w1VdKns5NMvpc+QskgkSU/3Q2BhvYjn&#10;1zxWF8BfCOlv4Vk1+8tIbm9uJ2jieVA/lRrxhcjgk7sn6VxnxF0600T46aZ/ZkCWivNaTlYVCqH3&#10;gEgDgdAfrmgD6cooooGFFFFABRRRQAUUUUAFFFFABRRRQAUUUUAFFFFABRRRQAUUUUAFFFFAGB4O&#10;/wCQJc/9hXUf/Syat+sDwd/yBLn/ALCuo/8ApZNW/QAUUUUAFFFFAHCfGZHf4Ta6EBJ2wk49BNGT&#10;+ma5z9nWWFvAd/EhHnJqLs474MceD+h/I16nqum2+saReaZdAm3u4Xhkx12sCCR7818yeHNa1X4J&#10;+PrvTtVt5JdPmIWdUGPOjBOyaPPBI54z3IOD0APqaisrQvEmjeJbNbrR9Rgu4iMkRt8yezKeVPsQ&#10;KvXd7a6fbPc3tzDbQJ96WaQIq/UngUAPnnjtreSeZwkUSF3Y9lAyTXynp9lq/wAbPiTcST3DQW+D&#10;I7H5hbW4OFRRxk8ge5JJ719JWer6T420HUk0m8E9q3mWTzopA3FBkrnqBuHPSvnv4M+IrfwV46v9&#10;L10izFyptXeXgRTI3AY9h94Z9cduaBHptx+z94Ok08wQyajFcAfLcmcM2e2VxtI9gB9RXkMGlato&#10;nxx0fTNZuWubq21G1jWdjnzYwVEbf987fp07V9XTXMFvbPczTRxwIu9pXcKqr6kngCvmPVfE9p4s&#10;/aB0fUNPJezjv7WCGQjHmBXGWx6Ek49sUAez/GT/AJJPrv8AuRf+jkrA/Z5/5J3c/wDYSl/9Fx1v&#10;/GT/AJJPrv8AuRf+jkrA/Z5/5J3c/wDYSl/9Fx0DOF8X/wDJzll/1/2P/oMdel/Gjxlc+E/Byxaf&#10;KYr/AFGQwRyL96NAMuwPY9APTdntXmni/wD5Ocsv+v8Asf8A0GOus/aL0e4u/DOl6rEpaKxuGSbA&#10;+6sgADH2yoH/AAIUCOC8B6F8NW01NQ8Y6+k17MS32IPIqxj/AGmUZLd+Dge9QePdH8A2VumreB/E&#10;IS7hkVjZb5CcZ4aN2GQQecEn2Ixg9p8PfAHw38aeGrW5SOU6kkQW9txeMHRxwW25+6TyD05x1Bq/&#10;4o+Hnwo8HWkdxrIuITIwWOJbp2kfJwSFBzgdSf64BAOy+FPi2fxj4Ft768O69t5Gtbl8Y3uoB3fi&#10;rKT75rtq5jwN4c8N6Bohfwu3mWF6wnEgmMoc4xwT9MYrp6BhRRRQB82eEP8Ak5y9/wCv++/9Bkr6&#10;Tr5s8If8nOXv/X/ff+gyV9J0CRwXxf8AFdx4T8Bzz2TbL28kFpDIDgxlgSzD3CqcehINeXfCX4QW&#10;XiXS18Q+IvMkspWYW1qjlfNAJBZyOcZBAAIPGenXuP2gNHn1HwDFeQIznT7tZZQO0bAqTj2JX8M0&#10;vwO8Yabqfgy00E3CR6pYBkMDsA0iFiwZR3GDg46Y56igZF4s+A/hvUNKlbw9A2m6iiExASs8crdl&#10;YMTjPTI6e9YHwE8Z3rXlz4P1ORnWKNpbQyEloypAaP6c5Hpg+texeJPE2leFNHl1LVrpIYkU7EyN&#10;8rdlQdyf/rnA5rwL4FWFzrfxI1HxA6FYYI5JHYDjzJW4X8i5/CgR9KUUUUDPlnXv7Jf47aovjwXH&#10;9mm4YDBYAR4/dZ2/Ns24+7z+teq+FfhX4Jj8RW/irQL57m0i+a3hiufMijk9dwO44BHyk/XPSui8&#10;U+G/Bvja8/snVjaS6rDHuURTBbmJPXjnHPQgjnpXiS2N18JPjFp2maRqr3lrdyQrNCD8xjkfbskU&#10;cbwOQfcHAzQIuftHf8jXo/8A14n/ANDavpCvnX9pC0mXXdDvCv7mS2eJW/2lbJH5MK930fXtP1vQ&#10;YNZtbmI2ksQlZ94xHxkhj2I756YoGfP/APzdH/2//wDtKui/aS/5BOgf9d5v/QVrldAvIvEv7SQv&#10;9NIltmvZJFkHQokZG76HHH1FdV+0l/yCdA/67zf+grQIr+CPg3beKfDtlrviu+vZJrm3jFrBC4QR&#10;wKgWPJIOflAIxgY9c17fpmnW+kaVaabagi3tYUhjB67VAAz78VleBv8Akn3hr/sFWv8A6KWt+gYV&#10;VvNSsdOCG+vba1D52GeVU3Y64yeatVynjX4faP48SyTVpbuMWZcx/ZpFXO7Gc5U/3RQB5n4m1XTf&#10;EP7Qnh+M6hbLp+mRLI1x5ymPeoaUfNnHJ2LXsf8Awk2g/wDQb03/AMC4/wDGvnX4ffDPQ/GPivxL&#10;byT3o0jTZvKt3jkUSPl2CkkqQflQk4A6iu31v4FeDdI0HUdSN1q5FpbST4NxHg7VLY+57UCKPgDV&#10;bDUfjT4w8RXuo2kcEe62t5JplQON4VSuTz8kXb1969rs9SsdRDmxvba6CY3mCVX256ZweK+evhb8&#10;ItE8Y+EDq+rzX8cr3LxxC3kVVKKAM8qed278q9k8FfD7R/AaXqaTLdyC8KGT7TIrY25xjCj+8aBn&#10;V0UUUAFcX8RviFZeAtF81gk+pzgi1tS3U/327hR+vT3Fvx34507wLoL310VkupMra2obDTP/AEUd&#10;z2+pArwvwV4cuPif4rn8UeLr+JLBZQWjeQJ55HSNATxGOhP4DkkgA2PhN4J1PxZ4m/4T7xI7yRCY&#10;zW5fgzzA8Njsikce4AHAr6Fqlb3umRpFbW1zZqigRxRRyKAB0CqB+QAq7QAV4n8YvikbMTeEvDz+&#10;ZfzDyru4iOTFnjykx1c9D6Zx1+7f+L3xVHhuB9B0OdW1iVcTzIc/ZVI7f7Z7enX0rM+D/wAP9P0V&#10;IvEviC6tW1SUbra2klXNuD/E2T/rD/479TwAdH8HvhxJ4L0qXUNTUf2xfKA6A58iPqEz6k8ntwB2&#10;yfTaggvbW5YrBcwysBkiOQMQPwqegArK1DxPoGk3P2bUtc02zuNobyrm7jjbB6HDEHFateZ+Ovg7&#10;aeOPEX9sTaxPaP5KxeWkIYfLnnJI9aAOxg8ZeF7q4it7fxJo808rhI4476JmdicAABskk8Yrbrxz&#10;Rf2f7HRte07VE1+4layuY7gRm3UBijBsZzxnFex0AFFFFAHlvx//AOSa/wDb9F/Jq1Pgr/ySPQ/+&#10;2/8A6PkrL+P/APyTX/t+i/k1anwV/wCSR6H/ANt//R8lAHfV8/fGPwNq2k+Jl8deH0cqHSa48lct&#10;BKmMSY/unAJ985619A0UAeHaN+0bpx08DW9Gu0vVXBNltaNz64ZgV+nzVwXiPxNrfxo8Y6dpdlaC&#10;2t1Ypbwbt3lg8vI7Y54H4AYHPJ7n45ap4c0OzGkWGiaSdbvxvmuRZxmSCLPUNjIZjkA9hk9cGul+&#10;DHw//wCEU0D+1b+Irq+ooCysOYIuqp7E8E/gO1Aj0LRtKt9D0Wy0q0GLe0hWFM9SAMZPuep9zV6i&#10;igYUUUUAFFFFABRRRQAUUUUAFFFFABRRRQAUUUUAFFFFABRRRQAUUUUAFFFFABRRRQAUUUUAFFFF&#10;ABRRRQAUUUUAFFFFABRRRQAUUUUAFFFFABRRRQAUUUUAFFFFABRRRQAUUUUAFZ2uaDpniTS5NN1a&#10;0jurWTkq/VT2ZT1B9xWjRQB4Brv7OM3nNJ4f1uMxMeIb9SCo/wB9Ac/98isqL9nfxVLKou9Y0pY8&#10;8skkshH0BQfzr6UooA4z4efDqz+H1jdRQX015cXZQzSuoRflzjaozj7x6k0zx/8ADLSPHsEck8jW&#10;epQrtivI13HbnO1l43Dk9wQe/UHtqKAPnyy/Zyv/ALUUvfEcC2W7J8iFi7D6EgA/n+NdJr/wD0zU&#10;ZtOGlap/ZltZQCIxtbec0rb2Yuzb15O7HTtxxwPX6KAKWs6f/a+h6hpvm+V9stpIPM27tm9SucZG&#10;cZ6ZrkPhr8N/+FeR6kn9rf2h9tMZz9m8rZs3f7TZzu9uld5RQAV5vr3wo/tv4k2fjD+2vJ+zz283&#10;2T7Lu3eUVON+8Yzt9OPevSKKAIbu0t7+0ltLuFJreZCkkci5VlPUEV4d4j/Z2WW9e48NaslvEzZW&#10;2uwxEfsJBkkfUZ9zXu9FAHg3h39nZkvVn8S6vHNCrZNvZhv3n1dgCB06DPuK9xh0+zt9PXT4rWFL&#10;NI/KEAQbAmMbcdMYqxRQB4V4h/Z3WXUHuPDmrrawSMT9muVY+X7K45I9iM+5rs/h18KNP8BvJevc&#10;m/1SVNhnKbFjXuqLk9e5J59uc+hUUAFRXSTSWkyW8whnZGEcrJvCNjhiuRnB5xnmpaKAPN/h98JI&#10;fBGuXesXGrNql5NGY0drfy/LycsfvNknA5479c16RRRQAV5lonwi/wCEd+IT+J9K1zyLd5ZGbT/s&#10;mVMb9Y9wccA8jjjA64r02igDxzx38D38VeLZdasdWjtEuypuY5YixUgAFlwecgdDjnv6eqaJpMGh&#10;aHY6VbFjDZwJCjN1YKMZPuetX6KACiiigDiPHHwt0Hxx/pFwr2mpBcLeQAbmA6Bx0YfkfevJbv8A&#10;Z08Rw3Lf2fremSxZ+V5jJExHuFVsfnX0jRQB85WH7OeuzXAOqa5p8MWfma3DzMfwYL/OvaPB3gTQ&#10;/BFi1vpUBM0n+uupSGll+p7D2GBXS0UAFePeM/gJput3suoaDdrpc8pLPbtHuhZj3XHKfQZHoBXs&#10;NFAHzxpn7Omqy3iHWtdtVtlxu+yBpHYegLAAfXn6V7n4e8PaZ4X0aHStJtxDbRc+rOx6sx7sfX8O&#10;gArUooA820j4Tf2V8Tp/GX9t+b5txPN9k+y7ceaGGN+89N3pzjtXf6nZ/wBo6VeWPmeX9pgeHfjO&#10;3cpGcd+tWqKAOB+Gnw0/4V3/AGp/xNv7Q+3eV/y7eVs2b/8AabOd/t0rlvEfwKvvFGvXWr6j4w3X&#10;Fw2cDTvlReyr+96AcV7PRQB4J/wzV/1Nv/lN/wDttdh8OfhJ/wAIBrlzqX9t/b/PtjB5f2TytuWV&#10;s53t/d6Y716XRQByvjnwBpPjzTUt78NDcw5NvdR/fiJ7Y/iU4GR+o615JF+zjqQvWjfxJbrZE/fS&#10;Bt7D3TOP/HjX0LRQB5FrnwD0q/0bStO0vUm08WRleaaS3857l3CDLHcuMbOAOOfrn1PTLP8As7Sr&#10;Ox8zzPs0CQ78Y3bVAzjt0q1RQB5t8PfhN/wgfiC81X+2/t32i3aHyvsvlbcurZzvbP3cdO9dh4n8&#10;L6V4u0eTTNXt/NhY7kZTh4m7Mp7EZ+nqCK2aKAPny+/Zy1CO5P8AZniKBoGz/wAfELIwHp8pIP6f&#10;Suu8FfA3R/DN/FqWp3barexENErRBIo29duSWI7EnHfGa9VooA57xp4evvFPh2bR7LWP7LW4O2eU&#10;Qeazx90HzLjPf1GR3ryX/hmr/qbf/Kb/APba97ooA8E/4Zq/6m3/AMpv/wBtr2bwzov/AAjvhrTt&#10;H+0faPscCxebs2b8d8ZOPzrVooAKKKKACiiigAooooAKKKKACiiigAooooAKKKKACiiigAooooAK&#10;KKKACiiigAooooAKKKKACiiigAooooAKKKKACiiigAooooAKKKKACiiigAooooAKKKKACiiigAoo&#10;ooAKKKKACiiigDA8Pf8AIb8V/wDYVT/0jtq36wPD3/Ib8V/9hVP/AEjtq36ACiiigAooooA5X4j+&#10;HJvFXgLVNLtgDdMgkgBPV0YMB+OCv414/wDB34l2HhS0ufDPiRns40nZ4ZpEYiNjgNG4AyvIz06k&#10;5xX0VXDeL/hN4Y8ZXTXt1DNaX7D5rm0YKz8cbgQQfrjPvQBDrPxl8F6VD+51P+0LhiAkNmpbJPqx&#10;woH459q84+Pnh2907xHYeL7JT5LKkcrrz5UyHKk+xGAPdT6iux0f4AeE9OuUuLua/wBQZGyI5ZAk&#10;Z9MhQD+tenXllbajZy2l5BHcW0y7ZIpFDKw9CDQBw3hP4v8AhbxFpcUl5qdrpd+EHn293KIgrd9r&#10;NgMPTnPqK88+MfxP07xBpi+F/DkrXizyqbmeNTtbBysa8fMd2DkccDGcnHSav+zz4bvLhpdN1C90&#10;9WYkxcSoo9Fzhh+JNdD4O+EPhrwfdJfRpLfagnKXF0QfLPqigYH1OT6GgRnaT4Zm8KfAHVdPul2X&#10;j6Vdz3C/3XeNjt+oGAfcVzv7N3/IJ1//AK7w/wDoLV7NqunQ6vpF7plwXEF5BJbyFDhgrqVOCe+D&#10;WF4L8BaT4Et7uDSpbuRbp1eQ3LqxBUEDGFHrQM8s/aV/5lj/ALe//aNez+Gf+RU0f/rxh/8AQBWP&#10;42+Hmj+PfsP9rS3kf2LzPK+zSKud+3Ocqf7grpbK0jsLC3s4Sxit4liQscnCgAZ/KgD528Cf8nJ6&#10;v/1/ah/6E9S/G/RbjQfHuneLktI7qynMXmJKm6Myx/wOOmGUD64b0r1jSfhjoej+NLnxVbTXzahc&#10;SzSuskimMGQktgBQe5xzXU6lptlq+nzWGo20dzaTLtkikXII/wAe4PUGgR51ofiX4S63p63P2bw7&#10;ZSbcyQXtrDC6H0+YYb/gJNYV18Qfhoviuz0iw8KWGo20zeXJd2+nRna5OFCJsy/PXH4bqv3/AOzx&#10;4WuLgyWl9qVohJJiDq6j2GVz+ZNdV4R+F3hfwZcfatPtZJ70Ahbq7cPIoPXbgAL9QAeSM0Aaniq3&#10;gtPh/rlvbQxwwR6ZcKkcahVUeU3AA4Aryf8AZr/49/En+/bfykr27UrGLVNLu9PnLCG6heCQocMF&#10;ZSpx74Nc74K+H2j+A0vU0mW7kF4UMn2mRWxtzjGFH940DN7WdOXWND1DTHfYt5bSW5bGdodSuf1r&#10;5u+Gni1vhZ4t1TQvEsElvbzuqTuFLGF1ztcAfeQhuozkYIzX09XLeMPh54e8bxodWtnW5jXbHdQN&#10;slVc5xnBBHXgg9TigChqPxf8D6dZ/aP7ciuSVysVsjO7e2MYB+pFZnxS1KPWfgTe6pEjRx3ttZ3C&#10;I3VQ8sTAH35rNsf2ePC1vceZdX+p3UYYERGREUj0Yhcn8CK9A1nwjpeteD28LyiaDTPKihVYHwyJ&#10;GVKgFgf7gHOaAOK+AH/JNT/1/S/yWvMPF32/4Z/G5tf8gyW89y97F2E0cmfMUHsRuYe3B7ivoTwl&#10;4T0/wZon9laY9w9v5rS5ncM2TjPIA9PSpPEvhXR/FumGw1i0WeLOUccPG3qrdQf5980AZNh8UfBW&#10;oaWL9fENlAu3c0NxII5VPcbDySPbI9M14B8YfHkXjbWLQadHJ/ZFj5kdvO6FfPc7d7DPQYCYB57n&#10;GcD1CH9nbwtHeGSTUdVlgHIhMiD82C8jr0xXQ6/8IPCuv22nWrRXFjb6fG0cEVk6oMMQSW3KSTx1&#10;6nvmgDpv+ZP/AO3D/wBp14f+zd/yGNe/694v/Qmr3/7HF/Z32LLeV5Xk9eduMfniuX8F/DbRPAlx&#10;dz6VNeyPdIqP9pkVgACSMYUetAHmXx2E2ieO/C3ieNciIKF/3oZfMwfrv/Q13nxX0NvGfwzkfSz9&#10;oeLZqFsEGfOUKenuUZiPU4Hetb4i+Dk8beELjTAVS7Qia0kbosozgH2IJU/XPavKvhd8Tj4UdvB3&#10;jDzLRbaQxwXEo/1B/wCeb/7OejdBn05AIl+DXxR0fSvDq+HNeu1szbOzWs8gOxkY7ipIHBDFjk8Y&#10;PtWp8QfjJZS6bc6L4Oklv9QmicSXUCHZBGFJdlPUkKCcjgDnPFdJrnwh8FeLbn+1Vikge4/eNNp8&#10;wVJs/wAWMFefUAZrc8MfD/w14RtpYtM05N8yFJp5/wB5JIp6gk9vYYHtQB8+/BXxT4f8Ja9qd9rt&#10;21sXtBFCwjZ93zAsPlBOflX8q2PEvinWfjV4htvDnh20lt9IikEkjyD8PNlxwABnC55PqSAPQJfg&#10;F4KkvWnUajHGWz9nS5GwewypbH41Pr3i3wZ8JNFfTtKtrYXuCY7C2O52bs0rZJA6csc46ZxQB2/h&#10;7QrPwzoFno9gpFvax7AT1Y9WY+5JJP1r5ymnu/g98Zbi8mtpX0y4eQrs/wCWttIc/KT1KnHHqvbO&#10;a9U+E2teNfE9tPrXiKaJNMkXbaQrbhGkOeXz12jkD1z7c9n4k8LaN4t002Gs2a3EQOUbJV429VYc&#10;g/oe+aBmH/wtvwL9hF2fENuEIzs2P5n02Y3fpXP+KZYPi/8ACq/uNCgn321yXtklUBpWjHIAGeqs&#10;wA9cVUX9nTwwLoudU1Ywdo98ef8AvrZ/SvSvDnhvS/CmkJpekW5htlJYhnLFmPViT3OPpQB4j8G/&#10;ilpmg6SfDPiGY2kcUjNa3DglBuOWRsfd+Yk56cnOMc+i+LPi94W8PaXLLZ6na6nflD5FvaSiUM3b&#10;cy5Cj15z6UeL/g94Y8XXb30kc1hfyHLz2hAEh9XUggn3GCe5rntH/Z58OWV0s2paheaginIhwIkb&#10;2bGSfwIoAwfgB4evrrWNT8X3yN5UiNBC7jHmyMwZ2HsMYz0+Y+hrN8d/8nJ6R/1/af8A+hJX0Va2&#10;tvY2sVrawxwW8ShI4o1CqqjoAB0rktW+GOh6x40tvFVzNfLqFvLDKixyKIyYyCuQVJ7DPNAB8Wf+&#10;SW6//wBcF/8AQ1rlf2df+SfX/wD2FZP/AEVFXpfiDQ7XxJoV3o960q210myQxMAwGQeCQfT0qh4N&#10;8G6b4H0iXTNLkuZIJZzcMbhwzbiqr1AHGFFAHh3wl/5Lnq3/AG9/+jK9z8c/8k+8Sf8AYKuv/RTV&#10;leH/AIYaF4b8U3HiGymvmvJ/M3LLIpQbzk4AUH9a6nVdOh1fSL3TLguILyCS3kKHDBXUqcE98GgD&#10;xf8AZyjSbRPEUUi7keWJWHqCrZrjvCmrXHwa+Jd7YazBKbGUGCR1X70e7KTKO446e5HUYr3zwX4C&#10;0nwJb3cGlS3ci3Tq8huXViCoIGMKPWp/FfgnQvGlktvrNp5jR58qeNtskWeu1v6HI9qBGVc/FzwL&#10;bWX2o+IIJFKkrHEjtIfbbjIP1xXNfEK3/wCFofCKDWtFtpt8MzXcMLgeY6IXjYYBPJHzY56YqKD9&#10;nXwvHcl5dT1WWEHKx741/MhefwxXqWj6PY6BpNvpemQeRZ24Kxx7i2Mkk8kknkk0DPFfg98VtH0/&#10;w/D4b1+5Wye1LC2uZM+W6Fi21j/CQSeTgYx369f43+MXh3QNHuF0nUrbUtVdCtulq4kRGI4ZmGVw&#10;OuM5PT3D/FfwV8L+J7yW+RZtNvZTud7UgI7erIRjP0xnqaytC/Z98Nabdrcald3ep7DlYXxHGf8A&#10;eA5P5gfWgDH/AGefC91bw6h4muo3RLpBb224Y8xQ2Xb6ZCgH2NYXiD/k6WH/AK/rT/0THX0bDDHb&#10;wxwwxpHFGoRERQFVQMAADoBXH3fwx0O98dr4wlmvhqSyxyhFkURZRQo4256KO9ADfiR8Q4Ph/pVt&#10;ObM3l3duyQQ79i/KBuZjg8DI475/GofAXjmz+J3h3UElsmtJox5F1AJNwKupAZWwOuG47Y71q+Nv&#10;A2k+O9LjstTMsbQuXgnhIDxkjB6ggg8ZHtR4J8DaT4E0uSy0wyyNM4eeeYgvIQMDoAABzge9AHgf&#10;gjXrj4P/ABB1DStfilWymxDO6KegJMcyj+JcE++GPcYr2y7+LvgazsvtJ1+GYEZWOFGd29tuOD9c&#10;VpeLfAugeNbVItYtC0sYIiuYm2Sx/Q9x7EEe1cJbfs7eF4rkvPqWqzRA5WPei8ehIXn8MUAVfipZ&#10;N8RPhfpvinSLeb/RGe4ELgb/ACSdrnAzyNqt9AaT4T/FrRf+Ecs9B1+9SxvLNBBDNOcRSxjhfm6K&#10;QMDnA4HPYevaVpVloml2+m6dAILO3XZFGGLbR16kknr3rz3xN8DPC2v3cl5amfSrmQ5YWuDET67C&#10;OP8AgJAoAr/Eb4vaBpnh+8sNF1CHUdTuYmiQ2z744gwwXLjg4zwATziqX7Pvhe60rw/fa5eRGM6k&#10;yLbqwwfKTPzfRi35KD0NXfD3wD8MaRdpdahPcaq6HKxTAJF7ZUcn6E49q9VVVRQqqFUDAAGABQB8&#10;3fCX/kuerf8Ab3/6Mr0n47f8kuvP+viH/wBDFavh/wCGGheG/FNx4hspr5ryfzNyyyKUG85OAFB/&#10;WtrxV4YsfGGhS6PqLzpbSOrkwMFbKnI5II/SgRyHwJ/5JdZ/9fE3/oZrzb4tf8lz0n/t0/8ARle8&#10;eFfDFj4P0KLR9Oed7aN2cGdgzZY5PIAH6Vi+IPhhoXiTxTb+Ib2a+W8g8vasUihDsORkFSf1oGdp&#10;RRRQAUUUUAFFFFABRRRQAUUUUAFFFFABRRRQAUUUUAFFFFABRRRQAUUUUAYHg7/kCXP/AGFdR/8A&#10;Syat+sDwd/yBLn/sK6j/AOlk1b9ABRRRQAUUUUAFc/4t8F6L4100Wer25YpkwzxnbJCT1Kn8uDkH&#10;HSugooA+ctU/Z316zuTLoetWdxGvK+fuhkHsMBh+ORVa3+AHjHUJVOp6pYRIDgl5nlcD1A24/UV9&#10;LUUAcx4D8F2/gTw5/ZNvdy3RaZp5JZFC5cgDgDoMKOMn61zHxD+DeneM7ttUsbkafqrACRym6OfA&#10;wNw6g9PmH5GvTqKAPn3Sf2etXknji1zxDCNPQg+VaF3LD0G4AL35wfpXSt8Eo7b4gafr2l30Frp1&#10;lLbuln5RLYiC5+bPJYqTn1Neu0UAYHjbw7J4s8H6hocVwtu90qASsu4LtdW6f8BrO+G3gubwJ4al&#10;0qe9ju3e6afzEQqACqjGCf8AZ/WuwooA8v1n4U3Wq/FWDxiuqwxwxXFvMbYxEsfLCgjOcc7f1r0m&#10;9srbUrGeyvIEntp0McsbjIZT1BqeigDwXXf2eJlv2ufDGtJBEWysN3uBj9hIuSR9Rn3PWl0L9neV&#10;71bnxNrYnQNlobQMTJ9ZGwR+X4iveaKAK9jY2umWMNlZQJBawIEjijGAoHarFFFABRRRQB5fo3wp&#10;utK+Ks/jFtVhkhluLiYWwiIYeYGAGc443fpXqFFFADJ4IrmCSCeNZIZVKOjjKspGCCO4IrwjxV+z&#10;zI96934U1GKGNiWFpdsw8v2VwCT7Ajj1Ne9UUAfNun/s/eKdQu0fW9Xs4IAcMyyPPJj2BAH617z4&#10;X8LaX4Q0SPStKiKQqSzuxy8jnqzHueB+VbNFABRRRQB4x41+BI1bWptY8N6klhcTyGSW3mBCBzyW&#10;Rl5XJ7YPU4IHFWfh/wDBJPDesx65r1/Hf38Lb4Y4gTGj/wB8luWPpwMHnnt69RQBgeL/AAhpnjXQ&#10;n0vU1YLu3xTR8PE46Mv5kY7g14hcfs568ly0drr2nvaE/fkV0Yj3UAj9a+jqKAOG+Hnwx0zwDBLL&#10;HKbzU512y3bptwvXaoycDIz1yfyAi+KHw8uPiBZadBb6hFZm0kdyZIy+7cAOxHpXfUUAZ2gaa2je&#10;HNL0t5BK9laRW7SAYDFEC5A98Vo0UUAFQXv2n7BcfYwpuvKbyQ5wN+Dtz7ZxU9FAHn3wj8EX/gnw&#10;5eW+qiE391dGVmifcNgVQoJwO+4/jW38QdH1LX/A2p6TpPli8ukWNTI+1du9S2T/ALoI/GumooA5&#10;7wLoEnhfwTpWjTFDNbQ/vdhyN7Es2D35Y10NFFABQc4OOtFFAHiXir4LeJPGGuzatqnii0aV/ljj&#10;W2YJEg6Io3cAZP1JJPJrE/4Zt1H/AKGO1/8AAZv8a+iKKAPCdA+AF/o3iPS9UfXraVLK7iuGjFuw&#10;LBHDYBz3xXs2tw6nc6RcQ6PdQ2l9Iu2O4mjLrHnq23ufTPGeuelaFFAHz3P+zpq1zPJPP4nt5ZpG&#10;Lu7wMWZickk7uTUf/DNuo/8AQx2v/gM3+NfRFFAHlvwy+E114B1661KfVYbtZrUwBI4ipBLK2ck/&#10;7P616lRRQAUUUUAFFFFABRRRQByXxF8Hy+OPC39kQ3iWj+ek3mOhYfLnjAPvVvwL4bk8IeDbDQpr&#10;lLmS18zMqKVDbpGfof8Aex+FdFRQAUUUUAeL6L8IdWm+Kl34h8U3UOoWkcv2mGQcefJn5QUz8oQA&#10;cZI4UDIzXt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Y3ibx&#10;TpXhHShqWsTtDbGQRKVQsWYgkAAewJ/CtO0uUvLOC6jDiOaNZFDrtYAjIyOx56UATUUUUAFFFFAB&#10;RRRQAUUUUAFFFFABRRRQAUUUUAFFFFABRRRQAUUUUAFFFFABRRRQAUUUUAFFFFABRRRQAUUUUAFF&#10;FFABRRRQAUUUUAFFFFABRRRQAUUUUAFFFFABRRRQAUUUUAYHh7/kN+K/+wqn/pHbVv1geHv+Q34r&#10;/wCwqn/pHbVv0AFFFFABRRRQAUUUUAFFFFABRRRQAUUUUAFFFFABRRRQAUUUUAFFFFABRRRQAUUU&#10;UAFFFFABRRRQAUUUUAFch41+G+geOYg2oQtDfIu2O8gwJAOwPZl9j74IzXX0UAfPLfCX4j+EZXPh&#10;TX/Pty2RHDcGAt7tG3yfqaka++PdqfKeGVyB1ENq/wCqjFfQVFAHz3LoHxx8SlIr+/lsYJFwW+1R&#10;QKFP94Q/N37jNdH4O+AmmaTcpf8AiS6XVboHcLcKRAGz/Fnl/wAcD1Br2GigBFVUUKqhVAwABgAU&#10;tFFABRRRQAUUUUAFFFFABRRRQAUUUUAFFFFABRRRQAUUUUAFFFFABRRRQAUUUUAFFFFABRRRQAUU&#10;UUAFFFFABRRRQAUUUUAFFFFABRRRQAUUUUAFFFFABRRRQAUUUUAFFFFABRRRQAUUUUAYHg7/AJAl&#10;z/2FdR/9LJq36wPB3/IEuf8AsK6j/wClk1b9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GB4w8XWHgrQ/wC1tShuZbfz&#10;Vi22yqzZOccMwGOPWr+h6xb6/odlq1qkqW93EJY1lADAH1AJGfxrz34//wDJNR/1/Rfyauo+Gn/J&#10;NfD3/Xkn8qAOqooooA8n+KvxX1DwNrllpelWdncSy2/nzG4DNjLFVA2sP7rdfauF/wCGhPF3/QF0&#10;v/vzL/8AF1la14g0vUvj++qavdrBpVlfgGTa0i7YBhcBQSQzJ2H8VfQnh/x74X8UzGDRtZguZwM+&#10;SQ0chHchXAJH0FAjF+FfjfU/HOjX15qlpb20lvcCJBArKCNoPO4nnmvMLz4/eLLe+uIE0bTCscjI&#10;CYpc4Bx/fr6MooGfNv8Aw0J4u/6Aul/9+Zf/AIumt+0R4rTG/SNJXPTMUo/9nr6Ou7uCxs5ru6lW&#10;K3gRpJZGOAqgZJP4V81wJe/HD4pNLIJYtCs+o6eVbg8D/fc/XGT1C0CPZfhn4k8ReLfD7axrdnZW&#10;kEz4tEt1cM6jILHcx4J4H0PtWD8WfiXqHg3UNI0zREhm1CdvOmjlQsDHnaq4GD8zZ6HPy+9en28E&#10;VrbRW9vGsUMSBI40GAqgYAA9AK+fdCiPjf8AaQv72bD22lyySKAeMQkRxkf8D2t+dAz6As2uXsbd&#10;ryNI7po1MyRtlVfHzAHuM5ryz4o/FfU/Bev22laRYWt0xtxNO06O20kkKo2sOwz+Ir1migDyT4Vf&#10;FXWPHfiK707UbKxgihtDOrW6uGLB1XB3MePmNet182/s9/8AJQdX/wCvB/8A0bHX0lQB538XvF3i&#10;Dwb4etb7RILcxyzeVcTyqXMRxlcL05wwJOccetdd4X16DxP4Z0/WrcbUu4Q5XOdjdGX8GBH4Uzxb&#10;oaeJfCWqaO4BN1bsseegkHKH8GCn8K8u/Z01h59B1fRZSM2dws0YJ52yAgjHoCmf+BUAe1UUUUAf&#10;Od58fvFlvfXECaNphWORkBMUucA4/v1D/wANCeLv+gLpf/fmX/4uvpKobu7gsbOa7upVit4EaSWR&#10;jgKoGST+FAj5xb9ojxWmN+kaSuemYpR/7PXr/wAM/EniLxb4fbWNbs7K0gmfFolurhnUZBY7mPBP&#10;A+h9q8agS9+OHxSaWQSxaFZ9R08q3B4H++5+uMnqFr6Wt4IrW2it7eNYoYkCRxoMBVAwAB6AUAUf&#10;EOrpoPhzUtWkCkWds8wVjwxAJC/icD8a+fV/aH8WOMpo+ksPURSn/wBnr0H4+61/Z3w9FgjgS6jc&#10;pEV77F+diPxVR/wKsH4ReOvBXhbwTbaZfa2kGozzyT3EbwybVYnaPm27fuqvegCh4d+OnijV/E2k&#10;6bcaRpscF5eQ28jpFKGVXcKSMvjODX0BUVtdW97bR3NrPFPBIu5JYnDKw9QRwRUtAzgvir4+uPAW&#10;h2dzYw2897dXHlpHOGK7ApLHgg8HaPxrykftC+LiARoulEH/AKYy/wDxdM+P+rpqPjuw0fz9kFjA&#10;vmE9EeQ5Y8f7IQ17D4c+I3gW+Fro+ka7BmKNIYI5keHIACqoLqoJ6cCgRzfws+KGueOPEN3p+qaf&#10;Z20MNqZ1eBHUlg6rg7mPGGNes0UUDCsPxb4q0/wb4fm1fUWJjQhI41+9K56KvvwT7AE9q3K81+Kv&#10;w71fx/JpqWWo2trbWgcskwbLO2OeB2A/U0AeYy/Fv4leK7+ZvDNnLDBGf9TY2QuCg7b2ZW598D6V&#10;peFPjlrmla0NL8cW5aLfslnNv5U9ufVkAAIHcYB789K9v8L+HrTwt4cstIs40VLeMB2UY8x8fM59&#10;ycmvMP2h9DspvC9lrnlqt/BcrbiQAAvGwY7T64IyPT5vWgR7JFLHPEksTrJG6hkdDkMDyCD3FQaj&#10;fRaZpl3f3GfJtYXmkx12qpJ/QVxfwYv57/4W6S1wWZ4fMgVmOcqrkL+AGF/CoPjbrP8AZHwzvo1Y&#10;rLfyJaIQccE7m/NVYfjQM8vX9ofxXJkpo+kke0cp/wDZ6sWfx+8WXF9bwPo2mBZJFQkRS5wTj+/V&#10;74M+NfB3hLwpJbapq8dvqV5dNJIhglO1QAqgsFK9iev8Ve7WV9aalZx3djcw3NtKMpLC4ZWHsRQI&#10;sUUUUDIL29ttOsZ728mSC2gQySyOcBVHUmuP+Hfjh/HQ1q+SLyrKC7ENohHzbNoO5vcnnHbpzjJ8&#10;m+K3jm98calc+HPDe6bSdPjkubuWI8TeUpZmJ6bFxx6n1+Wuo/Zx/wCRW1j/AK/R/wCgCgD2is7X&#10;dbsvDmiXerahJ5drbJvc9yegUe5JAHua0a+YPi948Xxl4mh0DT7yOLRrSYI07N+7klzgyHHVVGQM&#10;Z7kZyKAO9+E3jrxb408TavNdxwnQgxcblwbdj9yNCPvcDnPpnjOD7FXEfDu+8GWOhWug+G9Zsrp4&#10;lJcBwssz/wATlDzz+gwOgrt6ACiiigAoorL8Sa5B4b8N6hrFzjy7SFpNpON7dFX8WIH40AeV+L8f&#10;ED4z6T4WTEul6Kv2m+A5Vm4LKcdvuJ7Fmr2ivK/gfoc0egX3inUfn1HXLhpi7dfLDH8ssWPuNteq&#10;UAFeF+NPjT4l8OeMNS0iz0rT5be1kCI8sUhZhtB5IYDv6V7pRQB82/8ADQni7/oC6X/35l/+Lprf&#10;tD+LEGW0fSVHqYpR/wCz19KV82ePNbvviz8RLTwtoUhbTLaUosgOUZh/rJjjqoGQPXty2KBHo/wr&#10;8deKPHjXd5qNhp9tpVv+7WSFHDyS8HAyxGAOv1Hvj0mWVIIXmlYJHGpZmPQAck1R0HRLLw5odppG&#10;nx7La1jCLnqx6lj7k5J9zXOfFnWv7D+GmsTK4Wa4i+yxg9SZDtOPcKWP4UDPIpP2iPE0k8v2bR9L&#10;MQY7N0cpYLnjOH64pP8AhoTxd/0BdL/78y//ABdT/BPxh4R8IaJqB1jVha6he3CjyzBI48tF+U5V&#10;SByz96+gNN1Ox1ixjvdNu4bu2k+7LC4ZT7ZHf27UCLdeO/Ev40/8I3qMuh+HoYrjUIjtnuZfmSFv&#10;7oUfeYd+cA8YPOPYW3bTtxuxxnpmvIfAfwbuvD/jB/EHiC+tNSmUNJEFViROxz5h3DqPmx7nPUUD&#10;OAl+JHxd0qBNU1CO8WwyDuudKVImB6AsEBwfrXsXw1+Jdn4+sJI3jW11a2UGe3ByrL03pn+HPbqM&#10;gc8E9zNDHcQyQzRpJFIpR0dQVZSMEEHqDXzB4dgXwj+0OmnaYT9lW/e2CBiR5bg/KfXbkde60CPq&#10;KiiigZT1bVbLQ9KudT1CdYbS2QvI7dh6D1JOAB3JAr551P4z+N/FGsPbeD7KS3hXJjigtRcTMv8A&#10;efIYD8Bxnqetbf7RuvyRwaT4fichJd13Oo/iA+VP13/kK9H+GfhK28JeC7G3SELe3MST3khXDNIw&#10;ztPsudo+me5oA8e0f42eMPDetLZ+MbN7iHI86OW1FvcRqe6gBQfXBHOOo619EafqFrqunW9/ZTLN&#10;a3EYkikXoykcVw/xh8I2/iXwNeXIiX+0NNja5glx821Rl0z6FQePUCuX/Z112W78Panosz7hYzLL&#10;CCeQkmcgD0DKT9W96AO0+JHxDtfAGjxymEXOo3RK2tuTgHGMsx7KMj3JIHqR5Tp3iv41+KLV9W0e&#10;FlsTlkEdtAqEDsnmDcw4I4Jr1Xxl8LtC8c6pBqGq3F+ksMIhRbeVVXbuLZwVPPzevYV2NtbQ2drD&#10;a20axQQosccajAVQMAD2AFAHingX406idfTw742tVtrlpBCt15ZiZJOyyp0GfUYxxkYOR7hXzH8e&#10;2s734jWkGmhZb/7LHFcCLkmQsdqnH8WCv4EV9L2yypawrOweZUAdh0LY5P50AeRfE34xz+HtWbw9&#10;4bgjuNSTCzzupdY2IGERR95uR14HTBOccxceIPjnpenf2veQTGyUb2VrS3Yqo5JZFG9QAOc4xXp9&#10;h8JvDth4ybxT5l7cag1xJc7Z5EaMSOSSdoUdCcjnjAruJJEijaSR1SNAWZmOAAOpJoA88+GPxTt/&#10;HkUtndwJaaxAm94kJKSp03JnkYJGQc9Rye0fxZ+IWr+A/wCyP7KsrW5+2+d5n2hHbbs2YxtYf3z+&#10;VeVfDSOC6+P0k+ipnS47i8kXYMKICrqp+mWTH1FfT1AHzb/w0J4u/wCgLpf/AH5l/wDi6Q/tC+Lg&#10;MnRdKx/1xl/+Lr6Trxv45+PW0zTh4U0uQm/vk/0pozzHCeNnHd//AEH/AHhQIzPBfxh8Z+MvE9rp&#10;FrpWkKrnfPL5cpEUQ+8x+f8AAepIFe715/8ACXwEvgvwyJLuMDV74CS6J6xj+GP8M8+5PoK9AoGF&#10;FFFABRRRQAUUUUAFFFFABRRRQAUUUUAFFFFABRRRQAUUUUAFFFFAGB4e/wCQ34r/AOwqn/pHbVv1&#10;geHv+Q34r/7Cqf8ApHbVv0AFFFFABRRRQAUUUUAFFFFABRRRQAUUUUAFFFcV8W9QvNL+GOsXun3U&#10;1rdR+Tsmhco65mQHBHI4JH40AdrRXnPwS1XUNZ8AfatTvbi8uPtkiebPIXbAC4GT9a9GoAKKKKAC&#10;iiigAooooAKKKKACiiigAooooAKKKKACiiigAooooAKKKKACiivM/jnq+paL4Et7nS764sp2v40M&#10;lvIUYqUckZHbgflQB6ZRXHfCq/u9T+GmjXl/cy3N1Ism+aZyzNiVwMk9eABXY0AFFFFABRRRQAUU&#10;U2SRIYnlldUjRSzOxwFA6knsKAB3SKNpJGVEUEszHAAHcmvOdf8Ajh4N0SZ4IbmfU5lyCLFAyA/7&#10;7EAj3XNcBreu+IfjT4pm8PeHZWtfDluwM0xyFdQfvv3OSPlT2yehI9L8O/C/wb4NsPPmtLe5mjXM&#10;t9qAVsepAb5UH059zQBxDftHRMSYfClw8fZjdgfyQ1raR+0L4YvZFj1KyvtOLHHmbRLGo9SV+b8l&#10;Nd9ZeNfCl5drYWXiDS5J8hEijuU+Y9AF55+gqr4s8N+DdWh2eI7bTUebOyeVlhlJH918huM+uPWg&#10;De0zVLDWbGO9028hu7aT7ssLhh9OOh9uoq3XzjqOk638Edeg13RLptR8M3rhXRmyGU8hXxxuxna4&#10;/LBIP0Bo2r2evaNaarp8vmWt1GJI27+4PoQcgjsQaAL1FFFABRRRQAUUUUAFFeBfE3xNrunfGPTN&#10;PstYvrazf7LuginZUbL4OVBwc16v4+8XL4J8J3GsG2+0SqyxQxZwC7dMnsByfwx3oA6aivM/hT8U&#10;bjx699Z6hYw217aqJQ1vny3QnHQkkEHHc5z2xXplABRRRQAUUUUAFFFFABRRRQAUV4F4o8Ta7bft&#10;DWmlQaxfR6c17ZobVJ2EZVlj3DbnGDk5+te+0AFFFFABRRRQAUUUUAFFFFABRRRQAUUUUAFFFFAB&#10;RRRQAUUUUAYHg7/kCXP/AGFdR/8ASyat+sDwd/yBLn/sK6j/AOlk1b9ABRRRQAUUUUAFcx4y8eaJ&#10;4HsBPqk5aeQfubSLBll+g7D3PH48Vsa1qsGhaHfardH9zaQPMwzjOBnA9z0H1r5m8IeH9R+Mnj29&#10;1TWZ3WyiIkumTjCn7kKenAP4Anr1ANW/+Pni7V7podB0m2t0J+VVia4lx7np/wCO1BD8cfHujTqN&#10;XsLeVGP3Lm0aFsexGP5HrX0ZpGi6ZoNgllpVjBaWyAAJEuM+5PUn3PJqe8s7XULWS1vLeK4t5Bh4&#10;pkDqw9weKAOM8B/FTQ/HI+zRbrLVACWs5mBLAdSjfxj8AfbHNd1XzR8V/h2fAWoWnifw08lvZGcf&#10;IrZNrN1Uqeu04PXoRjuK9v8AAfi6Lxb4JtNblaOKUIUuxnCxyJ9489AfvewIoA574ufEibwLp1rb&#10;aakb6rehijSDKwoMAsR3JJwO3Bz0wea+HHir4mX/AIs06HxLb3TaPexuwmmsFjUfuyykMqjGcDr1&#10;Fcl8er+z1Dx1pUlpdwXMK2KKzRSB1B818gkH0xX0Zba3pN7OsFrqllPM2cRxXCMxx14BoEcf4y+L&#10;vh/wXrUek3cN3c3O1XmFuqkQqemckZOOceldtp9/bapp1tf2UoltbmNZYnHG5SMg+1eY/EX4YeGv&#10;EviOLVr7xDHpF1KiidHZP3yrwCNxGDjjPI4HHr6ZpWmW2jaTaaZZoVtrWJYYwTk7VGBk9zQMt0VQ&#10;1TXNJ0SJZdV1K0skbO03Myx7semTz+FVdJ8WeHtdl8rS9asLubn91FOpfj/ZznH4UAYPjr4oaJ4C&#10;ubW0vorm5u7hPMENuoysecbiSQOSCAPY9K6bQtbsfEeiWmr6dIXtLpNyFhgjBIII9QQQfpXDfE/4&#10;daD4uu7K/wBR1xNIvI08lZJCpWWMEttwzDkFjyD3+ldh4d0rS/CnhSz0+ynUadaRErPLIMMCSxct&#10;05JJ9OaANqiqkOq6dcWst1BqFrLbw5MkqTKyJgZOSDgcetUNN8YeG9YvTZ6drun3VyCQIorhWZsd&#10;doz83TqM0AbVFFVNR1XT9HtTdalfW1nADjzLiUIufTJPX2oAt0VkaR4p0DXnMelazY3kgBJjhnVn&#10;A9duc496trq2nPffYU1C1a7yR5AmUyZAyRtznpQBcooooAK8m+KHxdu/A3iC20rT7G1una3E0zTM&#10;3yksQBwfRc/iK9Zr5XuPEOl6l+0BJresXq2+mWl+WWbaWGIBiPAAJ5ZFPTuaANj/AIaO17/oCab/&#10;AN9Sf41618LvGt3488M3OqXtrBbSRXjW4SEnBARGzyevzn8q2tB8Y+HfE+4aNq9tduoy0attkA9S&#10;hw2OeuK3KAOa8b+NtN8DaEdRv8ySudlvbIcPM/oPQDue3uSAfCH+L3xM8QTT3WiWjpaxZLpZaf56&#10;xj/aYhj0+lJ8RZp/H3xth8PxyuLaGdLBMD7g6ytj1B3fgor6R0rSrLRNLt9N063SC0t0CRxqOg9T&#10;6k9Se5oEePfDr44y6vqsOi+KIYYLiZhHBeRDYpfsrqehJ4yOM44717bXz5+0F4Pt7KSz8VWMSxNc&#10;S/Z7sIMbnwWR/qQrAn2FetfDjXpPEnw/0fU5333Dw+XMxOSzoShJ9ztz+NAzH+KnxGl+H9jp5tLa&#10;G5vLyRgEmJ2iNR8x45zll/WuU8A/GvV/F3jXT9DutLsYIbrzN0kRfcNsbOMZOOqivbK+b/D/APyd&#10;NN/1/Xf/AKJkoA+kKKKKACiiigArwHxD8fdb0bxNqulxaRp8kdleTW6O5fLBHKgnnrxXv1fN/gP/&#10;AJOT1f8A6/tQ/wDQnoAP+Gjte/6Amm/99Sf416n8LPHl7490e+vL20gtnt7gRKsJJBG0HJyfeu9o&#10;oAKKiurq3sbaS5u54re3jGXllcIqj1JPArH07xp4Y1a8+yWGv6dcXOcCKO4Usx/2Rn5vwzQB5149&#10;+Jev+HPidYaBYfZPsM/2ff5kW5vnfB5z6V6X4m8Sad4T0KfV9UdltocDagy7sTgKo7k/54rwP4tf&#10;8l00n/t0/wDRle5+NPDmmeKvC91pmrTfZ7YgSC4DBfJZeQ2Tx9c9iaAM7wJ8SNH8fRXIsEnt7q2w&#10;ZbecDdtPRgQTkfyP4Zf8R/GyeBPCr6msKz3csggtYmPymQgnLY52gAnjrwOM5rK+F/gDQ/B8V7c6&#10;bq6avdTkRyXMZXaijkKApOOuTk9h0rh/2iNTsb7TNEitL63uGjuJfMSGVXK/Ko5APHegCn4R8efF&#10;PVdc0i9uYrmfQby9ihkkGnKIhG0gViHVcgDJ5JxkV6t47+JGj+AYrYX6T3F1c5MVvABu2jqxJIwP&#10;5n8cO8Ca1o6+CPDdmup2AuP7Otk8kTpv3mNQRtznOe3XNZfxQ8AaH4wisrnUtXTSLqAmOO5kK7XU&#10;8lSGIz0yMHuetAHWeGfEmneLNCg1fS3ZrabI2uMOjA4KsOxH+eK165/wX4c0zwr4XtdM0mb7RbAG&#10;Q3BYN5zNyWyOPpjsBWtf6nYaVb/aNRvrazgzjzLiVY1z6ZYgUAWq5jxv470rwHpkV5qQlledykEE&#10;IBdyBknkgADjJ9xVnTvGvhfVrkW1hr+nTzsQqxLcLuYn0Gcn8Kx/iX4L0fxjokCarqK6a9rIWgu2&#10;ZQqluCpDEAg4HcHgUAa3g7xjpfjfRBqemGRVVzFLDKAHjcAHBwSOhBBHr65FdBXJ/DzwlpXhDwyL&#10;TSr0X6TyGWW7BBEr/d4xkADGMZPeunubq3srd7i6niggjGXllcKqj3J4FAEtFc7b+PfCN1dG2g8S&#10;6U82cBRdJ8x9jnB/CuioAKKKKAPJfij8WdT8B+JrbS7LTrS5jls1uC8xbIJd1xwenyD864n/AIaO&#10;17/oCab/AN9Sf40fHf8A5Kvof/XjB/6Plr6QoA8e+Gvxg1Txt4r/ALIvNNs7eL7O8u+EtuyuOOT7&#10;0fE/4la/4R8d6Zo+mfZfstxbRSyebFubc0rqcHI7KK9hr5v+O/8AyVfQ/wDrxg/9Hy0AfSFFFFAG&#10;D4016bwx4P1LWbeGOaW0jDrHITtY7gOcfWvF7f4+eLbq3a4t/C1tNAjbWkjjlZQeOCQcA8j869T+&#10;LP8AyS3X/wDrgv8A6Gtcr+zr/wAk+v8A/sKyf+ioqAIvC/7QOkapex2Wu6e+ku5Ci4EnmRA/7XAK&#10;j8x6kV7CrK6hlIZSMgg5BFeMftDaHph8MWmt+THHqSXawiVVAaVCrZVj3xtBHpz611fwZvLq9+Fm&#10;kPdlmaPzIo3Y5LIrsF/IDb+FAHe0VTi1bTp7xrOHULWS6QkNCkylwR1BUHPFU4/Ffh+bWRo8WtWE&#10;mokkC2SdWfIzkYB6jB460Ac/8SPiRbfD2zsnay+3XV3IwS3E3l4RR8zE7W7lRjHOfatXwV4i1HxT&#10;oEer32i/2VHP81vGbjzWdP75+VdoPb1HPpXO+KvAnhrXPHNprHiLXAXiRBDps0saIygnAweSC2Sf&#10;XpXe3V5Z6dAsl3cwWsOQoaVwi57DJ47UAWKKo3GtaXa6Z/aVxqVpFY/8/LzKIz24bOOtQ6R4k0TX&#10;w/8AZGrWd6UGXWCZWZR6kDkfjQBqUUVl6t4l0PQsDVdXsbJiNypPOqMw9QpOT+FAGpXAeMvi74f8&#10;F61HpN3Dd3NztV5hbqpEKnpnJGTjnHpXWaT4j0TXgTpOrWV6VGWWCZXZR0yQDkfjXnfxF+GHhrxL&#10;4ji1a+8Qx6RdSoonR2T98q8AjcRg44zyOBx6gHp2n39tqmnW1/ZSiW1uY1liccblIyD7VZqlp1hZ&#10;6DottY2+IrKygEal2+6ijqT+GSafZ6nYagrtZX1tcrHjeYZVfb9cHjpQBaornn8e+EY7wWjeJdKE&#10;xOMfa0wD6E5wD7ZroEdZEV0YMjDKsDkEeooAWiisbVvFvh7QpfJ1TW7C0m4/dSzqH577c5x+FAGz&#10;RVHTNa0vW4DNpeo2l7GuNzW8yyBc9jg8H61eoAKKKKACiiigAooooAKKKKACiiigAooooAKKKKAC&#10;iiigAooooAKKKKACiiigAooooAKKKKACiiigArxXUfDnxnk1S7ez8QQJatM5hXzlGELHaPuemK9q&#10;ooA+YPiJovxKsPDHneK9XiutN89B5ayhjv5wcBR71q+F/D/xcufC+mzaNrsMOmvAptozMoKp2GNh&#10;ruPj/wD8k1H/AF/Rfyauo+Gn/JNfD3/Xkn8qBHJ+DtC+Kdn4rsrjxJrUVzpCb/PiWVWLZRgvAUfx&#10;FT1r1G58/wCyzfZvL+0bG8rzM7d2OM47ZqWue8U+N9A8G26SazfLFJJ/q4EG+Vx6hR29zxQM5DR/&#10;gP4Rs7TGrJcareOMyTSTPEN3cqqEY/EmvPvib8Jh4KtE8TeGbq4S1t5FMsbSfvLdi2FdGGDjJA9Q&#10;cHJ7fRVne22o2cV5ZXEdxbTLujliYMrD1BFed/G/xHYaV4AvNMllQ32ohY4Yc5baHBZyOwAB59cU&#10;AbHwu8XS+M/BFvqF1j7bC5trpgMBpFAO4fVWU/UmuzryT9nvTJ7TwJdXkysq3t4zRZH3kVQu4f8A&#10;Agw/Cuo+JfjmLwN4Xe6Qq2o3OYrOJu745Yj+6o5Pvgd6APOfjf40n1O/g8CaHumlkkQXgi5LuSNk&#10;I/HBPvgdiK9N+Hngu38D+FodPUI97J+9vJlH35COgP8AdHQfn1Jrzf4G+CJp5ZfHGtBpbm4Z/sZl&#10;OWJJO+Y+5OQP+BHuDXulABXgH7OsX2vWvE2pMcuFiXkcnezsf/QBXv8AXz/+zjMINU8SWLD94yQv&#10;1wfkZweP+BigD6AooooA+bf2e/8AkoOr/wDXg/8A6Njr6Sr5t/Z7/wCSg6v/ANeD/wDo2OvpKgSC&#10;vn/4ORf2d8ZPFumIf3cSXK4HT5LhVH86+gK8A+EMovfjd4uv0H7uRbphg5HzXKEc/hQM9/ooooAK&#10;8G+N/jSfU7+DwJoe6aWSRBeCLku5I2Qj8cE++B2Ir0b4l+OYvA3hd7pCrajc5is4m7vjliP7qjk+&#10;+B3rz74G+CJp5ZfHGtBpbm4Z/sZlOWJJO+Y+5OQP+BHuDQB6R8PPBdv4H8LQ6eoR72T97eTKPvyE&#10;dAf7o6D8+pNdZRTJporeF5ppEjijUs7uwVVA6kk9BQBxfjL4c2/jrXbCfV7yRdLsYWEdtB8rySMf&#10;mLN2XCpwOevI742s/Abwdf2TR6dDcaZc7fkljneQZ/2lcnI+hFdX4e8feG/FOp3mn6RqKT3FqRkY&#10;2+YO7Jn7wB4JH8iCeilljgheaaRY4o1LO7nCqBySSegoA+cPhfrureAPiPL4K1aQm1uLg27R5JVJ&#10;iPkkT2bgdshgT0r6Sr5da+Txx+0Ta32kr5luNRgkR+zRwBdz/QiMkfUCvpDXPEGleGtNfUNYvYrS&#10;2U43OeWPooHLH2AoA4hvg3omr+ItS13xM8uo3V5cO6wLK0cUUfRFyuGJCgc5A9vXlPiB8CtLg0W5&#10;1Twv50FxbI0rWckhdJEAyQpPzBsdMk56cda9e8OeJNL8VaPFqmk3Amt5OCOjRt3Vh2Yen0PQ1F4t&#10;8S2XhPw3eareyxqI4yIo3PM0mPlQDuSfyGT0BoA89+BHje68QaLc6JqUxlu9OCmGVzlnhPGCe5Ug&#10;DPoR6V67Xzr+zjplw+vaxqu3FtFai23Hu7MGwPoE5+or6KoAKKKbJIkUbSSOqRoCzMxwAB1JNADb&#10;i4htLeW4uJUigiUvJI7BVVQMkknoK+afGPiXVvjL4vtvD3h2F/7MgctHv4Bxw08n91QDgDrz6tir&#10;PxB8c6l8TPEUPg/wojvp5l2llOPtTDq7HtGuMj6ZPYD2P4f+ArDwJoa2sISa/lAa7utuDI3oPRR2&#10;H49TQI2fDOg23hfw3YaLaMWhtItm8jBdics2O2WJOPesHxv4Ah8eX2mR6jeSQ6XZb5Hhg4eaRsAZ&#10;J4UAD3JyenWuyd1jRndgqqMlicAD1rmdF+IPhjxBr1zo2mapFPdwDIxwsvXPln+PGOcevfmgZzOp&#10;/AjwTeWJhs7W5sJwpCzxXDuc9iVckEewx+FeZeB9U1f4WfFFvC2pTB7G5nSCZQfkJfHlzL6dVz7Z&#10;B5Ax9MsyopZiFUDJJOABXy14yvYvHvxwt4dGZZoTcQWscychgh+d+Oqj5uR1AzQI+pq8Z+MPxBnE&#10;o8EeG982qXhEV08PVA3SJf8AabPPoOO/HoHjnU9e03w7KPDWly32qT5jiK42w8cucnnHYevtmvnn&#10;RfCHxR8P62+s2GiXA1F92biZIpWy33iN5OCeeevJ9TQB6tpnw+tvAnwg8SJIEl1a50q5a7nX18ps&#10;Ip/uj9Tz6AZv7OP/ACK2sf8AX6P/AEAVy2t6n8apNB1FNVtphpzWsouiba3AEW07+QMj5c9OapfB&#10;W58ZRapDDo0bNoD3q/2gwjjIHAzyfmHGOlMD0744eMbjwz4TisLFzHeaqzxCUdUiUDeQfU7lH4nv&#10;iuD+HHwPh1/RYda8R3FzDBcqHtraAhWKHo7Eg8EcgDtg57VpftI6dOyaDqaqxt0Mtu5xwrHay8+4&#10;Df8AfNen/DjxBYeIfA2lTWUqM8FtHbzxA8xSKoBBHbpkeoxSA8n8e/A6HQdHm1zwteXZeyXzpbeZ&#10;wW2ryWjYAYIHOD6cHPB7T4LePbnxfoE9jqchl1LTtqtM3WaNs7WPqwwQT9D1JrrPHXiCx8N+D9Sv&#10;b6WNd0DxwxseZZGUhVA789fQZPavIP2b9MmN9rerFSIFjS2UkcMxO44+gA/76FAH0FRRRQMK8e+M&#10;V5P4j17w/wDD/T3YS30y3F2VGdkYyAT9AHYj/ZWvXLm4htLWW5uJFjghQySO3RVAySfwryD4SW0v&#10;ivxb4h+IN9Gf38xtrEPj5EGM/iFCLkf7VAHrtnaQafY29nbRiO3t41iiQfwqowB+QqeiigAoorG8&#10;VeJbLwl4cu9ZvjmOBfkjBwZXP3UHuT+Qye1AHn/xv8ff8I9of9gafLjU9RjIkZesMB4J+rcge2Tx&#10;xV34N+AP+ES8O/2jfw7dY1BQ0gZcNDH1WP2PdvfA/hrz74XeHL34i+N7vxr4hXzbWCfeqsDtkmGN&#10;qAf3EGOP90c819G0AFcj468Ejx1Fp1hd3r2+l28zXFwkQ/eSsBtQAngDDPk89uO464kAEngCuY0/&#10;4h+F9V8TSeH7LVYZr5FyNp+R2zyiN0Zh1wM8fQ4AOcvPgT4HubHyILK5tZguBcR3Ls2fUhiV/QV5&#10;Rot1q3wX+KA0q8uTLplw6CbGQk0LHCyhezLz+IYZwc19Q18tfFvU4PHPxStNP0RluTGkWnpIhysk&#10;hdiSD6AvjPTgnpQI+paKK5H4g+PrDwHoZuZts1/NlbW13YMjep9FHc/h3oGU/iX8RrTwHpG1Ns+r&#10;3Kn7Lb5+728x/RQfzPA7kef/AAW8EajqGuP4910vvkZ5LXePmmd8hpT6DBOPXOegGcn4d+BNS+JP&#10;iCXxh4rdpdPaUsFfI+1MP4VHaNen4bR3x9HRxpFGscaKkaAKqqMAAdABQA6iiigD5o/aG/5KJpm/&#10;/V/2bHnPT/Wy5r6Xrwj9ozw/JJBpPiGFCyRbrS4I/hBO5D9M7x+I9a9H+Gni628XeDLK4SYNe20S&#10;QXkZb5lkAxuI9Gxkfl2NAHRa15f9g6j5uPL+yy793TG05zXgH7OHmf8ACS6zjd5f2Nd3pneMf1/W&#10;vTvjB4rt/DXgO9g8wfbtSja1t488kMMO30Ck8+pHrXMfs76DLZeG9R1qZCv9oTLHDkdUjzlgfQsz&#10;D/gNAHs1cJ8U9E8V63oVrD4TvJbe5SYtMIrowGRNpGMgjPPYmqvir4v6X4Q8VnQ9S0y948tvtK7d&#10;hRgPmAJyQOR9VNehxyJLGskbq8bgMrKcgg9CDQB8reALjT/AnxE8nxtpMsd8rgR3M75Fs5/5aFej&#10;A5+9k46ivqsEEAjkGvnn9pB9PbVNCSModRWGXzgPvCLK7M+2fMx+Ne2+E0uIfBWhpcq32lNOtxIr&#10;dd4jXIPvmgDZrw34weD/AB7rer3VzpMlzdaGYkP2GG6PVQMnysgMc+mTXWeEvjFo/ivxINDFjd2F&#10;2yts+0lcM69U4PBxk/ga9GoA8L+AOveHI459ESy+x69ICzzSPuN0q5OB/d28/L6c88490r5gIguf&#10;2lUbQCWhOqq7GPocAGcjHbIk/Cvp53WNGd2CqoyWJwAPWgDB8Z+KrTwb4YutYu8MUGyCLODLKfuq&#10;P5n0AJ7V4z8H/Ct54x8U3XjvxDmZEnLwbxxLP/eA/upxjtnGPu4rL8S6nffGj4mW2i6W7Lo9qzLH&#10;IBwsYI8yY+54AH+6OCTX0bpOl2miaVa6ZYRCK1toxHGg7Adz6k9Se5NAFyiiigAooooAKKKKACii&#10;igAooooAKKKKACiiigAooooAKKKKACiiigAooooAwPD3/Ib8V/8AYVT/ANI7at+sDw9/yG/Ff/YV&#10;T/0jtq36ACiiigAooooAK5PxV8SfDHg6X7Pql/m8wD9lgQySAH1A4X15IzU/j/xG/hTwPqmsQ7ft&#10;EUYWANj/AFjEKpweuCc49Aa8Q+FPwwg8cpc+JfEs889s1wyrEHIa4fq7O3XGTjg5JzyMcgHpmkfH&#10;LwVqt2ts9zdWLOQqteQ7VJP+0pYD6nAr0csFUsxAAGST2rzPWPgV4Ov4R/Z8E+l3CHKyQytIpP8A&#10;tK5OR9CPrWX+0B4pudI8O2WiWchjfUy/nsrYPlJjK/Riw/BSO9AGzrHxx8F6TfNarc3N8ynDyWcQ&#10;dAf94kA/UZFbum/Enwpqnh+61u31Rfslmoa5DRt5kIJwNyAFsZPUAj34rzn4b/BPRrjw9aav4mie&#10;7uLyITR2wkZEiRhlc7SCWIweuBnGOKh+JnwjsdC8P3uu+FGmsxDEReWfms6SQnG4jdk8feIJI4yM&#10;EDII9g8OeKNH8WafJf6JefaraOUws/lOmHABIwwB6MPzqlq/j/wxoWuw6LqWp+RqM2zZD5EjZ3nC&#10;/Mqkcn3rhv2df+SfX/8A2FZP/RUVef8AxuW5b4u2q2bFbowW4hI7PuO39cUDPX9f+MPhPw/rJ0mS&#10;a5vLtH8uRbOIOI2/ukkgE+wzjp1o+NX/ACSTXP8Ath/6Pjqr4b+CnhbREs7m7ilv9VgkSc3UkrAe&#10;YpDcIDjbkdGzVr41f8kk1z/th/6PjoAy/gB/yTU/9f0v8lrvdf8AEujeF7D7brV/FaQk4Xdks59F&#10;UZLH6CvPvgPPHbfC6WeZwkUV3M7seyhVJNeW6TZal8bfiVPNf3MkFjGpkfac+RADhY0zxuOevrk4&#10;PSgR6tF8f/BUl0IW/tKNCcec9sNg98Bi36V6JpOs6dr2nx3+lXkN3av0kibIz6HuD7HmuIk+B/gS&#10;TTvsq6ZNHJtx9pW6k8zP97klc/8AAce1eUaDLqfwe+LaaJPd+Zpd3JGkrdElic4WTHZlJOfowzg0&#10;AfQviPxPpHhTS21DWbtbeDO1eCzO391VHJP+TXI6L8bvBetX4s/tVxYuxwj3sYRGP+8CQP8AgWK4&#10;H9oaC7TxFoN5cwyy6OsRQhWwPM35dc9iV24+ntW1ovhL4Q+PDaHRgba4hIeSzWdo5ZFAyUZWJ3D1&#10;ZD/wKgD2kEEAjkGuL8VfFTwr4QuzZ395JPer9+2tU8x0/wB7kAH2Jz7VZ8ea4PBfw81C+sI44nto&#10;VgtEUAKjMQi4HTC5zj0WvDPhP8Mo/Hcl1ruvTzPYRzFNiyEPcS8MxZuoHIyepJ68UDPavCnxU8K+&#10;L7sWdhdyQXrcpb3SeW7/AO7yQT7A59q0NB8feGfE2rT6XpGpfab2BGkkj8iRNqqwUnLKAeWA6965&#10;bW/gh4YubPfoMUuj6pD89tcxTyMA45XcGJ4z3GDXnXwEiuIfilrMV2pW5SwnWYEYw4niDfrmgD6Q&#10;kkSKNpJHVI0BZmY4AA6kmvONW+OfgrS7trdLm6v2U4Z7OHcgP+8xUH6jIri/j74tvZNRtPB+nuwj&#10;kRZrpYycysxISM+wwGx3yPSum8K/Ajw1p2kxHX7dtS1F0BlJmdI427qgUjI7ZOc4zx0oA63wr8Rv&#10;DHjF/J0rUB9rAybWdTHLj2B+9/wEnFbms6zYeH9Jn1TVJ/IsoADJJsZ9uSFHCgk8kdBXz98U/hfF&#10;4Hjg8U+Fp57e3hmUSReYS1u5PyujdducDkkgkcnPHWa/4obxf+zhe6rMV+1tHHFcheP3izoCcds8&#10;NjtuoA7c/Ezwj/wjUniBdXRtOSUwBzE6s8gAOxVYBicEdBj8jWT4f+NHg/xDqcenxXFzZzytti+2&#10;RBFkY9AGBIBPvivNPgp8PtP8U6fcavrqtd2NrO0NrZs5EfmbVLuQDzwUHvjnOBUPx18E6H4ZbSdQ&#10;0W0Wz+1NJHNDGTsJUAhgOx5IOOOnvkEe+eI/FGj+E9Pjv9bvPsttJKIVfynfLkEgYUE9FP5VzH/C&#10;6vh9/wBDB/5J3H/xurtloGmeOfhz4di8R27XyNZ21026V0JlMI+YlSCfvN371ha58L/hh4e0W61b&#10;UdE8u1tk3uftk+T2AA8zkk4AHqaBmh/wur4ff9DB/wCSdx/8brtdPv7fVNPt760Z2t7hBJEzxshZ&#10;T0O1gCM+4r5p+FvgK38b+K7jW5dNFp4ctJtyWu5nV36rFuYksAMFifYcZ4+g/GGujwv4Q1PWAis1&#10;pAWjUjguflQH23EUAZ3iz4k+GfBknkapes14QGFrbpvkwe5HRfxIql4Y+LvhLxVfJY2t3La3kh2x&#10;Q3kflmQ+ikEqT7Zyc8V4p8Mfh+/xK1fUNa167nayilzMyt+8uJW5I3dgOCfqAPUes618DPB99p7R&#10;6ZayaXeKMxXEU7vhu24MxyPyPvQI6iw8feGdT8SzeHbPUvM1WF5I5LfyJFw0ZIcbioXjB7/SuK/a&#10;G/5J3a/9hKP/ANFyV5z8J7e/tPjlJb6o5fUI2uluXLbi0mG3HPfJyc16N+0N/wAk7tf+wlH/AOi5&#10;KAN/4Of8kn0L/cl/9HPW74l8Y6D4RtVn1rUI7ffny48FpJMf3VHJ+vQZ5Nc38KryLTvgvpd7cEiG&#10;2t7iaQjqFWSQn9BXgem6povjTxzd6z4+1iS0tG+cRxRyMX5wsa7VO1QOp6/icgA9ttPj54KuboQy&#10;NqFshOPOmtsp/wCOkn9K9Isb611OyhvbG4juLaZd0csTBlYexFeEal/woa+057aC7+xSlcJcQQXe&#10;9D6/MpB/HNZnwN8Ty6R43m8Lre/a9LvTJ5DjcqeYgLB1DAEblUgjAP3fSgD2HVvip4L0PVLjTNR1&#10;nyLy3bbLH9lmbacZ6qhB69jVL/hdXw+/6GD/AMk7j/43V3VvhX4L1zVLjU9R0bz7y4bdLJ9qmXcc&#10;Y6K4A6dhXkXxd8P+A/CNpDpOiaIDrt1hgRdTP5Eeeu0uQWY8AEHufTIM9h0T4m+EPEeqRabpOqvd&#10;XkoJWNbSYcAZJJKAAe5Ncv8AHnxNLo3gyLSrV2S51aQxEr18lcFxn3yq+4Y1f+Efw8XwXoP2u+jX&#10;+2r5Q056mFOoiB/U+/rgVxvxYAv/AI2+DdMn+a2P2ZmQ9DvuGDfmEAoA9I8C+G7L4f8AgOKK5McU&#10;kcJutQnP9/G5iT6KBgey+9eJXWoeJPjn4zbTrSZ7PRIG37Gz5cEYOA7gfekPYe/GBk16h8edUm03&#10;4ayQwnH266jtnI67cM5/PZj6E0nwH0aHTvhxDfqq+fqU0k0jY5wrFFGfQbSf+BGgRi3/AOzpoZ0l&#10;107Vr9NSCfJJcMhiZ/dQoIB9ice9eNazqHiPxBqWl+F9XkkmvNOnbT4lY7nDM4XaT3OQBn0Ar7Nr&#10;5k0Oxi179pS4KHdBBqc9wzLzzFuIP03AfnQB9A654btNZ8H3fh4oot5bXyI93RCB8jf8BIU/hXmH&#10;7OmqzXHh/WNIlJKWNwkiZ/hEgbI+mUJ/E163rOqQaJot7qlyQIbSF5mycZ2jOB7noPc147+zhZzD&#10;TPEOpOv7u4niiVvVkDM3/owUDPX9b17SvDmnNqGr30Vpaqcb5D1PooHLH2AJrz4/H/wWLrycakU3&#10;Y84Ww2fXG7dj8K8y1ddQ+MPxgm0uO6MenWryRxsBlYoEOGcDuWOPxYDoK9bT4H+A008Wp0uZ5AuP&#10;tLXUnmE+vB25/wCA49qAOz0TXtM8R6Ymo6ReJdWjkqJFBGCOoIIBB9iKxvFXxF8M+DmEWq34F0Ru&#10;FrCpkkI9SBwv4kZrnr63g+DPwu1Q6bcvcsJ2az+0KNweQqoBxw23BboM4rzT4WfDNPHz3fiXxLc3&#10;E1qZyoQSEPcycFmZuu3nHHJOeRjkA9N0n45+CtUu1t5Lm6sCxwr3kO1CfdlLAfU4FejxyJNEksTq&#10;8bqGV1OQwPQg9xXl3iX4EeFdS0qRNEt20vUFUmKQTO6M3YOGJ49xgjOecYrl/gP4p1C11i+8FapI&#10;22FXe2SQ5MTo2JIx7HJOOg2n1oAyPi1/yXPSf+3T/wBGV734pj0WXwzfjxFGj6QIi1yHViAo5z8v&#10;zZBAPHNeCfFr/kuek/8Abp/6Mr2j4l/8k18Q/wDXk/8AKgCh8M4PA0Wl3j+CD5kPmhbmZlkDswGQ&#10;CZADgA8Y459c1p2nxB8LX3iC40K31VW1K2aVZomhkUIY878uVC8YPOe1ee/s4/8AIrax/wBfo/8A&#10;QBXm1v4ek8VfHPWNGFzJbw3OqXguJIzhvKEjswH1Ax+NAHs158dvBNpqbWYnvJ0VtrXMMG6IfiSC&#10;R7gH2zXoGl6pY61psGo6bcx3NpOu6OWM8Ef0PYg8g1514y+FHg+LwLqbWWkx2lxZWkk8M8TNv3Ip&#10;bDEk7gcYOc9eMVz37N13PJpWv2jSEwRTQyInZWYMGP47F/KgD1zX/EujeF7D7brV/FaQk4Xdks59&#10;FUZLH6CuCj+P/gp7oRMNSRCcec1sNg9+GLfpXltraXvxs+Kt0Z7p4dNhDOCOTFbK2FVR03EkfiSe&#10;cYr2B/gf4DfT/so0uZJNoH2lbqTzM+vJ25/DHtQI7jSdWsdc0uDUtMuUubOcExypnDYJB68jBBGD&#10;6VzPin4o+FfCNw1rqF80t6v3rW1TzHX69Av0JB5rm/F103wi+EEWl6VdPLcNM9tazuAHTzHeQtgd&#10;Sq5GfXB9q434U/COy8TaUviXxM008Fy7G3thIV8wAkF3YfNywOACOmec0DPRdD+NfgvXLtbb7ZNY&#10;SucJ9uj8tWP+8CVH4kV6GCCARyDXj/jT4E6DeaNNP4Zt3sdShQtHEJWeOfH8J3E4J7EED1qt8AfG&#10;V3qun3nhzUJmlksEWS1ZzlhFnaUz6KduP97HQCgDlvF3/Jzll/1/2P8A6DHX0lXzb4u/5Ocsv+v+&#10;x/8AQY6+kqACsfxF4p0XwpYrd61fx2sTEhA2WZz6KoyT26Ditd3WNGd2CqoyWJwAPWvlrR9NvfjZ&#10;8TLy5vrqSDT4wZGxyYoA2EjTsCc9f948nggHqkPx/wDBUt0IX/tKJCcec9sCg98Bi36V6Ppmp2Ws&#10;6bBqOnXKXFpOu6OVOjDOP5gjFcNP8D/Ac1h9mTS5oZAoAuI7qTzM+vJK5/DHtWP43vpPhN8JbTRd&#10;JvHe7lke2t7hhtdEZndnGO4BC59SDQB0/ij4reE/Cd09pe3zT3qHD21onmOn+8eFB9ic+1VNA+M/&#10;gzX7tbVb2Wxnc4Rb6Pywx/3gSo/EivO/hV8HtO17RYvEXiXzbiO5Ja3tFkKAqCRvcj5iSeQARwMn&#10;OcDe8efAzQ5tCuL3wxA9lf20ZkEHms8c4AyV+Ykhj2IOPUc5AI9mrlbP4k+EL7UrvT4NZT7TZpI9&#10;wJIZI1jVDhiWZQvH1riPgH4yutb0W70LUJzLPpoRrd3OWMJyNvvtIH4MB2ryzwt4Yj8XfF+90q5d&#10;1sjd3Et0EbaXjVydv4ttH69qAPZx8evBB1H7L518It237Ubb919eu7H/AAGuo8S+PvDnhTTLe/1G&#10;/Ux3Kh7ZIB5jzrgHKgdsEckge9eZ/GT4e+GdF8Cf2npOmRWVzazxruiJ+dGO0hsnnqDk88e9Vvg1&#10;4A0zxH4e/t7xHEdRKubWyhnYskUSdcDP94tx0GPegD0fwh8UfDPjS7az06eaG8ALLb3SBHcDqVwS&#10;D9M574rs6+XPGGi2fgz436XFoaG2gNxazpGGJCFnAYDJzg4PHuR0r6joGFFFFABRRRQAUUUUAYHg&#10;7/kCXP8A2FdR/wDSyat+sDwd/wAgS5/7Cuo/+lk1b9ABRRRQAUUUUAcH8Zi4+Euu7Ou2H8vOjz+m&#10;a539nVIR4Dv3QL5zak4c98COPH4cn8zXpniDR4fEHh7UNInIEd5A0W7GdpI4bHqDg/hXzh8OPFlx&#10;8KvGeoaF4iieGzmkEdyQCfJdc7ZAO6kHnHUEEZxggH1DRUNpd21/ax3VncRXFvKN0csThlYeoI4N&#10;SlgqlmIAAySe1AHEfGFYm+FOu+djaI4yM/3vNTH64riPgTYyav8ADLxFpksjR211cSwK4UHaXhVW&#10;I9cArWH8afiPB4jaLwp4fkN1biYG5mh+YTyA4WNMfeAPOe5xjpz678NPCr+D/A9lps6gXj5nusHO&#10;JG6j8AFXj+7QB82fEjwHB4F8R2Wlw30l2txbrMZHjCFcuy4wCf7te3eDPgpZ+DvFFrrkWtT3L24c&#10;CJoAoO5CvXPvXn/7Qn/JQdI/68E/9GyV9J0CPm/9o7/ka9H/AOvE/wDobV7d458Ux+DvCN9rLIsk&#10;sShYI2PDyMcKPpzk+wNeI/tHf8jXo/8A14n/ANDavQvj3YXF78NHkgUstpdxTygf3MMv83FAHlfg&#10;/wCHmvfFi6ufEWuarJFatIUNw675JWHVUXgKo6Z6DoAcHHXyfs+yaVqthqOia2ZTbXMcrQ3Ue0lV&#10;YE7XXvxwMfjXS/ArXbHUfh3a6ZDIovNOeRJ4s/MAzs6tj0IbGfUGvSZ7mC1i824mjhjyBvkYKMk4&#10;AyfUkCgZ4Z+0p/x7eG/9+5/lHXZ61/yb43/YAi/9FLXGftKf8e3hv/fuf5R12etf8m+N/wBgCL/0&#10;UtAjxv4VeEtS8dWl7o0moS2fh2CZbi8EOA88hGFUE8cBSecgeh4xa+Knwvtvh9bafreh390YHuBC&#10;RM48yOXBZWVlA4+U9uCOvPHb/s4f8itrH/X6P/QBVv8AaK/5J9Yf9hWP/wBFS0Adj4S8TNd/DGx8&#10;R6oxzHYNPcuo5bywdzfU7Sfxr56s7PxH8bvHM8kk/k28fzM75aKzizgKo7k+nGTknua9e8P2M2pf&#10;s4iztwxml0qcIqjJZgXIUD3xj8a439nPW7G2vNY0eaRI7y68uWAMceaFDblHuMg49M+lAGnP+z02&#10;nwx3mg+JriLVrch4nlj2qXHTBU5T681xnw6n1K5/aBtJdYj8vUzPci6XAH7wQSBuBx1B6cV9RySJ&#10;FG0kjqkaAszMcBQOpJr5w8O6zZ+IP2nk1LT9ptJZpljZRw4S1dNw/wB4qT+NAH0jRRRQMr3wum0+&#10;5FkY1uzE3kGT7ofB259s4ry7Sv2fvCttZKupz3t/dsP3kol8tc/7Kjp+JNd54k8ZaB4SiifWtRjt&#10;jMwWOPlnbnGQo5wO56VswTw3UEc9vKksMih0kjYMrKeQQRwRQB81fEX4X3Pw5a38TeGr+5+yRSqC&#10;Wb97bOeh3AAFSeOncDnNe3/Drxb/AMJn4Ms9VkCrdDMN0q9BKvUj2IIbHbdiuZ+O3iCx074fXOlS&#10;yKb3UWjSGLPO1XV2cj0G3H1IqP8AZ+sZ7P4bvNMhVLu/lniz3TaiZ/NGoA888G8/tN3hf7w1LUNu&#10;f92X+lfS9fMPjlZvh98dY9cCP9mluEvl29XR+JVHvnePxFfS1hf2up2EF9YzpPazoHilQ5DA0Aed&#10;/HkRn4YXG/G4XUOzJ77u34ZqP4Bb/wDhWab9237ZNsz6cdPxzXLftEeKIGt7DwvbyK84kF3dBf4B&#10;tIRT9dxOPYHvXp3w10KXw58PNH06dNlwIfNmXGCHclyD7jdj8KAOrr5v8P8A/J003/X9d/8AomSv&#10;pCvm/wAP/wDJ003/AF/Xf/omSgD6QoopssiQxPLK4SNFLMzHAAHUmgB1FUtM1fTtatFutMvre8gP&#10;/LSCQOB7HHQ+xq7QAV8iXHhzUvFXxj1/StJuYra7k1K8ZZJZGRQFkcnlQT+lfXdfN/gP/k5PV/8A&#10;r+1D/wBCegA/4UR4+/6GDTf/AAMn/wDjdep/CzwbrXgzR7601u+gu5Z7gSRtDK8gVdoGCWUdxXe0&#10;UAfLninVta+MHxH/ALD0uUrp0UrJbIWPlqiZ3TP6k8n8QB790v7OOirp4Vde1EagBxOETywfXZjP&#10;/j9cF8HNVtvB/wAT7mx1lhbtNHJYF5PlEcodThs9MlMfUivqagR8jeIIfEFn8UNIsPEsgmv7Oa2g&#10;FwDnz4xJlHz34OM9eOec19H/ABL/AOSaeIf+vJ/5V4h8T9fsdd+NOjrYSLMli9vaySoQVZxKWIB7&#10;gbsfUGvb/iX/AMk08Q/9eT/yoA4H9nD/AJFbWP8Ar9H/AKAK89+LPw2t/A62l9BqUt0dQnlyjxhd&#10;mMHqDz1r0L9nD/kVtY/6/R/6AKrftJf8gnQP+u83/oK0AM8DfBKz8nw14p/tufzdtrqPkeQMZ+WT&#10;bnPTtmrn7R//ACK2j/8AX6f/AEA16T4G/wCSfeGv+wVa/wDopa82/aP/AORW0f8A6/T/AOgGgDrv&#10;CGr2+gfBfTNWuv8AU2mmCVgDgtgcAe5OAPrXiWieH/Evxv8AE15qeoX32exgbDysCyQg8rFEmeeP&#10;f3JJPPptxYXGpfszx21spaX+yo5AB1IRg5/RTWZ+zrrti3h/UdBMipfJdG6VCcGSNlVcj1wV5+oo&#10;Apat+zgi2hfRtfc3KjhLuIBXP+8vK/ka6D45RyQ/Ca2il5kS5t1fnPIVs16vNNFbwvNNIkcUalnd&#10;2CqoHUknoK8u+PrrJ8MldGDI17CVYHIIw3IoA0fg9cQ2fwZ0m5uHEcMKXMkjnoqieQk/kK8du7zx&#10;J8cvGz2drKbfS4MvHG5/d20QOAzAfec5/M9gOPUfh9ZT6l+zqtjbLuuLmwvoYgO7NJMB+priP2dt&#10;asbDWdX0i6dYry9WJoN/G8pv3J9fmBx7H0oA1bz9m62/s8/YvEMxvQpwZoAI3bsODlR78/Q1R+E/&#10;jLWvC/i8+AvEhfyjIYYRK2428uMqqnujdu2SCOCc/QhIAJPAFfMupXkPi/8AaQsZ9GKzwx39ufNT&#10;o6whS7A9xhGwe4AoA+mqKKKBnzR+0FE8/wAStLhjIV5NNiVSTjBM0oFT/wDCiPH3/Qwab/4GT/8A&#10;xuj47/8AJV9D/wCvGD/0fLX0hQB498Nfhh4q8I+K/wC09Y1WzubX7O8flw3ErtuOMHDIB29a5D47&#10;/wDJV9D/AOvGD/0fLX0hXzf8d/8Akq+h/wDXjB/6PloA+kKKKKAOM+LP/JLdf/64L/6GteE/Dnxj&#10;450Dw5cWPhfw2dStZLtpHuPsU0wSQogK5QgDACnB9fevdviz/wAkt1//AK4L/wChrXK/s6/8k+v/&#10;APsKyf8AoqKgDkx4C+I3xN1S3ufF8zafp8WdokCqVBPISJf4j6tjp1OMV77pWl2miaTa6ZYRCK1t&#10;oxHGg7AevqT1J7mrlFAHyS0Ot3fxo16w8POItRvdRvbdZSceWjO+9s9sLu5HPpzivY/AnwWtfBni&#10;K31uTV3vbiGJ1VPICKGYY3A7j2LD8a4LwH/ycnq//X9qH/oT19IUCPm/47/8lX0P/rxg/wDR8tdv&#10;+0N/yTu2/wCwlF/6LkriPjv/AMlX0P8A68YP/R8tdv8AtDf8k7tv+wlF/wCi5KAON+HXw4uviB4W&#10;srrxFqV1Folnvh060tiFLfOS8hJBH3iR0ycdgBnmvGnh+f4Q+P7C40S/mdNi3MDSHDgbiGjfGAwO&#10;OeBkHpXu3wb/AOST6F/uS/8Ao568p/aO/wCRr0f/AK8T/wChtQB6v8VvG0ngnwg9zaFf7Ru3+z2u&#10;7nYSCS+O+0D8yM8V5B4J+Dup+O7M+I/EGqzW8N4xeMkeZPPzy5LHgHtnJPsMZ6v9pCwuJdD0S/RS&#10;YLe4kjkI7F1Ur/6Aa774Y67Y678PtHezkUta2sdrPGDzHIihSCO2cZHsRQBxGhfA+fwp430nW9M1&#10;gXNpbzFpopk2SBSpHBGQ3X2/GuV/aO/5GvR/+vE/+htX0XLcwQNEs00cbSvsjDsAXbrgZ6ng8V86&#10;ftHf8jXo/wD14n/0NqBnuvjL/kR/EH/YNuP/AEW1fMvwx8P+IfF0ep+H9MvfsGlTmOTUrkKSdq7g&#10;iAZGc5bjIzjnpz9NeMv+RH8Qf9g24/8ARbV45+zlrllF/a2hyyJHeTOtxCGODKoBDAepHBx6Ensa&#10;AL2q/s46YdMP9kazeLfqpI+1hWidsdPlUFR7/NWF8G/F2q+GvGD+CNaZxbySPDHHK2fs065OF/2W&#10;IIwOMkEd8/RckiRRtJI6pGgLMzHAUDqSa+YLa6j8ZftGw32kgNbHUY5VdRgNHCoy/wDwIIT+NAj1&#10;X4z+PLnwd4egtNMk8vU9RLKko6wxrjcw9+QB9Se1ea+EPhToWsabHqvivxbFDcXY837NBdxCRc8g&#10;u77vmOckY47nPTS/aQ0+ddS0PUsE2zQyQHA4VgQ3J9w3/jpq7ovwI8La/o1pqth4g1CS2uYxIhAj&#10;JGeoOBwQcgjsQaAOO8S+HZfhdq1pr/hHxPBewb9h2TIZE77ZFU4dDjrgDPYcE/R3hHxFF4r8Kadr&#10;cKbBdRZdP7jglXX6BgfwryDVfgb4N0QW51TxXdWguZRFCZjGu9j2HH69K9Y8F+ErfwV4fXR7W6nu&#10;YllaQPNjI3dhjt/jQB0NFFFAwooooAKKKKACiiigAooooAKKKKACiiigAooooAKKKKACiiigAooo&#10;oAKKKKACiiigAooooAKKKKAMzXvD2leJtO/s/WLQXVrvEnll2X5h0OVIPc1Z07TrTSdOt9PsYRDa&#10;26COKMEnao6DJ5q1RQAVxfxD+HGnePtOQSv9l1K3B+z3arnA/usP4l/keR3B7SigD5ih+GHxX8NS&#10;y22hzXAgY5L2GprEj++1mU5+orV8O/ArxBrOqjUfGd+Y4y+6WPz/ADp5vYvkgA+uSfbvX0RRQBBZ&#10;Wdtp1lBZWcKQ20CCOKNBgKoGABXivin4deJ/GvxcjfW1VfDyDMU0D5UQKfueokYnnPqSMha9xooA&#10;jt4IrW2it7eNYoYkCRxoMBVAwAB6AVJRRQAV87+C5B4O/aI1bSZVWKC+kmgjBOAquRLFj3ICqP8A&#10;er6IrxL4zeC9auvFOh+JPDVpNPfl1hcQLykiHdG5PbuCTwNo55oA9toqCykuJbC3ku4RBcvErSxB&#10;gwjcgblyOuDkZqegDyT4WfC3W/BHii+1PUrrT5YLi1aFFtpHZgxdW53IBjCnvXrdFFAGV4l1qLw7&#10;4a1HV5Su20gaRQ3Rmx8q/i2B+NeR/s56VJ9g1zXZlybiZLeNyeflBZ/zLr+VdB8c7LxHqnhO2sND&#10;0+a7tpJ9975A3OAuNg2jkgk5OAcbRXYeBvDi+E/Bum6PhfOhi3TkfxSt8z89xkkD2AoA6GiiigDw&#10;7xT8OvE/jX4uRvraqvh5BmKaB8qIFP3PUSMTzn1JGQte228EVrbRW9vGsUMSBI40GAqgYAA9AKko&#10;oAKjngiureW3uIklhlQpJG65V1IwQQeoIqSigD558V/AXV7DVDqHg26EkO/fHbvN5c0J/wBlzwR7&#10;kg/XrWVL8Nvi54gCWOsXF39lLDJvtVEkY9yquxOPpX03RQBwnw5+GWn+AbWSXzRearOu2a6K7Qq9&#10;diDsMjr1OPoBv+LPCmmeMdCl0rU4yY2O6OVMb4nHRlPr/MEityigD5muPg58Q/C+pSSeGrtp0bgT&#10;2V4LZyvowZl/LJFSWfwa8f8AinUUm8Vag1vGvBlu7r7TJt9FCsR+ZFfStFAGR4a8Nab4T0ODSdKh&#10;8u3j5Zm5aRz1dj3J/wAAMAAVr0UUAFef/E3w14w8XWC6Rod3plnprgG5aeaRZZj/AHcKhAX8ef5+&#10;gUUAfNMP7PvjS3cvBq+jxMRglLmZTj8I6m/4UR4+/wCg/pv/AIGT/wDxuvpCigDnPBOgXmgeCLDR&#10;dXlhurmFJEmdGLo4Z2OMsASMEDkV5H40+At7HqT6l4OnjEbPvFlJJ5bRN1/dv0x6ZIx6mvf6KAPm&#10;OX4d/GDWYhp+pT3zWbEBhd6srx/UqHYn8jXq/wANvhRY+BVa+uZlvdYkXaZwuEhU9VQH17seT6Dn&#10;PotFABRRRQBmeJNOm1jwvq+mW7Is95ZTW8bSEhQzoVBOATjJ9K5H4TeBdT8B6Nf2eqT2c0lxcCVD&#10;auzADaBzuVeeK9BooAzdf0HT/E2iXOk6nD5lrcLg4OGU9mU9iDyK+ftQ+DHjrwvqj3HhK/e4jbhZ&#10;ba6FtMF9GywH5E59BX0nRQB802nwc+IPirU4pPFV88EScNNd3YuZAueiBWP6kCvoDw34c07wroVv&#10;pGmRbLeEcs3LSMerMe5P/wBYcACtaigAooooA8w+N2vz2Xhe28PaeGbUdcmFsiJ1MeRuA+pKr7hj&#10;XbeFNAh8L+FtO0aHBFrCFdh0dzy7fixJ/GvMPDuPiF8cdR19sSaT4fX7PaHgq0mSFI9RnzHB/wB2&#10;vaKACiiigArxv4u+DvF/jPxNo9lZrH/YO4LvRs+S5+/JIOOgGBjPpwWr2SigDO0HRLLw5odppGnx&#10;7LW2TYuerHqWPuSST7mtGiigArwnx58B5brUJdV8IywxGRi72EjbArZzmNugH+ycAdj0A92ooA+Y&#10;5Ph/8Y9Rt/7PvJtQazYbWWfV1aMj3AkJI/CvTvhr8ILXwVN/amozx32sFSqMiny7cHg7M8kkfxED&#10;jjHXPp1FAEdwZlt5TbJG84U+WsjlFZscAkAkD3wfpXz/AOJfgx8QPFeuXGrapq+hvcSnhVmmCxqO&#10;iqPL4A/+uckk19CUUAfNyfAbx5Giomu6YqqMBVu5wAP+/ddL4B+E3i7wz410/V9U1exuLK38zzIo&#10;rmV2bdGyjAZADywPWvbKKACiiigCnq2lWWuaVc6ZqECzWlyhSRG7j1HoQcEHsQDXzzqfwY8b+F9Z&#10;e58H3stxC2QksF0LeZV/uvkqD+B5x0HSvpKigD5z0T4J+LPEmtLfeNr6WKEY8wyXQnuJAP4QwLAD&#10;3J47CvoWys7bTrKCys4UhtoEEcUaDAVQMACp6KAOF+JPw1s/H1hEyyi11S2BEFztyCp52OO65/Ln&#10;1IPmFl4V+Nnha3bS9HuTLZLlUMdzA6Af7Hm4ZR9AK+iaKAPDPBnwW1S515fEHjq6FzMriX7K0vnN&#10;K46ea3QgYHyjOfpwfc6KKAPGviH8Fp9Z1qTxD4Xu47TUJH86WB2KBpOu9HH3WJ5+vORXOXGhfHW/&#10;sRpVzPOLQjYz/a7dWK/7Tqd5H1zX0RRQB5r8MPhRb+Bg+o380d3rMq7N6A+XAp6hM8knuxx6ADnO&#10;n8VrDxJqnge6svDaK80vFygfEjw4+ZU7EnjIzyMgZzXb0UAcB8J/ASeCvDSvdIP7XvQsl03Xyx/D&#10;GPpnn3z2xXf0UUAFFFFABRRRQAUUUUAFFFFABRRRQAUUUUAFFFFABRRRQAUUUUAFFFFABRRRQBge&#10;Hv8AkN+K/wDsKp/6R21b9YHh7/kN+K/+wqn/AKR21b9ABRRRQAUUUUAcZ8VtCuPEPw41WztEaS5R&#10;VnjRerFGDEAdyVBwPXFed/Arx9pNnoknhrVLuKznjmaW2eZgiSK2Mrk8bgcnnrnjpXu9eVeNfgbo&#10;3ibUJdS027bSryYlpVWIPFI3rtyCpPcg49s0AdprXjnwzoEHmahrNojdFijkEkjHthFyfx6V5d+0&#10;bos8+n6NrUUbNDbPJBOw5279pQ/TKsM+4pujfs5W8F1HNq+vyTRo2TDawBCfT52J/l+Ne16jp1pq&#10;2nT2F/bpcWlwhSWJxwwP+evUUAcT8LfHeleJvC2n2a3MUWqWkCQTWrsA5KqBvUd1OM8dM4qj8YPH&#10;ul6H4S1DRobqKfVb+F7YW8bBjErDDs/935ScZ5J+hI5bV/2cIZb15NI14wW7NkQ3MG8oPZgRn8vx&#10;rd0v4DaLp3h7ULNr6SfU7yLyhfyQjEC5BOyPPGcYJJzjuOcgiP8AZ1/5J9f/APYVk/8ARUVcV8Wv&#10;+S56T/26f+jK9l+HnghfAOgT6Ul+b0S3TXPmGLy8ZRFxjJ/uZz71jeK/hRH4o8cWniVtYa2Nv5P+&#10;ji337vLbd97cMZ+lAz0auB+NX/JJNc/7Yf8Ao+Ou+rB8Z+Gh4v8ACd9oTXRtRdeX++Ee/btkV+mR&#10;nO3HXvQBwfwPtF1D4SXVk7FUuLi4iYjqAyqP615v8LtfT4a/EHUNJ8RKbWOYfZZpCOIpFbKsf9k8&#10;8+hB6V734C8HL4G8N/2Ol8bwec83mmLy/vY4xk+nrWd48+FuieOgLicvZ6mihUvIVBJHo6/xD8j7&#10;9qBHVS61pUGmf2nLqVolhjIuTMvlkezZwa+bta1D/ha/xssF0tHawhaOFJNuD5EbF3kPpks2M+qj&#10;rWuv7N2p/bNreIbQWuf9YLdi+P8Adzj/AMer17wR8P8ARfAli8OnI0t1KB593NgvJ7cdF9h+OetA&#10;y14m1fwrbxJpXiW805UvCEW2u2U789CQegyPvHAB714T8XPA2geCP7P1nw3qL2d3LOClms+5lGCR&#10;LGc7gAQOpPJGCOleueP/AIXaR49EdxLK9lqUS7Eu41DZX0deNw645B964nQf2dbO01FLjWtZN7bR&#10;tn7NDD5fmem5ixIHqAPxoEdH4ntdR8b/AAGSZoWbUprCC82Acuy7XYgf7QDED3Fcf8BvHelafptx&#10;4Z1O5jtJmnae2llYKj7gAUyeAcjIz1z7V7yBFa2wCqscMSYCouAqgdAB7dhXhOrfD3wN8Rtbubjw&#10;h4kgtb9lM09qkJaNucFgp2leTzjI5HAoA9f8S+LdF8J6ZJfarexRBULRwhgZJj2CL1JP5DuQOa8M&#10;+BeoS6t8Wtd1KZQst3ZXE7gdAzzxsf1NdT4a+BeieGJ/7Z8R6mt+loDN5bRiOBNuTl8klgMZxwPU&#10;EVy37P8AHJdfEPW9Rjjb7MLORS2OheVGUH3IVvyoAT476VeaL4807xPDGWt51j2uRkLNEfun6gKR&#10;68+le3eE/GmjeMdLiu9Mu4zKyAy2pcebCe4ZevXv0NaGuaHp3iPSZtM1W1S4tZR8ytwQexB6gj1F&#10;eJav+zhL9oZ9G15PIZjiO8iO5B/vL978hQM0fjn4/wBLbw4/hfTrqK7u7qRDcmJg6wojBgCR/EWV&#10;ePQHOMjMEmg3Hh/9mC9gu0aO5uFS6kjYYKb5k2j67Qv45rY8FfAjSvD99FqOs3f9qXURDRRCPZCj&#10;DuQSS59M4Hsa9A8YeHF8W+Fb7Q2ujai6Cjzgm/btdW6ZGfu460COC/Z5/wCSd3X/AGEpP/RcdY/7&#10;SP8AyCdA/wCu83/oK16N8PvBS+A/D0mkpfm9D3LT+aYvLxlVGMZP93171U+I3w7T4g2lhA+ptY/Z&#10;JHcMIfM3bgBj7wx0oGa/gcgfD7w2TwBpVr/6KWvD/HXiO4+K3jq18K6PdJDotrKS9wzAI5HDSnnB&#10;AGQo75/2uPZtQ8JXdz8PrfwrZay1mY7SKzkvFg3M8aoFbC7ht3Y9TwSPevMf+Ga4f+hpk/8AAEf/&#10;ABygR63oUOgeHdFtdJ067tY7W2TYgMyknuST3JJJPuapePtKfxN8O9YsLEiaWa3LQiM7vMZCHCjH&#10;qVx+NeY/8M1w/wDQ0yf+AI/+OV634P8ADi+EvCtjoa3Ruhahh5xTZu3OzdMnH3sdaBniXwG8dabo&#10;i3vhvVrmO0W4m+0W0spCoZNoVkZj0JCrjPHBHXAPueu+JtH8N6W+oapfwwQBCyAuN0vsg6sfpXAe&#10;N/gdpPijUpdU068bS72Yl5gIvMilc87sZBUnuRx3xnOcvwz+z1punX8d3rupnUkjORaxxeXGx7bj&#10;kkj24/GgDjfhdq51/wCPEurGPy/tjXUwQnO0FSQPwGK9C/aG/wCSd2v/AGEo/wD0XJWnoHwni0H4&#10;i3Xi1NWMnnzTyi0FsFCeaScbt3bPpW38QfBS+PPD0ekvfmyCXKz+aIvMzhWGMZH9717UCMP4aWH9&#10;q/Ayx07ds+12lzBu9NzyLn9a8W+HNl4StfE2oaF49sI0l3eXFNPM8awyqSGRipAAPqePl96+lPB/&#10;hxfCXhWx0Nbo3QtQw84ps3bnZumTj72Otc547+Euh+N5vtxd9P1TAU3UKhhIB03rxux65B98AUAV&#10;r34bfCzTdP8At97p9lBZ7dwmkvpArD2O/n8Kzvh3afC3XNYe88MaYYNT09yyCWSUPt+6JFBcgqc9&#10;+RnkDiuZt/2bJftJ+0eJk8gHgx2Z3MPxfA/WvXfCHgnRfBOmtZ6RAwaQhpriU7pJSOm4+g7AAAfi&#10;aADxt4vsvBXhqfVbvDyD5LeDODNIei/TuT2ANeQfCbQh4j8RXHj7xVeQvO0xe0jmdRukHG/BPCrg&#10;BR7dtortvH/woufHusx3lz4le2toU2W9qtpuWP8AvHO8ZJPfHYDtXJ/8M1w/9DTJ/wCAI/8AjlAH&#10;t0eo2Msixx3lu7scBVlUk/hmvCvjbJJofxO8KeI2TMMSxke5hm3sPycfnW34b+AkXh7xJp+sDxE8&#10;5s5lmEX2MLvx2zvOPyrqfiv4Lbxn4OkhtUDalZt59p2LED5kz/tD9QtAyh8bdGl1/wCGc01liY2U&#10;yXwCc7kCsGIx6K5b6CsT4G+OdKk8JQ+Hb27gtb6ydxEsrhPOjZi2QT1ILEY9ADUHwg+J1tLYReEv&#10;Ecwt762/cW0k/wAolUcCNs9GHQZ68Dr1u+I/2ftB1bUHu9Kv5tKEjbngWISxg/7IyCv0yR6YoEaX&#10;xI+LGleGtJuLLSL2G81uVSkawMHFuT/G5HAI7L1zjjFeW/AbUdI0vxRquoaxqdrZuLPZG11KEDbn&#10;BYgseT8o9+a9d8I/B3wz4WilZ431K8miaGSe5xwjAqwRR93IOM8nk84OK5CX9m7TmvWeLxFdJals&#10;iJrdWcD037gM++2gDI+Inj+f4kahbeDPB0cs9tPKPOm2lROQcjjqI1xuJPpnAA59q8HeGLbwf4Ws&#10;tGtjv8lcyy4wZJDyzfn09AAO1cuLbwR8FtAkuFAS4lUgGRg9zdEchR6Dp0AUcE0nwx8deIvHZu72&#10;90m1s9JiBSOVCxaSTI4GTggDOT6498AzyXRNR/4VR8a79dUV1sZXkheTbk+RIwdJB69FJx6EdeK+&#10;iv8AhKfD/wBhF7/bmm/ZSMiY3SbfzzWX42+H+i+OrFItSR4rmIHyLuHAkj9ueq+x/DHWvKl/Zsm+&#10;1EN4nT7P2YWR3n8N+P1oA7H4gNafEj4V6nN4cla9+yTeZGUQjzGjwXCg8n5WOPUjiuX+BPj3SrXR&#10;H8M6ndRWlxHM0ls8zBUlVsZXJ43A547546V6t4N8I2Xgrw+mkWM080YcyPJMRlnOMngDA46fqa4b&#10;xl8CdH8Q30moaTdnSbqUlpYxFvhdvULkFSe+OPagR3nifxfovhLS5L3VLyOPCFo4AwMkx7BF6nPr&#10;0HfFeI/BGxvfEXxI1bxbcRlIlM0jsB8pmmbO0fQFj7cetWtJ/ZwuPtatrGvRC2BBZLOIl3Hpubhf&#10;rg/SvcND0LTvDekw6ZpVstvawjhRySe7E9yfWgZ8/fFr/kuek/8Abp/6Mr2j4l/8k18Q/wDXk/8A&#10;KsPxX8KI/FHji08StrDWxt/J/wBHFvv3eW27724Yz9K7LxJow8ReG9Q0dpzALyFovNC7tme+MjP5&#10;0AeV/s4/8itrH/X6P/QBXL+BP+Tk9X/6/tQ/9CevXvh14BT4f6XeWSai199pmEu8w+Xt+UDGNxz0&#10;rM0L4Ux6J8R7vxeNYaZria4m+y/Z9oXzSTjduOcbvTmgR1XjL/kR/EH/AGDbj/0W1eR/s1/8e/iT&#10;/ftv5SV7VrGnjVtEv9NMhiF3bSQGQDO3epXOO+M1yXw3+HCfD2PUUTVGvvtpjJJg8vZs3f7Rznd+&#10;lAzxbwBqyfCv4pahpuvBordg1pJLtOE+YMknTJUgD8Gz2r6Nm8U+H7exF7LrmnLakZEv2pNrD2Oe&#10;fwrE8dfDbRfHkCNeB7a/hUrDeQgbgP7rA/eXPOPrgjJrzGL9myX7SRN4nT7OOhSzO4/gXwPzNAjf&#10;+LscPjr4VQa9oLNdW1pctPuCkFolLxuQCM4BGfoCaX4JePdIuvClr4cu7qK11Ky3JGkrhROhYsCu&#10;epGcEdeM/T0fwz4bs/C3hm10G0eWa1t1cBpyGZtzFjnAA6se3SvMvFf7P2l6peS3mgX/APZjyHcb&#10;V498Of8AZIIKD259sCgZ3fjfx5pHgrR7i4urmJ7/AGH7PZhgXkfHGR1C+p9PfAPlX7Omh3LXur+I&#10;pVKwNGLSMkcSMWDvj6YX8/apdC/ZyCXaya9rayQKeYLOMgv9Xbp+R+or3DTtOs9I06DT9Pt0t7SB&#10;AkUSDAUf1PcnqTzQB87+Lv8Ak5yy/wCv+x/9Bjr2/wAZ+NdK8DaOuoan5r+Y/lwwwgF5GxnjJAAH&#10;c1zmrfCePVfiXB4yOsNG0U8E32X7PkHywoxu3d9vp3rV+IvgC38f6LDZvdm0ubaQyQThN4BIwVIy&#10;Mg8fTA+lAEng7xvo3xF0e8awWeJox5VxBMAHTcDgggkEHBwfY8V4X8MtdT4Z/EbUdI8Q5t4pc2ss&#10;pHEbq2Uc/wCwRnn0YHpXtHw1+HMPw90+8T7cby7vWRppAmxQFB2qBk9Nzc55z2qTx58MdF8dxpLd&#10;F7TUYl2x3kIBbH91wfvD8iOxHNAG9c+KvD1pZfbZ9c05LYqWEhuUww9uefoK8u+MkMXjb4aWPiXQ&#10;2e5tbOd5CwQjMWSjPg84DKD06ZPasmD9myX7SftHidPs4PBjszuYfi+B+tez+HvDlj4b8NW2g2vm&#10;TWcCMg+0YYuGJJ3YAByWPagDz/4MePtJ1LwnZaBc3UVtqlivkrFK4XzkydpTPU44I68Z710/j7x/&#10;pfgvRLmSS6ibVDGRa2isGdnI+UleyjqSf5kCuG8Ufs96dqF3Ld+H9ROnb+fsssfmRg/7LA5Ue3NU&#10;NA/ZzSK7SbxBrImgU5NvZoV3/Vz0H0H4igQfs56DcRR6tr8qMkEwW1gJH38Hc5+gO0fn6Vi/CX/k&#10;uerf9vf/AKMr6KsbG10yxhsrKBILWBAkcUYwFA7VwPhT4UR+F/HF34lXWGuTced/o5t9m3zG3fe3&#10;HOPpQAz47f8AJLrz/r4h/wDQxR8Cf+SXWf8A18Tf+hmum8c+E18a+F5tFa8NoJJEfzRHvxtOcYyP&#10;50eBvCa+CvC8OireG7Ecjv5pj2Z3HOMZP86BniHxa/5LnpP/AG6f+jK+kq858V/CiPxR44tPEraw&#10;1sbfyf8ARxb793ltu+9uGM/SvRqACiiigAooooAKKKKAMDwd/wAgS5/7Cuo/+lk1b9YHg7/kCXP/&#10;AGFdR/8ASyat+gAooooAKKKKACuJ8f8Awz0jx5bK85NpqcS7Yb2NcnH91hxuX8QR2PXPbUUAfMTf&#10;C/4o+EJ5f7BuJ3gyCZNOvtgf6oxUk/gaH8D/ABg8UoLXU5r8Wjna4vb8CP6lAxJ69dpr6dooA8x+&#10;Hnwb0zwdNHqeoSrqOrryj7cRwHH8APU/7R/ACvTqKKAPHfiz8NNf8Z+LNP1LSvsv2eC1WJ/Ol2nc&#10;HZumD2YV7FRRQB498YPhrr/jbXNPvNI+y+VBbGJ/Ol2HduJ44PrXrlzbQXtrNa3MSSwTIY5I3GQy&#10;kYII9MVLRQB89+Ifgf4i0PWX1PwNqDCMsTHELgwzwg/wh8gMPckH69aZo/wo+Ims6/p9/wCKNUKw&#10;2c6S/wCl3huHwrA4QAkDp6ivoeigDy/4yeAta8cw6Ouj/Z82jTGXzpNn3gmMcH+6a6LUfDd/dfCg&#10;+G4/K+3/ANlJact8nmBAp5x0yK66igDzn4P+CtW8EaHqFpq/kebcXIlTyZN427QOeBVj4u+ENU8a&#10;+E7XTdJ8n7RFfJO3nPtG0JIp5wecsK76igDnfAei3fh3wRpWkX3l/araIrJ5bblzuJ4P415V47+B&#10;t7NrMmteD54omkfzWs2fyjG+c5iboBnnBxjsew93ooA+ftO+GnxP8RlbHxT4gurXSsgTI975zSL6&#10;BVJB/wCBH35rV8K/CPVvDXxag1u3S2TQreSbyh5xaQI0TIuRjrkjNe2UUAFFFFAHA/Er4Y2Xj20S&#10;eOUWmr26FYbgrlXXrsfvjOcEdMnr0rxyHwR8XvCqtZaWdQW13HaLK9BiPqQu7jPuAa+oaKAPnXw9&#10;8D/E2vawNR8bXrxR7gZUe48+4mA7bgSAO2ck+1fQdnZ2+n2UFnaRLDbwII4o1HCqBgAVPRQByXxA&#10;8B2Pj3Q1s7h/Iu4CXtbkLkxseoI7qcDI9h6V4ZF4D+LnhVn07SHvhaO52tY3wETHuwBYFc8ckA/l&#10;X1BRQB4Z8PPgrfW+tJ4g8ZSLLcRyebHaGTzS0mc75W5BwecAnJ6nsfc6KKACvHtK+Guv2Xxvk8Wy&#10;/Zf7La5uJRtly+143UfLj1YV7DRQAVwXxj1/+wPhtqBR9s99iyix/t53f+OB/wBK72vJPjV4J8Ue&#10;MRpY0WGCe0td5eIzBHLtj5vmwCAB655PFAHO/s6+GHB1HxPNkRkfZLcf3jwzt+HygfVq99rK8NaF&#10;b+GfDdho1rzFaRBN2Mb26s34sSfxrVoAK+c9d+Dfje58ZaxrGlz2sC3V7PPFIl2UcI7sRnA44NfR&#10;lFAHzZ/wqX4p/wDQZ/8AKnJXqvwq8M+I/DGjX1v4ku/tM8twHiP2hpsLtA6npzXfUUAeQ/E/4M/8&#10;JXfPrehTQ2+puP38EvEc5A4YED5W4x6HjpyTxumfDH4rXka6Teaxc6fpQGxhJqRePZ6BEY5+hwPp&#10;X0hRQB4FqHwM1Gx8WaPPoP2dtNs/IaaSeXbJI6vudiMd+34CvYfGWk3Ou+DdW0uz2fabq2aKPe2F&#10;3H1NblFAHnPwf8Fat4I0PULTV/I824uRKnkybxt2gc8CofjF4F1jxxYaVDo/2ffayyNJ50mzhgAM&#10;cH0r0yigDK8MafPpPhPRtNudv2i0sYIJdpyNyIFOD3GRXHfGDwVq3jfQ9PtNI8jzbe5Mr+dJsG3a&#10;Rxwa9GooAwvBukXOh+DNJ0q92G4tbZYpdh3LkDnB715N40+Bt9HrDa14IuktnL+Z9k8wxNE/rE46&#10;D2OMdj2Hu1FAHzX/AMKp+KPiZ0t9f1ORLZDnN9qBmUe4VS3P5fWvV/iX4O1LxP4Bg0PS2ha5ilib&#10;dM2wFVUgnv613tFAHK/Djw/e+FvAOmaNqPl/a7bzfM8pty/NK7DB+jCuC+IvwRbWtTl1zwvPFa30&#10;jGSa1kJVHfruRh91iex4yc5Fez0UAfNEvgX4zapCNMvrm9Nk/wAjmfVEaMr/ALQDliPwNerfDT4X&#10;WfgK3kuZ5Vu9YnTbJOoIWNeDsQHtkck8nA6V6DRQAUUUUAeMfFv4ZeI/Gfi201TRzaiGGySAmWYo&#10;wcSSNxx6MK5P/hUvxT/6DP8A5U5K+k6KAPHfhp4C8ceHPFn2/X9R8+x+zumz7a8vzHGPlPHY0vxP&#10;+Guv+LvHemaxpn2X7Lb20UUnmy7W3LK7HAwezCvYaKACiiigDnfHmi3fiLwRqukWPl/armILH5jb&#10;VzuB5P4Vh/CLwhqngrwndabq3k/aJb5518l9w2lI1HOBzlTXfUUAFFFFAHj3hf4a6/pHxj1DxRdf&#10;Zf7OnubuVNsuX2yMxXjHuK9hoooA8e+J/wANdf8AF3jvTNY0z7L9lt7aKKTzZdrblldjgYPZhXTf&#10;FrwlqfjPwjDpmk+T9oS8SY+c+0bQrg84PPzCu7ooA5j4eaDeeGfAml6PqHl/arZXEnltuXmRmGD9&#10;CK4X4wfDXX/G2uafeaR9l8qC2MT+dLsO7cTxwfWvYaKAKOsaRY69pNzpepQLPaXC7ZEP5gg9iDgg&#10;9iK+f9Q+DHjfwvqks/g7VJJYJMhWhuvs0wX0fkA/gecdBX0dRQB4V4I+F3jZfGmn+JPFWpBjaOW2&#10;T3LXEzfKQADyAOfX8K1PjB8Ndf8AG2uafeaR9l8qC2MT+dLsO7cTxwfWvYaKAMTxl/yI/iD/ALBt&#10;x/6LavnH4WeAovG2ja40N3JY6tYywSWV2hI2MQ+Qcc4OByOQQCO4P0h4vVn8Fa8iKWZtOuAABkk+&#10;W1eS/s42txbW3iPz4JYtz2+3ehXPEnrQIwNU+Hfxf1QHS7/UpryxJwXfUsxMPUgncR35Ga9R+GXw&#10;vtfAVrJczypd6xcLslnUEKi9diZ5xkDJPXA6V6DRQMxvFHhjTvF2gz6RqcZaGTDK68PE46Op7Efy&#10;JHQ14S/wm+JPhG8lXwtqrTWshzutrvyCw7F0YgZ+hP1r6PooA+e9K+CfizxLqsd/441hxEuAyG4M&#10;87LnO0HlVHXkE/SvfbOzg0+xgsrWMR29vGsUSAk7VUYAyeegqeigAooooAKKKKACiiigAooooAKK&#10;KKACiiigAooooAKKKKACiiigAooooAKKKKACiiigAooooAKKKKACiiigAooooAKKKKACiiigAooo&#10;oAKKKKACiiigAooooAKKKKACiiigAooooAKKKKACiiigAooooAKKKKACiiigAooooAKKKKACiiig&#10;AooooAKKKKACiiigAooooAKKKKACiiigAoIBBBGQaKKAKenaRpujwvDpmn2ljE7b2S2hWJWbGMkK&#10;Bk8CrlFFABRRRQAUUUUAFFZ2oa/pOlXtpZX2oQQXV42y3hdsNKcgYUd+SBWjQAUUUUAFFFFABRRR&#10;QAUUUUAFFFFABRRRQAUUUUAFFFFABRRRQAUUUUAFFFFABRRRQAUUUUAFFFFABRRRQAUUUUAFFFFA&#10;BRRRQAUUUUAFFFFABRRRQAUUUUAFFFFAGB4e/wCQ34r/AOwqn/pHbVv1geHv+Q34r/7Cqf8ApHbV&#10;v0AFFFFABRRRQAUUUUAFFFFABRRRQAUUUUAFFFFABRRRQAUUUUAFFFFABXhnjL4L6ta+IG8Q+BLs&#10;W0zOZDarL5LRuevlt0wcn5TjHuOB7nRQB873ng/4z+L4k0vXrryLA4DmW4hVCB/eEOS34g817B4F&#10;8D6f4E0IafZsZp5G33Nyy4aV/p2A7Dt9Sa6iigAooooAKKKKACiiigAooooAKKKKACiiigAooooA&#10;KKKKACiiigAooooAKKKKAPN/H/we0fxlI+oWrjTdWIO6ZEykx/219f8AaHPrnivPYrD4z+AlFtZ+&#10;dqVihCoI9t2hA7KD+8Ue2BX0VRQB8+t8YPibbHyrnwdGsgHIfTrlT+W6my+NfjP4jKQ6foE2niRc&#10;B4tPaJSD33zEgfUEV9CUUAeD+HPgbqmrakNX8eam87sQzWyTmSR/Z5Ow9lJ4PUV7jZ2Vtp1nFZ2V&#10;vHb20K7Y4olCqo9ABU9FABRRRQAUUUUAFFFFABRRRQAUUUUAFFFFABRRRQAUUUUAFFFFABRRRQAU&#10;UUUAFFFFABRRRQAUUUUAFFFFABRRRQAUUUUAFFFFABRRRQBgeDv+QJc/9hXUf/Syat+sDwd/yBLn&#10;/sK6j/6WTVv0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ZfiDxHpPhbTf7R1m7+y2m8R+Z5bv8xzgYUE9jVrTNStNY0y&#10;31Gwl860uUEkUm0ruU9DggEfiK83+P8A/wAk1H/X9F/Jq6j4af8AJNfD3/Xkn8qAOqooooA87+Iv&#10;xXtvAGpWdgdLa/nuITMwE/l7FzgfwnOSG/KuM/4aUh/6FaT/AMDh/wDG65jxLe2Pif8AaE2alc28&#10;Ol2d4sEjXcipGEgGXUk8YZlcf8Cr3bTtG8B6xG0mmab4bvUQ4ZraCCQD6lQaBFX4dePk+IGl3l6m&#10;nNY/ZphFsM3mbvlBznaMda8/uv2jYba7mg/4RiRvKkZN324DODjP+rr2ew0rTtKieLTrC1s43bcy&#10;W8Kxhj6kKBk1Rfwh4Zd2d/DukMzHJJsoySf++aBnkP8Aw0pD/wBCtJ/4HD/43R/w0pD/ANCtJ/4H&#10;D/43XrT+EPCkUbSSeHdGRFBLM1lEAAO5O2vnW+s7f4qfFFNL8Oafa2GjQEr5ttbLGPJU/PK2AMkn&#10;hQfVRxzQI94+H3jW68daTNqb6K+nWiyeXC7z+Z5xH3iBtGAOBnuc+ldfVXTdNtNI0y206xhWG1to&#10;xHEi9gP5n371aoGFeT/EH412vhbUpNH0a0TUNSiO2Z3YiKFv7vHLN6gEY9c5A9Yry3wn8F7Tw94u&#10;/wCEiv8AV21a4UvIiy22zErHPmE7myRk49yD2oA42T43+PNKEF1rXhOCGxlPys1rPB5g/wBl2Yj9&#10;DXr/AIK8b6V450b7dpzMksZC3FtJ9+Fj2PqDzg9/YggbepWVnqOmXNnqEUctnNGVmST7pXHOfT69&#10;q+cfgA0sfxH1CG0YvZmyk3k9CodNrfXP8zQB9LsyopZiFUDJJOABXh/i79oSKzvXs/C9hFeCNtpu&#10;7ony3P8AsqpBI9yR9O9ekfEXTta1fwPqGmaAite3YWI5kCYjJ+fk+q5H41yvwk+F48JWUuoa5ZwN&#10;rbykRtuEggjAGNp7MTnJHbA9aAOM0b9ovVI79U8QaNatakgM1kGjkQeuHYhvpkfWvetK1Sy1rS7f&#10;UtOuEuLS4TfHInQj+hByCDyCCK5T4oeD9O8UeDtQkngjF/Z27z21yF+dCgLbc/3TggjpznqBXA/s&#10;4avPJaa3o8js0MLR3EI7KWyr/ntX9aAPYvEHiDTfDGjT6rqs4htYRzxlnY9FUdyf88V4Rqn7Resz&#10;XrDRNEso7YH5ftYeV2HqdrKB9Ofqa6/4zeDvFfjOfTLXRYIpNPtlaSTfOqbpScDIJ5wBx/vGu58G&#10;+ENO8G6Bb6fZ28SziNftM6r800mOST1IznA7CgDznwN8e7fWdRi03xJaQWE0zbY7uFiIcnoGDElf&#10;rkjnnHWvaK8D/aB8HadaWVp4nsoI7e5kuPs9ysa4EpZWYOcfxDaQT3yPSvTfhbqtxrXw00O9unLz&#10;mFomY9W8t2jBPvhRQB19FFFAHn/xC+K2leBCtmITfaq6bxbI+1Y1PQu3OM9gASfbOa8qX9onxUJR&#10;I2kaSbfd0EcoJ9t2/Gfwrc0f4S6/rXxMuNe8Y2sDafJNJcNH54fzDn5I8DPyjjg9lxXt1xpen3Wm&#10;tps9lbyWLJsNu0YMe3029KBHM+AfiNpXj6xke1U2t/AAZ7ORgWUf3lPG5e2cD3AyM9jXy5ZWTfD3&#10;9oK20zTZW+zG+igUE5zDOF+U+uA459VBr6joGeS+MvjlaeFPFF3okeitfG12h5lugg3FQSMbT0zj&#10;r1zXSfDn4iJ8QbS/nTTGsfskiIVM3mbtwJz90Y6VJ468N6E3g3xJfnRdON5/Z1zL9oNqnmb/AC2O&#10;7djOc8561wH7N3/IJ1//AK7w/wDoLUAe40UUEgAk8AUAZXiTxBY+FtButX1F9sFuudo+87dlX3J4&#10;rjPhP8QdY8d2+oPqOlRwxW0mEuoSQjEnIjwerAdwemM4zz5V8RvFkvxL8cWvh3S7yKHR7ebZHNLI&#10;EiZ/45mJ7AZA9unLYr6D8J6RpOheGrPTtFkjls4UwJY2DeY38TEjgknmgDQ1K8GnaXd3xTeLaF5i&#10;gON21ScZ/CvEv+GlIf8AoVpP/A4f/G691kjSWNo5EV43BVlYZBB6gisb/hDfC/8A0Lej/wDgDF/8&#10;TQB5H/w0pD/0K0n/AIHD/wCN0f8ADSkP/QrSf+Bw/wDjdep6j4d8G6Vp1xqF7oOiw2tvGZJZGsY8&#10;KoGT/D+lfP8A4X8Pp8V/iXcXiabBp+gWzB5YbeIRqsQPyR/Lgb2wcn/eI6AUCPoTwZ4iuvFXhyHW&#10;LnSm01bgkwxPN5hePs/3RjPOPbB71zPxG+LeneB5Bp9vAL/V2XcYQ+1IQRwXPqeCFHOO4yM9prOo&#10;QeHfDd9qHlosFhavKsajaMIuQo9OgAr50+EXhdfiB401LXtfAu4LZxPMknSaZySoI7qMMcdOg6cU&#10;DLMP7RXidJ0e50fSntyeVRJUYj2YuR+le2eB/HeleO9Ia8sN0U8RC3FrIfniY/zB5we+Ox4rZ1PR&#10;NM1nSZNL1CyhnsnTYYWXhRjA2/3SOxHI7V81eHBc/DD44ppJmZrV7lbRyWwJIZcbGb3G5WPuCKBH&#10;1GWCqWYgADJJ7V4p4q+PRh1dtL8IaYmpSq2z7RIGZJG9ERcFh75GfTHNd58VLm5tPhhr8toxWX7O&#10;EJHXYzKr/wDjpavPf2ctP006Vq+ogI+qLcCFsjLRw7QVx6bm3Z/3BQMqW/x38TaNqccHi7wstvE+&#10;MrHDJbyqvqFkJ3fTj617fo2sWGv6Tb6nplws9pOu5HX9QR2IPBHauZ+K+n6bf/DbWW1IIBb27TQS&#10;MOUmH3MHtlsL9Grhf2b57ptD1yBy32SO4jaLPTeVO/H4BKAPV/EviTTfCehz6tqkpS3i4CqMtIx6&#10;Io7k/wD1zgAmvFR8c/GWuX0q+GPCkU8KfweRNcyAerGMqB+VelfEf4et8QbWwtjrD2ENq7yMiweY&#10;JGIABPzDGAG9fvGt3wn4ZsvCHhu00ayAKwrmSXbtM0h+859yfrgYHagDzDwh8eo77Vk0rxVp8emz&#10;O/li5jLCNG7B1blR75OO+Bk17TXz7+0fYafFd6JfRrGmozLKku37zxrt2k/QkgH39q9h8CSXMvgD&#10;w+95nz20+EsSeSNgwT7kYNAHQ0UUUAFFFcV8VvFH/CK+Ab64ifbeXQ+y22Dgh3Byw+ihj9QKAOM8&#10;M4+IPxu1PxEw8zStBX7PZ5wVZ+QCPXJ8x89vlr2iuM+Fvhb/AIRPwHY2cqbLy4H2q6BGCJHA4PuF&#10;Cr+FdnQAVzXjbxtpfgbRft+oFpJJDst7aM/PM3oPQDue31IB6WvOfiJ8Kz8QNWtLyTXZLKK2g8pY&#10;Bb+YMliS2dwwT8o6fwigDgYvjf481Yz3Oi+E7eayjJLFLWefyx1+Z1YDp7Cus+H/AMbLPxTqMej6&#10;zaJp2pSnbC6MTFM/93nlW9Ac56ZzgH0zStLtNF0q102whWG1toxHGgHYdz6k9Se5JNfNvx6s7PT/&#10;AIiWtxpwWK8ntkmnEXB8zcwDcfxEAflnvQI+nq4f4jfEi2+HtvYNJYNfT3juFiWby9qqBlicHuwH&#10;T+VdnbGVrWEzqFmKAyAdA2Of1qrqGh6Rq0iSajpdleOgwjXNukhUegLA4oGeb+CvjZF4x8VWmhro&#10;L2huA5Exug+3ahbpsHpjrXq9fNPgqCG1/aUuYLeJIoY72+RI41CqqhJMAAcAV9LUAFeU+N/jba+D&#10;/FE+iJoz3z26IZJRciMBmG7bjaegI/OvVq5Hxr4c0OXwr4gvpNG057z7BcSfaGtUMm4RsQ27Gc+9&#10;AFP4b/EhPiFHqLppbWP2Ixggz+Zv37v9kYxt/Wu6rwj9mv8A49/En+/bfykr3egAooooAK8d8S/H&#10;y18P+JdQ0iLQXu1s5jCZvtYTcy8NxsOMHI69q9X1TUItJ0i91GYExWkDzuB12opY/wAq+aPg6NAv&#10;vFWsax4tu9JCGM7U1KSMCSWR9xYBzgkBT9N1AHV/8NKQ/wDQrSf+Bw/+N17H4b1keIvDen6wsBgF&#10;5CsvlFt2zPbOBn8qp2vhjwfe26XFpoWhTwOMrJFaQurfQgYNblvbwWlvHb20McMEa7UjjUKqj0AH&#10;AFAHA/Eb4rad4EKWUcH27VpE3iAPtWJT0Zz79gOTjtwa87Pxt+IUdkNTk8K2o0skH7R9iuAhH/XT&#10;ftrtL74L22rfECTxPqmsNdxSXInaye2+UqOFQsWOQAAOnIGK9RKKyFGUFCMFSOCPSgDh/h78TtL8&#10;fQSRRxGz1OBd0to7bsrnG5G43DkZ4BBP0J7mvl3QraPSv2jVtNBH+jx6lJGEjHCx7W8xceijcPwr&#10;6ioAK8il+MV1efFSDw5oWnR6lppf7PI6N87Pn5pFbpsUA9uQCc8ipfjX8Qv+Eb0b+wtNm26rfod7&#10;r1ghPBPszcgenJ44qD4GeEtO0XSW1Wa6tZ9avYwTFHKrtbQnkKQDkE9T9AOxoA9fooooA83+Ifxc&#10;t/AWs22mHSmv5ZYBOxW4EewFiAPunP3TXIf8NKQ/9CtJ/wCBw/8AjdctqN9p3ij9oWSbVbq0g0q2&#10;vdjvdSKISkAxgljghmT8d1e86dongXV4ml0zS/Dl7Gpwz21vBIAfcqDQIh+HnjhfH2gT6qmnmyEV&#10;01t5Zl8zOERs5wP7+Me1a/ifX4PC/hq/1q5QvHaRb9gON7E4Vc9ssQM+9XLDTLDSoGg06xtrOFm3&#10;mO3iWNS2AM4UDnAHPtT7yxtNRtmtr61gurdiC0U8YdTg5GQeKBnh/wDw0pD/ANCtJ/4HD/43Xu9f&#10;Mnx+0rTtK8TaVFp1ha2cb2ZZkt4VjDHeeSFAya+m6ACuE+IPxR0rwGiW7xNe6pKm+O1RtoVc43O3&#10;8I644JOPxru68Ht/hN4g8Q/FO41zxXbRHSZbl5mQXAYug4jjwOcYCg+wNAGF/wANE+KvN8z+yNJ+&#10;z7unly5x6bt+M/hXsHw++JWlePrSQQIbTUoBuns3fcQvTcp43LyBnAweo5GerfTLCTTTpr2Vs1iU&#10;8s2xiXy9vptxjFfMdzZL8OPj1a2+mO62i3kO1epEM2Ayc9cBiBn0B60CPqavHPHnx1tvD+ozaXoF&#10;pFf3ULFZriVj5KMOqgDliO5yB9a674r+JZfC/wAPr+7tpDHeXGLW3cdVZ+pB7EKGIPqBXnfwF8CW&#10;VxYSeK9St0nlMpiskkXKoF+9IAepzwPTafWgZmab+0XrsN6n9saLYSWx+8tqHicD1BZmB+n6ivef&#10;D/iDTvE+i2+raXP5trMOMjDIR1Vh2I/zxWd418G6b400GewvIYxcbCba52/NC/Yg9cZ6juK8U+Au&#10;tXejeNNQ8LXhZUuFf90T9yeLr9MqGz/uj0oEfR9FFFAwooooAKKKKAMDw9/yG/Ff/YVT/wBI7at+&#10;sDw9/wAhvxX/ANhVP/SO2rfoAKKKKACiiigAooooAKKKKACiiigAooooAKKKKACiiigAooooAKKK&#10;KACiiigAooooAKKK87+MvinWPCPhC0v9Fuhb3Ml+kLOY1fKGORiMMCOqigD0SiuW8C69cap8O9N1&#10;vV7hWme3aW4m2hRhWbJwBgcDtXLeF/jjo/ibxYmiLp1xapcOUtbmRwfMbsGUfdzjjk84oA9Soooo&#10;AKKKKACiiigAooooAKKK8o+NnjXXvB0Oitod4tsbpphKTCkm7aEx94HH3jQB6vRWZ4bvJ9R8LaRf&#10;XLB7i5soZpWAAyzICTgdOTWnQAUUUUAFFFFABRRRQAUUUUAFFFFABRRRQAUUUUAFFFFABRRRQAUU&#10;UUAFFFFABRRRQAUUUUAFFFFABRRRQAUUUUAFFFFABRRRQAUUUUAFFFFABRRRQAUUUUAFFFFABRRR&#10;QAUUUUAYHg7/AJAlz/2FdR/9LJq36wPB3/IEuf8AsK6j/wClk1b9ABRRRQAUUUUAFeISftH6fHIy&#10;f8I5cnaSM/aV/wDia9vr5n+AVtBdePdXS4hjmQWDnbIgYZ81PWgD1Xwt8Z/Cnie8jsvNn068kICR&#10;3ihVc+isCRn64z2r0Ovnb4/eFND0UaVqmmWsFldXMjxyxQKEWQAA7to4BHQkddwzXsvw+vb3Ufh/&#10;od3qJdrqW0Quz/efsGPqSMH8aAOkooqP7RB5/kedH52M+XuG7HrjrQBJRRRQAUUVH58Xn+R5qedj&#10;d5e4bseuPSgCSiio5Z4odvmypHvO1d7AZPoPegDE8U+NNC8G2sM+t3vkeexWKNULu+MZwB2GRk9P&#10;zrS0nVrDXdLg1LTLlLmznXdHKmcHnB4PIIIIweRXAfFb4XXHj17G80++htr21UxFbjPluhOeoBII&#10;Oexzntium8A+EV8E+E7fRxc/aZVZpZpcYBduuB2A4H4Z70AdNRRUUVzbzu6RTxyOhwyo4JX646UA&#10;S0UUUAFedfED4s2vgHWbbTZ9KmvGntxOHSYIACzLjBB/u16LXzZ+0L/yUDSP+vBP/RslAHT237SG&#10;jvMBdaDfRRd2ilRyPwO3+deneFvGWh+MrFrrRrwS7MebCw2yRE9mU/z6HsasX3hbQNThaK90XT50&#10;ZSp326kgexxkfUV862tofh5+0Hb6Xo80gtHvYbcoWJzFOEyjeu3fxn+6D1oA+oKKKimure22+fPF&#10;Fu4Xe4XP0zQBLRRRQAUVG08KzrA0sYlcZWMsNxHsPwqSgAorxTxF8QvEun/HO18NW1+qaS93aRND&#10;5CElXVCw3EZ53HvXtdABRRUazxPM8KyoZUGWQMNy/UdqAJKKKiF1bm4NuJ4jOOTHvG4d+nWgCWii&#10;igAooqKG5guCwhmjkKHDbHBwffFAEtFFFABRUT3VvHOsDzxLK3KxlwGP0FS0AFFFFABUVzOLa0mn&#10;KlhEjOQO+Bmpaqar/wAge+/695P/AEE0AeMj9pLTsjPhy6x3xcr/APE12nhL4veFvF12ljBNNZX7&#10;4CW94oXzD6KwJBPtkE+leXfs7WltearryXNvFOn2eL5ZUDD7zetQfHnwxo/hzWNIv9Ghjsp7wSGW&#10;G3+RQUK7XCj7pO4jjA49c0CPpWisrwxdXN94T0a7vSTdT2MEsxIwS7RqW4+pNatAwoqL7Vb/AGj7&#10;P58Xn9fL3jd69OtS0AFFFRzTw2yb55Y4kzjc7BRn8aAJKKAQQCOQaKACiionureKZIZJ4klf7qM4&#10;Bb6DvQBLRRVDW7mWy0DUbqBts0FrLJGxGcMFJBx9RQBforyT4I+N9f8AGX9u/wBuXq3P2T7P5OIU&#10;j27vM3fdAz90dfSvW6AGSyxwQvNM6xxRqWd2OAoAyST6V5/4a+MOh+LNfj0fSNK1mWZiS0phjEaI&#10;OrsfMyF/DPIGMnFdB460251rwnd6Taapb6a96BC8839w/eUcjkjj6E1S+Hvw/sfAWjNbxOLi/nO6&#10;6utu0ueygdlH+J70AdhRRRQAUUVwHxb8cv4K8KZs2A1S+Yw2xP8Ayz4+aTHfAIx7kUAT+NPir4c8&#10;FO1rcSveaiBn7JbYLL6bz0X6deeleW3X7SOqNMTaeH7OKLss0zO35gL/ACpvwr+EieKIP+En8UmW&#10;W1ncvBblyGuDnmSRuu3OcDOT16dfeLPw1oWnwiKz0bT4I8AbY7ZFzj1wOaAPItG/aOsJpEj1rQ57&#10;YHgzWsolH/fJAIH4mvca4/X/AIXeDvEUDJc6Lb28pHE9mohcH1+UYP8AwIGuwoAKKZLNFBGZJpEj&#10;QdWdgB+ZpUdJUV42V0YZDKcgigB1eX+DvitdeKPH974bl0qGCK387EyylidjYHGO9eoV82fCX/ku&#10;mrf9vf8A6MoA+k6KKinuYLZQ080cSk4BkYKCfxoAlooBBAI5BooAKKKjiuIZwxhljkCnDbGBwfQ4&#10;oAkoqOaeK3j8yaVI0zjc7BR+ZqQEEAjkGgDzv4pfEm5+Hv8AZP2fTorz7d527zJCmzZs6YBznf8A&#10;pXc6XeHUdIsr1kCG5gSYoDnbuUHH614d+0t/zK//AG9/+0a9n8NsqeEtIZiFUWMJJJwAPLFAGrRU&#10;cM8VxH5kMqSJnG5GDD8xUlAHJ/8ACyvCf/CU/wDCOf2sn9o+Z5O3Y2zzc48vfjG7PHXrx14rrK8M&#10;/wCFAS/8J1/aP9rRf2N9p+0eXtbz8bt2z09t2ffFe50AFFRzTxW8fmTSpGmcbnYKPzNPDBlDKQQR&#10;kEd6AFooooAKKKKACiiigAooooAKKKKACiiigAooooAKKKKACiiigAooooAKKKKACvFdR8R/GePV&#10;LtLPw/A9qsziFvJU5QMdp+/6Yr2qigD5g+ImtfEq/wDDHk+K9IitdN89D5ixBTv5wMhj71q+F/EH&#10;xctvC+mw6NoUM2mpAotpDCpLJ2Od4ruPj/8A8k1H/X9F/Jq6j4af8k18Pf8AXkn8qBHJ+Dtd+Kd5&#10;4rsrfxJosVtpD7/PlWJVK4RivIY/xBR0r1G5eWO1meCLzplRike4LvbHAyemTxmpaoavrml6BZ/a&#10;9Wv4LODcFDzPjJ9AOpP0oGeQ6X+zxZTwtceI9au5b+Yl5BZbVRWJyeXUlvrgVxvjL4da78Kbq38R&#10;6Bqk0tokgX7Qi7ZIGJ4Vx0ZT0z0PQjkZ+nlZXUMpDKRkEHIIrz/41alZ2Hwx1OG5dfNvDHDBGTy7&#10;71bj6AE/hQBtfD/xdH418IWurhFjuMmK5jXokq9cexyGHswrp68g/Z2tp4vA9/PJuEM1+xiU55wi&#10;AsPx4/4DXd+OfF9p4J8MXGrXADy/6u2hz/rZT0H06k+wNAHnXx08eNZWa+ENKkJvbxR9sMZyyRnp&#10;Hx3fuP7v+9XW/CrwIvgnwuouUH9rXoEt22c7f7sY9lz+ZPbFec/Brwld+KPEVz488Qbpts7PbGQf&#10;62fPL4/ur0GOM9Pu19BUAFFFFABRVe+vItO0+5vrjd5NtE00m1cnaoJOB3OBXO+FfiJ4c8Z3dxa6&#10;NdySTwIJHSSJkO3OMjPXBx+YoA8e+MOofERdS1W2YX6eF9wCNBCBGUIGd7qM4znhjiuw+A6+FV8O&#10;T/2O8jaudv8AaH2gASD02gf8s+uPfr2r1mSNJonilRXjdSrIwyGB6gjuK+ZPhrGmlftAS2GlSE6e&#10;Li8g+VshoVVyoJ7jKpz7CgR9O0UV5n8V/ihF4MsW0zTXWTXbhMpwCLZT/G3qfQfieOCDMv40fEqD&#10;RtNufC+mOJNUu4/LuSORBEw5H+8wPA7A59K0Pgl4Hu/Cnhu4vtSjaK/1Mo5hYYaKNc7QfRjuJI+g&#10;6g1zfwi+GE8tynjHxSkkt1I/n2kM5JYsTnznz1OeRn6+le6UAFI7rGjO7BVUZLE4AHrS189/FH4j&#10;XnizVB4L8IeZPHJIYbiWA83Td0U/3Bg5bof90ZIBm/ErxhdfFDxLZeFfDELXNnFNlGUf6+XBBf2R&#10;QTgnsST2x774T8Px+FvCunaJE/mC0i2s/Tc5JZiPYsSa5z4ZfDi08CaT5koSbWblB9quByFHXy09&#10;FHH1Iz6Ad5QAUUUUAFYHi/xdpngvQpNU1Jzj7sMKn55n7Kv9T2FWfEviTTfCmhz6vqk3l28QwFHL&#10;SMeiKO5P+JOACa+eNN07xB8cvGr39+ZLbRLZ9rFT8sEfXy04wXIxk49zxgUAW/hromrfEX4lSeNt&#10;VjKWdvcidnAwrSqB5caZ7Lhc+wHc19JVU0vS7LRdMt9N063S3tLdNkcadAP6knJJPJJzVugDA8c/&#10;8k+8Sf8AYKuv/RTV5b+zd/yCdf8A+u8P/oLV6l45/wCSfeJP+wVdf+imry39m7/kE6//ANd4f/QW&#10;oA9xryH47eOZdC0WLw9YPsvNSjYzuDykHQge7HI+gPqK9er5m+PsUlv8SbC6uFMls9lEUHbCu+5f&#10;6/8AAqAH+DfgLfa/o8Wp6xqJ01J1DwwLDvkKnozZIC54OOevOKg8S+BfFPwfni1/Q9Yknsd6pJNG&#10;mwqT0WWPJBU9M8jPoSK+lrK9ttRsYL2zmWa2nQSRSL0ZSMg1xvxf1CzsPhjrC3bJm4jEEKMeXkLD&#10;GPcYLf8AAaBGj4A8Yw+OPCkGqoixXAYw3US9ElAGcexBBHsa6ivF/wBnK0nj8L6vdPkQTXipGD6q&#10;g3H/AMeH5e1db8VPHieB/DLNbsDq14GjtE67TjmQj0XI+pI96BnnXxo8X3XiPXbfwHoG6Y+cq3Qj&#10;b/WzZ+WP6L1Pv6ba9c8C+ELXwV4XttKg2vN/rLmYf8tZSOT9Ow9gK84+BfgSS2t38Y6sjNe3Yb7G&#10;JOWVD96Q55y3IB9M9d1e10AcP8YJGj+FOvMpwTHGv4GVAf0Nct+znDGvgjU5wP3r6kyN9BHGR/6E&#10;a9F8Z6M/iDwZrGlRjM1xausQzjMgGU/8eArxX9nfxDDZ6nqnh25fy5brbPbq3GWQEOv1xg/8BNAH&#10;0NXzN8e0W3+KGnywjEj2MMjEc/MJJAP0UV9M18u6vcJ8Rvj9BHZEzWIu44gyngwxcyMD6Ha5H1FA&#10;H0tqzWC6PenVDGNP8hxc+b93y9p3Z9sZr5F0a/1XS/Gt23w5k1OZCzCFRBvd4v8AbQAggepHoeD0&#10;93+Plzc2/wANHSAkJPeRRz4/ufM3/oSrTfgJp+nW/wAOo7y1CNeXU8n2twPmDKxCqT6Bdpx/tH1o&#10;A8W8fa98Q9Qt4LfxdFfW1nvzHG9t5MTsB7ABiPcnHtXv/wAIj4dHgC1j8OSSSQqx+0mZQspnwNxc&#10;DgHpjk8Y5NdP4k07TtV8OahZ6sE+wSQP5zMPuKBnf7FcZB9q8G/ZwublfEms2qk/ZXtFkcdt6uAv&#10;6M1Aj6Nrl/iBP4ktvCNxL4UR21YOmwJGrnbn5sBsg8VH4p+I/hzwbqENjrM88U00QmTZAzgrkjqO&#10;+Qa6e1uYby0hureQSQTIskbr0ZSMgj6g0DPknTp4r34jRP8AFCTUwdyiQToVwc/KHBwVj6/dH+Nf&#10;XEJiMEZg2eVtGzZjbtxxjHbFeNftGWFg3hnS9RcIuoR3fkxnjc0ZRiw9wCq/TPvXY/CGe4uPhVoL&#10;3LM0gikQFuuxZXVB9NoWgR29FFFAwrxbxFj4hfHDTtAXEmk+H1M92OCrSAgsD68+WhHb5q9Q8V6/&#10;D4X8LajrM2CLWEsino7nhF/FiB+NcT8EdAmsvCtx4gv9z6jrkxuZHf7xjydufqSzZ7hhQB6fRRRQ&#10;AUUVx2s/FDwt4f8AETaHqV3NBeKyBswMUG8Ag7umMHn8aAKvxTu/GNnoVq/g1JmujMRceTCkjCPa&#10;egYHvjoM14f8OJNHuPiV5vjuW9Oq+cDD9sGE88dPNLcgjjA6Zxnjivquvnj9o6wsYdW0S+iCLf3E&#10;UqThcZZEK7CR/wACYZ74x2oEfQ9FY/hOe4uvBuh3F2zNcy6fbvKzdS5jUkn3zmtigZ82+Ef+TnL3&#10;/r/vv/QZK+kq+bfCP/Jzl7/1/wB9/wCgyV9JUCQVieMv+RH8Qf8AYNuP/RbVt1ieMv8AkR/EH/YN&#10;uP8A0W1AzyP9mv8A49/En+/bfykr3evCP2a/+PfxJ/v238pK93oAKKKKAOZ8faLqPiTwjc6JpjRx&#10;S3rJFJNI2Fij3BmbA5OQu3A/venNefJ+zjoIsNj63qRvMf60Kgjz/uYz/wCPV6tca9pNrq9tpM+o&#10;W6ajcgmG2LjewAznHboevXFaNAHy0G8S/AvxtHFJM1zpdwdxVciK7izgnB+7IPzB9Qefp+zu4b+y&#10;gvLZxJBPGssbj+JWGQfyNeDftIalZyTaHpiOr3kIlmkUHmNG2gZ+u0/981694Dtp7TwB4fgud3nJ&#10;YQhg2cr8gwvPoMD8KAOhrxz4yah8QbS/WPw0L9dFayBuJLOEMyybn3fMBvX5QvQgV2WifFDwvr/i&#10;AaHZXc39oEuojlgZMlQSwye+AfyrsaAPn79n0eFvttyzySHxOVbYJwAvld/K9W/vZ5x04zXtPinx&#10;BB4W8MahrdyheO0j3BAcb2JCque2WIGfevnfxVbx6N+0TANECrI2o20nlp0Ej7C6/Q7jn/eNer/H&#10;W2uLj4X3bw5KwXEMkoB/g3bf5stAjxPwx4P8QfF7xLf6pc3QhhaTddXrpuCseiIueSBjjIAAHPTP&#10;Y6z+zzfafYNeaDrrXN7CN6wyReUXI/uuGOD6A/mK6z9n6/s5/AMtlCyC6trtzOgPzHdgqxHoQMf8&#10;BNersyopZiFUDJJOABQM8X+DPxMv9YvZPC3iKZ5b+NWNtPKP3j7fvRv6sACcnng5r2G+e5j0+5ez&#10;iWW6WJjDGxwGfB2gntk4r5p8Hyprf7Rj32lvm1a/urgSpnDR7Xy30bP/AI9X0dq+u6VoFslxq2oW&#10;9nE7hEaZwu5icYHr/Qc9KAPItK/Z005rQvrut3kt843N9j2oisevLKS314rivF3gPX/hFqFt4g0P&#10;VJJbPzAguFG1o267JF6Mpx9DjBA4z9RAggEcg15v8ctUs7L4ZXtpcOvn30kcVvHkZZldXJx6AKef&#10;cetAHTeBvFUXjLwlZ6zGqxyyApPEp4jlXhh9O49iK6KvKf2e7aaD4czySoypPqMskRP8S7EXI/4E&#10;rD8K9WoA+b/2jv8Aka9I/wCvE/8AobV9IV83/tHf8jXpH/Xif/Q2r6QoAKKKzPEHiDTvDGi3Grap&#10;N5VtAOcDLOeyqO5P+eKAK/irxTpvg/QpdV1SQrEnyxxr9+VyOEUepwfpgmvBPAOkat8T/ie/jDUo&#10;vLsLW5WeRgPkLpjy4lz1xhc+w55IzXt4PEHx18cGecyWuiWrYOD8ltET91ezSNjr/QAV9IaPo9jo&#10;Gk2+l6bAsFpbrtjQfmST3JOST3JoEeUftGyuvhDSoQfke/3EY7iNgP8A0I11/wAIkWP4V6CqdDE7&#10;fiZGJ/U1mfHPRptW+Gs8kALNp9wl2VA5KgMjfkHJ+gNUPgF4jg1LwR/YrSKLvTJGHl92idiwb35L&#10;D2wPWgZ6xXzJpBNt+05IYOCdVuAcDP3lfd/M19JajqFrpOm3OoXsoitbaNpJXPZQMmvnH4Ow3Pij&#10;4w3viR0KpCZ7yQ44DS7lC/k7H/gJoA+l6KKKACiiigAooooAwPD3/Ib8V/8AYVT/ANI7at+sDw9/&#10;yG/Ff/YVT/0jtq36ACiiigAooooAr31/Z6ZaPd393BaWyY3zTyCNFycDLE4HJAosb+z1O0S7sLuC&#10;7tnzsmgkEiNg4OGBweQRUOtaTba7ol7pV4ube7haJ+ORkdR7jqPcV4x8FdVufDPijWfAGrNtmSV5&#10;Lb0LqPnA9mUBx7KfWgD2+5u7ezjSS5lWJHkSJSx6u7BVH1JIH41NXz/+0J4scX+m+HLOYq1sRe3B&#10;Q8h+RGPYgZb/AIEter+F/GdprPw9t/E9zIscaWzSXeP+WboD5nH1BIHoR60AbNxr2j2mpR6bc6tY&#10;Q38pUR2slyiyuWOBhCcnPbih9e0ePVRpT6tYLqJIAtGuUExJGR8mc9OenSvFfhJYXPjf4gav4+1S&#10;MlIpClsrcgSMMAD12R4H/Agav/Hfw9cWraZ440vMd3p8iRzuo5UBsxv+DcH/AHl9KAPa6hhu7e4m&#10;uIYpVeS2cRzKDyjFQwB/4Cyn8awdM8aadf8AgFPFrMEtBameZQeUZQdyc9SGBUevHrXh/wAH/Htw&#10;3xNv11KQBPEMjM3OAswJZMe2Cyge49KAPpC4uIbS3kuLiaOGCJS8kkjBVRRySSeAB61Qi8R6HPps&#10;2pRa1p0lhC22W6S6QxRtxwzg4B5HU9xXl/x68SzQ6VY+E9P3Pe6q4aWNOWMYbCrj/af/ANAI713H&#10;hzwRY6R8PIvC1xGrxS2zR3hXGXdx87A49TwewA9KAOisNRsdUtVutPvLe8t2JAlt5VkQkdRlSRT7&#10;q7t7KETXMqxRl0j3McDczBVH4swH414b8HtRufBvjjWfh/qrkFpS9sTwGkUZyB6PHhh/uj1pP2h/&#10;FRT+zvDNrLhwReXO08jGRGP/AEI4/wB00Ae81n3WvaPY6hDYXmq2NvezbfKt5rhEkfJwNqk5OTwM&#10;d6wvBHjG38QfD618QXcyRmGBvtzE8RvGPnJx0yBux6EV5f8AC+0n+IPxP1XxzqMR+zWr4tUbkK5G&#10;EX0OxOfqVNAHvtFFeK/HrxtfaXFaeF9LlkhmvovNuZIyQxiJKqgI/vENn2AHQmgDvtU+JvgvR7pr&#10;a98Q2izKcMsW6XafQ7AcH2NbGi+JNF8RwGbR9Ttr1FxuEUgLJ/vL1X8RXkHhj9nixbSo5vEt/di+&#10;kUMYLNlVYc/wlirbj7jA69etdR4G+FUXw/8AFV7qttqn2jTprNots6hZIzvVskjgjCnnj6UAeh3t&#10;/Z6baPd311Da26fflnkCKv1J4rlIviz4EmuhbL4jtRITjLq6p/32VC/rXh19ea78b/iCbC1na30u&#10;Es0SP9y3hBwZCo6ucj8SBkAcegyfs5+HDp3lxatqa3u3idijJu9dm0HHtu/GgD1+CeG5gSe3lSWG&#10;RQySRsGVh6gjqK8m/aK/5J9Yf9hWP/0VLXE+A9b1z4X/ABGHg7WZd2n3M6xMu7KKz/clQnoDkZ9s&#10;5GRx237RX/JPrD/sKx/+ipaAOn+FcUc/wn0OKVFeN7ZldWGQwLsCCK57wj8Ovh9pXjZr3Sdciv7+&#10;3ZmhsPtkUhtyOGO0fMducDPTvk810nwm/wCSW6B/1wb/ANDavIPhL/yXPVv+3v8A9GUCPoDUfEWi&#10;aRcJb6lrOn2U7ruSO5ukjZlzjIDEEjII/CqXiDxt4b8LSRxa1q8FrLIMrEcu+PXaoJA98V4T+0Sx&#10;Xx3pbL1GnIR/39krudM+COm6rp51DxdeX95rt6PNuZVm2iJyPuqMdunORxwAOKBnpeja9pXiGyF5&#10;pF/BeQZwWibO0+hHUH2NaJIAJPAFfM3wviu/CXxzl8Nw3bSWzSXFrNxgSqiO6sR2OVH0yR3ro/jp&#10;4x1GTU7TwVozyB7hVa5EJIeVnOEi+h6kd9w96APR9Q+KXgjTLpra58RWnmqcEQhpQD9UBFb2j69p&#10;PiC1NzpGo217EMBjDIG2k9mHUH2NeR6F+zrpS6Yja/qd4984y62bKkcfsCyktj14+ldH4I+HcXwx&#10;vtb1M6oLnTJLYPmRNskQTcxzjgjHfj6UAd/qOqWGkWbXepXkFpbKcGWeQIufTJ7+1cxbfFfwLd3Q&#10;tovEdqJCcAyq8a/99MoX9a8Kgj8QfHPx1KHuWtdOtwXAbLJaRE4AC8Zc/hnB7Dj0K8/Z08PvpzJZ&#10;atqUV6F+WWYo6FvdQoOPx/OgD2OORJY1kjdXjcBlZTkEHoQa8K/aU/49/Df+/c/yjrM+F3iTWvA3&#10;jxvAmusTayzGFEZsiGUjKMh/uvkcf7QPHOdP9pT/AI9/Df8Av3P8o6BHrng3/kR/D/8A2Dbf/wBF&#10;rW3WJ4N/5Efw/wD9g23/APRa1t0DEd1jRndgqqMlicAD1rj7z4reBrG5NvN4jtTIDg+UHlX/AL6U&#10;EfrXl/xr8U6trXiy38B6M0gUmNZ40baZ5ZMFVJ/ugFT6ZOT0FbOk/s6aImmoNX1W+lviMu1qypGp&#10;9AGUk/U9fQUAetaVrOm65aC60u/t7yDON8EgcA+hx0Psadqeradotm13qd9b2duvBknkCAn0Gep9&#10;hzXCeB/A8fwqs/Ed7PqP2vTniS4DeXtkRYlcsCM4PB4OefavH9OsfEPxy8bXE1zdtbWFv8zEgulr&#10;GT8qKvALHHtnBPbFAHu1p8VvA17dC2h8R2okJwDKHjX/AL6YAfrXYI6yIrowZWGQwOQR6141qP7O&#10;mgPpzrpuq6jFehfkkuGR4yfdQoOPoePeuf8AhL4p1nwl41fwDrzHyGkaKJZGz5EoGRtP9x+w9SCM&#10;ZOQD3S/8Q6JpV2lpqOsafZ3MihkhuLlI3YEkAhWIJBII/CszXPiB4U8N3v2LVtbt7e64zEAzsuem&#10;4KDt/HFeHftBGUfEnSzBnzhpsWzAyd3nS4/Wu3X4B6Pc6FKdQv7y48QToZJL1psr55Gc4xyu7rnk&#10;+ooA9Qs9a0vUNJGq2uoW0un7S5uVkGwAdST2x3z0rE0/4leDdU1VdMs9ftZLt22Ip3KHb0ViApJ7&#10;YPPavnX4W6NqXjO9n8JnUri20FiL6+jibBfZhQBx1JZfb5QcHaK6D4wfDDRfBmiWGr6K9xGHuRbS&#10;xSyb8kqzBgeo+4c/UdKBH0pRXMfDrU7nWPh5od9eSGS4ktgHdjkuVJXJPqcZNdPQMKKKKACiiigA&#10;ooooAKKKKACiiigAooooAKKKKACiiigAooooAKKKKACiiigAooooAKKKKACiiigAooooAKKKKACi&#10;iigAooooAKKKKAMDwd/yBLn/ALCuo/8ApZNW/WB4O/5Alz/2FdR/9LJq36ACiiigAooooAK+O/AW&#10;t+J9C8RahP4V0z7feyQNHIgt3mKJvU7gFI7gDJ45r7Er5s/Z7/5KDq//AF4P/wCjY6BHJajrGoah&#10;41tLv4m2+rPBHjdbCHyG2dQFUhQFPfGCfXPNfVvh/V9J1zRbe90SeKWwZdsflDaExxt2/wAOPSsj&#10;4j2OlX3gDWRq6RGCK1eVHfGY5Ap2FT2bdgD1zjvXlv7NlzdH/hILXLGzXyZACeFkO8cfUDn/AHRQ&#10;MvfG34lX2j3SeF9BuHgunQPd3ERIdA33Y1PYkYJI5wRjvXKaL8AfE+p2Kahf6jb6fcSjzFhlDPKC&#10;efnI+6fxJ9eeKg8WyRaZ+0cLnVmX7Muo2srO5+VU2pgnPZePyr6gBBAI5BoEfKHxCu/G2g2Vh4a8&#10;S3MkptnaW0v45mPnxkAEFuC2CP4uRnnjFfSPgh2fwD4cd2LM2l2xJJySfKWvMP2j7uwHh/R7Ntp1&#10;E3TSx/3liCEN9AWKf98+1eneBv8Akn3hr/sFWv8A6KWgZ80aVrfiaH4jaxaaA9xPqd7NcWtuPMJE&#10;ZaTJfngYUE56Dr2r1P4c/B/VvC/jBPEOt6la3cqQybRE7s3mtxklgMjaX/EiuO+Eyq3x01UlQSpv&#10;CCR0O/H9TX0pQJHzT8aNYutK+LdrcRTTeXBDby+UshUNhicfjitK2+EXjHxlrFr4j8VX9vEbiZJZ&#10;rSRm8xItwJQDBCfL0XPHfnNZ/wAXFV/jjpSsoZSLQEEZBHmGvpSgDxv9om5ntvDGkGCaSIm9IJRi&#10;ufkPpXbeAb6O2+FmjX17Ptii09ZZpXJOFVckn8BXC/tH/wDIraP/ANfp/wDQDWmIbm4/ZrEdpnzf&#10;7GBwOpUDLD/vkGgDzXWPEvi34y+KJdH0Iy2+lKSVg3lEWMH78xHUnjjnHQA9TcvPgD4p0i0GoaVq&#10;9tPewjeIoS8T5H9xvX64rd/ZuurIWeu2gZRfmSOUgn5miAIGB6Ak/wDfQ9a92oA8Z+D3xOv9Zvn8&#10;K+Iy7anCreRPIMPJs+9G4/vgAnPcA55HPs1fM9vJDq37TYm0PHkfb9zNGeDsj/fNkdiQ/wBc+9fT&#10;FAwr5q/aIfZ490p8Z26chx/21kr6Vr5s/aE/5KDpH/Xgn/o2SgDWm/aF1XVCtloHhTN/KcRhpmnJ&#10;PsiqCT+NW/hv8NdfvfFp8beMwyXXmGaK3lx5jyHo7AcIF7L1yBwAOcr4y+Drnwr4ht/HPh/dCjzq&#10;9wUH+puM5D4/ut37Z/3gK9h8CeMLXxv4Xt9Vg2pOP3d1AD/qpR1H0PBHsR3zQI5H4yfEi58IWdvp&#10;GjsF1a9Qv5uMmCLONwH94kED0wfauG0r4DeIvEVr/aniHXfsl7cL5nlzRtcS88/vCWGD+f58Vm/G&#10;6ykf4uQJd3Itra5gt9lwwJESZKlsD0IY4FdEPgF4hIBHjIEH/Yk/+KoAwre/8X/A7xLb2eozNe6H&#10;cHOxGLRSpxuMefuOMjI+mcjBr2X4i+LJtE+Gd3rujSh5Jo4vs04GQokIAfn2OR74ry+5/Z/1SWSK&#10;C68YW7yPkxRyoxLY64BbnHtXr+l+EIY/h/beFNaddQhS2FvK2CoZQflx3GMDH0FAHgXhj4R6n458&#10;LnxNB4kgfUZpHPkyhnbcGI/eSZyrHGeh4IOea9d0/wAIeLp/hPd+H9W1tJtYuUxFLIx/0cZB2NIM&#10;l+h5x3xyAK8+1v4SeKvAks+t+C9anlghBkeJX8uYIOcEfdkAx07/AN016N8JfH0/jrw7O1+iLqVi&#10;6xzsgwsgYZV8dicEEe2e+AAfOmqeDtX074iQ+Fri/hk1OSeGJblZHKBpApU7iN3G4dq+kfhd4N1j&#10;wXo97aaxfw3ks9wJEaKR3CrtAx8wHpXk/i//AJOcsv8Ar/sf/QY6+k6APj/wFqPi2/v7zRPDs873&#10;2pQiJp3lbFvEGBZ8/wAPYZ684HJFe1fC34UX/gfXb3VdTvrW6mmt/Jj8nccEsGYksB/dXn3NcJ+z&#10;io/4SzV2wMixAB/7aLX0jQB8+/ELxv4i8Z+NH8EeEZJYoY5GgmeJ9jTOud5Zh0jXkY74J5yBULfs&#10;46slgJ4vEdqdRHPlGBhHn2kzn8dtcJ4U8I3nibxzfaGdWGl6ihl+Z1YmR1b5k4IOep/4Ca9G/wCF&#10;A+If+hxH/fEn/wAVQBP8LPH2uaT4pbwJ4uaVplcxW8s7ZeOQchC38SsPunJ7AZBGN39oWea38A2D&#10;wSyRMdUjBKMVOPKl9K57R/gXqVn4ltNSHiu1nudPuoppB5RZ1KkMAcscZGOvrW7+0V/yT6w/7Csf&#10;/oqWgDi/DOgeNfif4W0+wOpHS/DdknkmRyzNdPklm25G/B45IAxxzms3xV8J/E3w6hGv6RqrXMFu&#10;cvcWoaGaEf3ioJ+XscE+/Fe6fC29sb34aaE1hsCRWqwyqv8ADKvD59CWyfxz3rW8W3dnY+D9YuL8&#10;oLVbOUSBzgMCpG36kkADuTQBzHwl8eyeOfDUhvtv9q2LLHclVwJAQdr4HAzgggd1PQECuI+LXxO1&#10;VtdPg7wo8qXAdYrie3/1rynpFGRyMZGSOc8cYOc39m63nbWtduQD9nS3jjbnq5YkforVk+D5I9N/&#10;aLn/ALYZVlOo3aLI/AMr7wp/4Fnj/eFAFy2/Z58S3ll9qvdXsoL2QbjC5aQgnszjv9M0eF/Gvif4&#10;WeK08N+LGll0wlVIkcuIkJwJYm7p1yPrwCK+k6+ev2kLuyk1LQbSMo19FHK8uB8wRiuwH8VbA+vr&#10;QB9CgggEcg0VleHklsfCmkRX7eXPFZwRy+YcYfYoIOe+eK1aBhVTVf8AkD33/XvJ/wCgmrdVNV/5&#10;A99/17yf+gmgD5J+HWveLdDn1I+EtKN9PPGizFbZ5jEASQQFOBnnqDT01l7nx/DqPxOt9VmCY3QN&#10;D5ZGD8oKEDCdcgYz+ee2/Zt/5DGvf9e8X/oTV6f8XbHSLv4b6tLqqxg28JktZCBuWb+AKfc4B9ia&#10;BHW6VqljrOmQahplzHcWc67o5I+hH9COhB5HSvBfiP8AEbXfFPipvBvg9pliEpt3e2bElzIOGG7t&#10;GMH2IBJOK2f2b7q6k0LW7aQsbSK4jeLPQMynfj/vla474FSQaf8AFG6tdUxHfPbTQRCQYPnB1LL7&#10;HCv+ooAuJ+zr4jayE7azp63p+byvnIB/38dfwq58PPiF4g8I+LF8GeMTM0TSrbo9y+57ZzwvzfxR&#10;nI74AIIOOD9DV80fHuSHUPiRp1np2JNQS1jhkEfLeYzsUXjvhgf+BCgD234h+ME8EeELjVgiyXJY&#10;Q2sb52tK2cZx2ABJ+mK+d/Dvgnxf8Wr641e7vj5Afa97eMSpPdI1HpnoMAV6R+0fbzv4Z0a4XP2e&#10;O8ZJOf4mTK/+gtXZfCC7s7r4XaKLMpiGNopVU5KyBiWz6Ek7vowoA8uvfCfjj4U6HqEttfrqmgXF&#10;vJDdQxMymAupUSBT93BIOVPbnHWtb9nG6uLm28R+fPLLte3273LY4k9a9b8WXVnZeENYn1BlFotn&#10;KJAxwGBUjb9TnA9zXj/7Nf8Ax7eJP9+2/lJQBP8AF74n6na6wPCHhZ5EvCVS5uIMmUu2NsUeOh5G&#10;SOcnAxg1zln+z34m1CzN3qGq2dveSDd5MhaRs/7bDv8ATNVdHkg0z9pa4fWMRodVudhlHAL7/KP4&#10;7kwfcGvp6gD5o8P+L/FPwj8Vp4f8TtLcaSSAUZy6rGTxLCx7dfl+owD09A+L/gvV/FltbarpOp28&#10;NpY2kskqtK481cBvl2gg8DvXMftJXVmz6BaBka+QTSMB95YztAz7Eg4/3TXqNtDNb/CCGC5Vlnj0&#10;FUkVuoYW+CD75oA+avh94D1zxv8A2j/Y2pQWf2PyvN82V0379+MbQc42nr619B+OvFz/AA5+HtqS&#10;yTas0KWlvk5BkCYZznqBgn3OB3rgv2af+Zo/7dP/AGtUn7SkUhtvDcwB8pXuVY9txEZH/oLUAcX4&#10;b+Hfi/4pvLr19qGy3kYgXl6zMZCDyI1H8I6dgOg6cbWueHvHPws8M6hbm+XUvDt7C1u5idh9lduF&#10;cA8pzxkZB6HBxXtXw5u7K8+HWgPYFPJSyjjYKMbXVQHB99wOfXrS/Ea6srT4da+9+UEL2Usahxnd&#10;IykIB77iMenWgDgv2drme58MauZ5pJSL0AF2LY+QeteyV4v+zh/yK2sf9fo/9AFN+IHhP4m6p4zv&#10;bvw5ql7BpbrH5UcWqNCoIRQ3yBhj5gaBntVfNv7R08reLtJtyT5SWG9R/tNIwP6KtbXhPwb8V7Lx&#10;XpdzrGr38mnRXCtcJJqzSKyDqCu45+laH7QnhebUdDsfEFrFvbTy0dzjr5TEYb6Kw/8AH/agD17T&#10;LSDT9Ks7K2INvbwJFER0KqoA/QVarzf4Q+PrPxT4YtdNnmRNYsIlilhY4MqKMLIvrwBn0P1FekUA&#10;FcT8TvHsfgPw4LiNFl1K6Jjs4m+7kfedvZcj6kgd8jtXdY0Z3YKijLMTgAepr55/aRhuRq+hTtk2&#10;rQSonoHDAt+hX8qAMPQ/h340+KgPiDVdT8u3lJ8ue8LMXGf+WaDgLn6D0pdU8L+OfgzcxavYagJt&#10;PLgPJAWMR9FljPr2PPXgg4r6J8JXVle+D9Hn05lNobOIRBTkKAoG36jGD7isn4pXdhZ/DTXTqG0x&#10;y2rRRKx+9K3EePUhsH8M9qBF3wP4ttvGvhe31i3TynYmOeHOfKkHVc9+oI9iK8O+Ev8AyXTVv+3v&#10;/wBGV1f7OMFynhfWJ3z9mkvFWIE8bgg3H9V/KuU+Ev8AyXTVv+3v/wBGUAejfF/4lP4J0+HT9LKn&#10;WbxSyMy5EEecb8HqSQQB04JPTB8v0T4OeLvG9suu6zqgtjdDejXhaWZ1PQkdhjpz+FHxtQ23xdtb&#10;jUVL2LQ27gdQYgxDD8w3519NQTxXMEc8EiyQyqHR0OVZSMgg9wRQB8wSR+OPgfrNs7zi50mZvuI7&#10;Nbzeq4I+R8d8Z+ozXtHijX7fX/gzqet6bI6xXOnPIhBwyHoVOO4IIP0rL+PV3YQfDSe3utpubi4i&#10;FopPIcMCzAf7m4Z/2h61zPhWC5h/Zk1Zp87JYrl4QT0TOP8A0IMfxoA4v4c6P4p8e6Zf+HrbWHst&#10;GWUT31wxLs5IwsYGRkfKTjIHc9hVXxJoGr/Bjxpp9xYambgOgmjlVTGJFBw0brk8fj0I79PSf2cA&#10;P+EY1k4GTeqM/wDABWB+0l/yGNB/695f/QloAuv8MfE3xQsR4o17XlsprtPNsbDyTIkMRGUB+Ybc&#10;jHQE85OTkVW+A3iHVLLxPf8AhC9leS1jjkeONjuEMqMAwU9lOTx6gepr3jSFC6LYKoAUW8YAA6fK&#10;K+ePhL/yXTVv+3v/ANGUAa/7S3/Mr/8Ab3/7Rqrp3gXxj8U9Msr3VtV/sjQ44UjsbYoXJRVAD+Xl&#10;Qd2M7icnsMYq1+0t/wAyv/29/wDtGva9Av7DU/D+n3mmFPsMsCNCEOQq4+79R0I7EYoGfM/iLwR4&#10;u+EN7Drem6kZLXeF+12wKgHPCyocjB9DkV9A/D/xhF448JwassYiuAxhuYlzhJVxnGexBBHscVnf&#10;F+9s7P4X6yLxkxPGsMKMeXkLArj1Ixu+imuP/Zwt508M6zcOD9nku1SPn+JU+b/0JaBHOfbLr/hp&#10;3yPtM3k/bseX5h248rpivaPHXi2HwV4TutYkQSSriO3iPSSVvug+3Un2BrxD/m6P/t//APaVdl+0&#10;XDM/gjTpUP7mPUF8xc9zG+D/ADH40AeYaH4T8ZfGHUbjVbq+zbxvta6umPlqeuyNR6ZzgYA7nmun&#10;ufB3jr4T6VeX1hqMep6I8LpeW8bMPLVhgybD0IyDuU545GM16T8FrqzuPhbpSWjJugMkc6jqsm9i&#10;c+5BB+hFdhrt3YWOgahc6pt+wR27mcN0ZMHI/Hpj3oA8Y/Zwuri5/wCEm8+eWXb9l2+Y5bH+u6Zr&#10;3evA/wBmn/maP+3T/wBrV75QMKKKKACiiigAooooAKKKKACiiigAooooAKKKKACiiigAooooAKKK&#10;KACiiigDC8W+E9P8Z6J/ZWpvcJb+asuYHCtkZxyQfX0q9omkW+g6JZ6TaNI1vaRCKMyEFiB6kAc1&#10;fooAK85+KvwyHjuzhu7KcQataIVi8xj5cqZztP8AdOc4IHsfb0aigD5c0+X4x+CojpVlZax9nj4W&#10;NLMXcaj/AGG2sAPYHFWdP+HHxA+Iusx33iqW6tbYHDzXvyuq55WOLjb+QFfTVFAFHRtHstA0e10r&#10;TovKtLZAka9/Uk+pJySfUmvDfHnh/wAU/EH4t2+iXdnPZaRbg+TMRuj8kY3ygjgs3Ax1Hyg4wTX0&#10;BRQBV03TbTSNMttOsYVhtbaMRxIvYD+Z9+9WqKKACiiigBCAylWAIIwQe9fPHiT4VeKvBfidvEHg&#10;QyS24YyRxwsDLAD1Qof9Yvp1OOo4yfoiigD51v8Axh8ZNfsxpUfh27sWkHlvPBp8kLMDxy7nav1G&#10;K7v4TfC5vBMMup6q0cms3KbNqHK26dSoPdiQMn2wO5Pp9FAGH4rvddstDlbw5pX9o6m/yRKZY40j&#10;P99t7DIHoOvt1r5rufhP8Tb3UpNRutHea8kk815ZL23Ys2c5OXr6wooA+b/+Ef8Ajt/z21L/AMGc&#10;H/xyvS/hTYeObGLVR41e5ZnaL7L59yk3A3b8bWOP4etei0UAeb/FRPHOraedE8KaRIbadf8ASr0X&#10;UUZZT/yzUM4IHqe/TpmvHNK+F3xS0O8+16Xpctpc7SolivbcMAeoB38V9V0UAfN//CP/AB2/57al&#10;/wCDOD/45XuXguHWbfwfpsPiAyHVkjIuTJIHbduOMspIPGO9b1FABTZGKRsyozlQSEXGW9hkgfma&#10;dRQB85/EDwl8UPHeuG6n8PtDYw5W0tft0BEa+p/ecse5/DoBWfpngn4zaLZLZaZDd2lspJEUOoQK&#10;uT1PD9a+nKKAPCPCmi/GK38V6ZLrUt+dMS4U3Ikv4XXZ3yock/gK93oooAyPFdlcal4P1uwtI/Mu&#10;bmwnhhTcBudo2CjJ4GSR1rgfgl4P17whp+rxa7YfZHuJY2iHnJJuABB+4xx1HWvVaKACuQ+IngK0&#10;8e6CtpJILe9t2L2lztzsY9VI7qcDP0B7Yrr6KAPl610/4u/DuSTTtMt9Re1JJUWsAu4T7qNrbc/Q&#10;H1p8Hgb4kfEvWIp/Ehu7W3Tgz30flCJT12RccnHYAepr6eooAzfD+hWPhrQrTSNOjKW1sm1dxyzH&#10;qWJ9SSSfrXhI8JeIviR8YLuXxPYXFjp1iQXikzgQgnZGjDg7iCSwOPvH0FfRFFADY40hiSKJFSNF&#10;CqijAUDoAOwp1FFABXhHxN+EGpnXH8T+DwxmeTz5rWJ9kkcvXzIzkdTzjOQemc4Hu9FAHy/caj8a&#10;PEFn/Ys9rrfkyjy3LWIt946YaXavGOuTz3zXq/wp+GC+B7SS/wBRaObWrlArlOVgTrsU9znGT7AD&#10;pk+k0UAZviDQrLxLoV3o+oIWtrpNrbThlPUMPcEAj6V8/Q+FviZ8KdWnbw9DLqWnytz9ni85JQOm&#10;6IfMre4+gJr6TooA+cdX1D4vfESL+yJdCm02zlwJkFq9rGw/2mkOSPYHn0NetfDb4f2/gHQ3g81b&#10;jUboh7udQQpI6Kv+yMn3OSfYdpRQBw/xN+HsXj7RI44pUg1O0Ja1mfO056o2OxwOeoIHuD5Po2pf&#10;F74ewf2RFoE+oWkXESNavdIgPPyvEc49iePQV9IUUAfN1t4H8f8AxS1+G+8WifT9PiOP30flFFzy&#10;scXXJ/vEfUnGK+idPsLbS9Pt7CziEVtbRrFEg/hUDAFWKKACiioLy7g0+xuLy5kEdvbxtLK5/hVR&#10;kn8hQB5F8W7ibxX4u8P/AA+sXOJ5RdXzJg7E5xn6KHbB9Vr1+2t4bS1itreNY4IUEcaL0VQMAD8K&#10;8j+DtpP4i13xB8QNQQiW+naC0DHOyMYJA9gAig/7Jr2GgAooooAK8x+LPwubxvDDqWlvHHrFsnlh&#10;ZDhZ485Ck9iCTg+5B7EenUUAfOmneKfjH4Vsv7Ifw7dX6wr5ccstjJcFAOBiSM4bHqc1J4c+GXiv&#10;x34nTxB48M0NqpBaKfCySqOkaoP9Wnr0PJxycj6HooARVVFCqoVQMAAYAFLRRQB4j4c8AeJ7D463&#10;XiS50zZpD3d3Ktx58Zyrq4U7Q27ncO1e3UUUAFZfiWzn1DwrrFlap5lxcWU0USZA3OyEAZPA5I61&#10;qUUAeS/BDwZ4g8IQ62uu2H2Q3LQmH99HJu2h8/cY4+8OtetUUUAFFFFAHhnxQ+Dmo6hrU3iTwuxk&#10;uZn82e0aTa4f+/GxP44yMHp6DlYvEXxstrb+z1ttdZQNgkfTN7Y/66FCT9c596+naKAPn7wL8GdY&#10;1PW01/xwzbd4l+yzSeZLO3UeYecL7ZyehxX0DRRQB4b8SfhFq8viNvFXg5j9rkl8+a3SQRyJL1Mk&#10;bEgcnkjOc9M5wMpvHvxnay+wf8I3dC4+79sGkyb/AK5/1f8A47X0PRQB4t8LvhPqOn63/wAJV4tb&#10;fqRZpIbd5PMYSNnMkjcgtzwMnrk817Fe2VvqNjPZXkSzW1xG0csbdGUjBFT0UAfNWufCzxp4C1x9&#10;U8HTXV1a5PlyWp/fKpP3Hj/jH0BBxkgdKp31z8ZfGUH9k3lnrAt5eHV7IWiOPRm2qCPYnFfUNFAH&#10;nfws+GUfgOxluryVLjWLpQsrp92JOuxT355J74HpzB8V/hefHMEOoadOsOrWsZRFkY+XMmc7T/dP&#10;Jwcd8HsR6XRQB8u2F18ZPB8P9lWlnrJgi+VEFkLtEA7K21gB7A4q3pfwy8efELW49R8XTXVrbA4e&#10;W8OJNuclY4/4evoB169K+l6KAKelaXZ6LpVtpthCIbS2jEcaDsB6+pPUnuauUUUAeJ/GrwD4m8W+&#10;INNutD0z7XDDamORvPjjw28nGHYHoa9soooARiVUkKWIGQB1P5188/EXwt8T/Hmtec3h94NNgJFr&#10;am+t/lH95v3mCx/Tp9foeigD5i0rwP8AGTQ7IWelwXdnbbi3lwahAoLHqTh+T0/Kui8NaJ8ZYPFG&#10;lS6vLfnTUuozdB9QhdfK3DdkByTxngV73RQAyaGO4gkhmjWSKRSjowyGUjBBHcV83+JvhZ4s8DeI&#10;jrXgr7VPahiYTandNCD/AAMvV1/A5HWvpOigD5eu7P4vfEMxaXqdtqSWu4Fhc2wtIRz95vlXdjrj&#10;k+gr3fwB4Hs/Anh5dPgYTXUp8y6uduDK/wDRR0A+p6k11VFABRRRQAUUUUAFFFFAGB4e/wCQ34r/&#10;AOwqn/pHbVv1Xt7K3tZ7uaGPbJdyiac7id7hFQHnp8qKOPT1zVigAooooAKKKKACvDPjdo9z4f8A&#10;EGj+PtJXbPDMkdwQON68oT6ggFT7ADvXudZfiTQ7fxL4cv8ARrrHlXcJj3EZ2N1VseoYA/hQB4h8&#10;MvD3/CyNf8UeK9di3Q3SyWsQPzbGkXB2k90QqB/vD0rz03/iHRbLVvhxGjO11qSI0a9WdTt2r7OR&#10;Gc/7I9a+pfBHhmPwj4Q0/RlKtJDHundejytyx+mTgewFZN18O7K6+Kdv4yfYRFbYaIjO6cfKsh+i&#10;cexVTQI2fB3hqDwl4UsNGg2kwR/vZAP9ZIeXb8STj2wO1aGsaVa65o15pd6m+2uomicdwCOo9x1H&#10;uKu0UDPj271DxBoGm6t8NSjMZtST5V6sQcbVHcOfKYfT3ruvij8Pz4P8JeGdX0olbnSQlvczxZyX&#10;Lb1k9v3hb/vpR2r1PU/h7Z6l8TNL8XMUH2WBhLFt/wBZKvEbfgC3P+wtdH4g0a38ReH77SLr/U3c&#10;LRFsZ2k9GHuDg/hQI8Q+F9pefEX4k3/jnWIl8myIEEYHyCXGEUZ/uLz65KnvX0DXN+A/CkXgzwjZ&#10;6QpVp1HmXMi9Hlb7x+g4A9gK6SgZ4h8dNCuNLv8ASfHekgpdWcyR3DqvQg5jc/jlTn1UVl/DTRz8&#10;TPGniPxZrkG60kR7eOInODIpTaDj+CPjP+0DXueu6PbeINCvtJuxmC7haJjjO3I4Ye4OCPcVleAv&#10;CieDPCFlo4ZHnQGS4kUcPK3LH6DgD2AoA+YZ73xB4Vh1/wCHsQZ/tl6kbKoO5ipwNg/6afu/qAB3&#10;r6h8DeF4vB/hCx0hApmjTfcOv8crcsfcZ4HsBWXqXw7stR+J2neL5CmLaAiSEj78ykCN/wAAT+KL&#10;712c0SzQyRMSFdSpIODgigDk7H4oeD9R8RDQ7XWI3vWfy0+RhHI/91Xxgn0557Zrx74721xpHxH0&#10;jXfK327wxsmRwXicll/Iqfxq7oPwC1rTvGlpdXOo2Z0u0uVnEsbN5siq24Dbj5ScDPPHbNe0eKvC&#10;ul+MNEl0vVIi0TfNHIvDxP2ZT2P8+lAFvRNasPEOkW+p6ZcLPazruVgeQe4I7EdCKi1Key1JL7QI&#10;76AX81pJmEOC6Kw27io5AywrwW5+BHjPSbqRdD1u2e2kON6zvA5H+0oBH5E13nws+FV/4H1S71XU&#10;9Tgubq4gMHlQKxUAsrbt7YJPy9MfjQB5t8EdatvCvjvUNJ1nFpNdJ9mDS/LsmR/uEnpnkfUAV9Nl&#10;gqlmIAAySe1eX/Ef4OWfjK5fVdNuEsdXYASF1JinxwC2OQcdxnp071523wi+J88Q0eXVQdMB2hX1&#10;Jzbgeydcf8BoEV/HGoQfEL43adaaKVmhjeGzE8fIcK5d39wNzc9wua9A/aK/5J9Yf9hWP/0VLW98&#10;Ofhbp3gOJrp5Re6vMm2S5K4WNe6oOw9T1OO3Sp/ip4Lv/HXhi20vTri2gmivVuC1wWClQjrj5Qec&#10;uKAJfhN/yS3QP+uDf+htXkHwl/5Lnq3/AG9/+jK9z8E6FceGfBumaNdyRSz2sZR3iJKk7ieMgHv6&#10;Vwvgj4Wav4Z+I194ju72xktZ/P2xxM5cb2yM5UD9aAOG/aE/5KDpH/Xgn/o2SvpKvJvih8LNX8ce&#10;J7HVNPvbGCG3tlhZbhnDEh2bIwp4w1es0DPm/wAP/wDJ0s3/AF/Xf/omSovit5vhj432HiG4haS1&#10;aS2u0A/iEe1WUH1+T9RXfaZ8LtXsfjK/jKS8sWsGuJ5RErP5uHjZQMbcdWHeu18Z+DNL8b6I2nak&#10;hV1Ja3uEHzwv6j1B7jofrggEbGm6lZaxp0F/p9zHc2k6h45YzkEf0PseRWV4hkt9c0TXvD9jdwSa&#10;lJp8sZgWQbkLoyru/u5J714bL8CvHGmTyQaTrVq1pKxBdLmSHI6ZdQPTsCa9H+FXwyvPATX91qGo&#10;w3N1eKqNHAp2IFJOdxwSTn0H40DPOv2f/EVjouvaromouLa4v/L8ky/LmSMsDGc9GO7j6EdSK+jZ&#10;JEhieWV1SNFLM7HAUDqSewryf4ifBO18VX8mr6JcxWGpyndPHKD5Mzf3uOVb1IBz6ZyTwh+EPxO1&#10;FE0u+1XOnpwon1F3hAHonJ/SgRDPfReOv2irK70YebbRXsDiXGAyQBSz/Q7Dj149a6T9pT/j38N/&#10;79z/ACjr0H4efDbTfANlIYn+16nOMT3bLg7euxR/CuefUnr0AGZ8Wvh3qfj+LSV026tIDZtKX+0s&#10;wzv2YxtU/wB00AdX4Unitvh/ok88ixwxaXA7u5wqqIlJJPYAVR8PfEnwp4o1V9M0nVBLdqCVR4nT&#10;zAOpXcBn6dcc9KtP4Za6+Ha+F7i4CSHTFsnmjyQGEYXcOmRkZxxkV5b8O/grrfhvxrb6xq17Z/Z7&#10;Is0a2zszSsVKjqBgc5/DGOc0DOa8ZzHwZ+0JHrN9Gxs3uIroNtzmJlCsQO5BDf8AfNfSdpd29/aR&#10;XdpPHPbzKHjljbKsD3BrnPHXgPS/Heki0vsw3MWTbXaLl4ievHdT3H8jzXirfAvx3YyPZ2Gs2Zsp&#10;DyyXUkakf7Sbf5ZoEe2+Kvs/iTwr4j0TTbqKe/WzeN4YnDMjsrbVb0JKkYNeOfs9+I7DTdT1TQr2&#10;RYLq9aNrcvxvZdwKf73IwPrXpHwr+HVx8P7G/F5qEd1c3zRs6xIQkezdwCeWzu9BWD8Qvgfb+JdR&#10;l1fQbqKwv5mLTwzA+TKx/iBAJU+vBB9ucgHrk00VtA888iRRRqWeR2CqoHUknoK+Z7W7Tx5+0XDq&#10;OkqWtI7yOYSYODHAqgufQNsGM/3gKmPwh+J2rBNO1LVf9AQ/L9p1F5IlA9EGf5CvY/h/8OtL8A6f&#10;Ilu5ur+f/j4vHXaWHZVHO1fbPJ6npgA8h+O//JVtE/68YP8A0fLX0hXlHxI+F2r+MvGuna1Y3ljD&#10;b21vFE6Ts4clZHckYUjow716vQM+b/2cf+Rr1f8A68R/6Gtdn+0V/wAk+sP+wrH/AOipam+FPwu1&#10;fwHrV9e6jeWM8dxbiJVt2ckHcDk7lHpW/wDFTwXf+OvDFtpenXFtBNFercFrgsFKhHXHyg85cUCJ&#10;fhN/yS3QP+uDf+htXZ1geCdCuPDPg3TNGu5IpZ7WMo7xElSdxPGQD39K36BhRRRQAUUUUAFFFFAB&#10;RRRQAUUUUAFFFFABRRRQAUUUUAFFFFABRRRQAUUUUAFFFFABRRRQAUUUUAFFFFABRRRQAUUUUAFF&#10;FFABRRRQBgeDv+QJc/8AYV1H/wBLJq36r2dlb6fA0NrH5cbSyTEbicvI7O559WZj7Z44qxQAUUUU&#10;AFFFFABXyz4c8LfFHwfrFzqGi6FNHNMjRMzrG4KFg3Qn1Ar6mooA+ebrwD8WPH0sUPinUEs7FSG2&#10;yyR7R7iOLgtyfvY+or2TwX4M03wPoS6Zp+5yzb555AN8z46n0HYDsPU5J6KigDzH4tfC9vG9vFqW&#10;ltHHrFsmwBzhZ4+SFJ7EEnB9yD6jzfRr341eH4U0O00/UWji/dxedarKsY6ACUgjA7c4FfS1FAHz&#10;P4t+FHje+sLbWL/ztX1+8lJuUjdSLeMAbVzwM5J+7wMcV7/4RtJ7DwXoVndRmK4t9Pt4pYz1V1jU&#10;EH6EGtmigDwr4b+CvEej/FzUtW1DSprewk+07J2K4bc+V6HuK91oooA8K+JHgrxHrHxc03VtP0qa&#10;4sI/s2+dSuF2vlup7CvdaKKAPLPjl4a1nxN4e0yDRrCS8liuy7rGQCq7CM8kV2HgXTrjTfAOjadq&#10;FuYriG0WOaJ8HBxyD2ro6KAPnfxd8IvEfhbxC2v+A3maAMZEhgfE1vnqoB++nOMcnHBB6nPutb+N&#10;XiO3OkSWGrRJP+7dhp4ttwPrIVAUfQgfhX0xRQB5n8KfhYngeB9R1J459auE2HZykCddqnuTxk/g&#10;PU+mUUUAFeFfGnwV4j8SeNNMvNI0qa7t4rNI3kQqArCRzjkjsRXutFAFXU9NtNY0y506/hWa1uYz&#10;HLG3cH+R7g9jXhfgzwp40+G3xCuI7TTLjUPD88gimljK4eLOVkxn7y55H+8B1zXv1FAHDfEz4dW/&#10;j/R4kjlS21S1JNtOwO056o2P4Tgc9QR9QfI7Of40eDIRpNvZ39xbRDbFi3W7VV7bWAJAx0GePQV9&#10;K0UAfPWg/Dv4geMvFFrr3i7ULvT47dwyyeYEnAHaJF4j6dSB64Ney+NNL1vVvC9zaeHtUbTtRODH&#10;KONwHVS2CVz/AHhyCB710FFAHzQ8/wAa4tPfwy9rqcsTKYTKYVclTwR5/p7ls4716z8J/AMvgTw5&#10;Kl7Ij6neuJLgIcrGAMKgPfGTk+pPUDJ76igDwrxL4K8R3vx9tNet9Kmk0tLy0ka5BXaFRUDHrnjB&#10;/KvdaKKAPDPgd4L8ReGfEWp3Gs6VNZwy2gRGkKnc28HHBPYV7nRRQB4x8TfhJqOpa2fFPhGXydT3&#10;CSWBZPKZnHSSNsgBumckeuc9eWHiL44+UNOFjqW/Gzzjp6Z/7724/H9a+kKKAPIvhT8Ndf8AD+r3&#10;PiLxHqMwvrkENapcF95PVpmyQx7gZPrmj9or/kn1h/2FY/8A0VLXrteRftFf8k+sP+wrH/6KloA4&#10;zw34X8b6F4P03xP4EvXkW+g3Xunna3zKxG5Vbg5A7fMO2QeM/UdI+LXxGuobHVrO9itlcHFxELaB&#10;D/eIwNxGT2J9K9t+E3/JLdA/64N/6G1dnQI5nwJ4Ls/A3hyPS7Z/NmZvNuZyMGWQgAnHYDAAH9c1&#10;xPxX+Eb+LLj+3dCZI9XChZoXO1bgAcEN2cDjngjHTHPrlFAz5oh8R/GzSIP7NFjq8pi+RZX037QR&#10;/wBtNpDfUk1ueAPhDrOo+IE8T+OS7SBxMltO/mSTOOhk6gKOPl68YIAGD73RQB4t+0T4g+y+HtO0&#10;KJ8SXsxnlAP/ACzToD7FiD/wCui+CWn6ra+AILrVb26nN4/mW0U0pYQwjhQoPTPJ44wRXCfEHwV4&#10;l8Z/GO2juNNuY9Gfy4I7tQGRYFG5yWGQpJ34BwTkV79BBFbW8dvBGscMSBERRgKoGAB7YoAkqtqM&#10;bzaZdxRrud4XVR6kqcVZooA+WvCvhz4q+DJrqbRdDmhkuUCSF0jfgZIxk+9dBP8ADb4oePbyL/hL&#10;9TS0tI2B2vIjBe2Vji+UtjuSPrX0LRQBieFPC2neDtAh0jTFbykJd5Hxulc9WbHfgD6ACvL/AIn/&#10;AAevdU1d/EvhNgmoM4kmtQ4jLSA/6yNuAG7kEjnnOevtdFAHzQPFHxtjtf7O+w6wSBs846XufHT/&#10;AFmzH49feus+GPwhv7DWl8UeLm36grmWG2aQSMJD/wAtJG5BbuME88k5r2uigDJ8S+HbHxV4fu9G&#10;1BSYLhcbl+8jA5Vh7ggGvnePwl8TvhjrM/8Awj8V1c20px5tnF58cyjoWjIJU/Ucc4Jr6Q1rT31X&#10;RbywivJ7OWeIolzbuUeJuzAgg8HHfnpXz1Y+O/HPwq1650/xTFd6tayN8rXVw7bsdGilbPB7jH5H&#10;NAF688O/ELxloGoan44vJbLSrCzmuorIKsbTSIhK7kXoARkluewxnIvfs1g/ZfEhwcF7fn8JKxPF&#10;Pxb1v4i2Y8MeG9Dmg+2HZNtfzJJF/u8ABV9Se3oM59e+GPgn/hBvCSWU7K+oXD+fdsvIDkABQe4U&#10;DH1ye9Ajnfiv8Jj4xcazozRxaxGm2SNztW5UdOezDoCeDwDjGa89t9f+NehW/wDZa2OryiL5FkbT&#10;/tBX6SbSGHuSa+mKKBnz/wCB/hHruueIV8S+OzIRvEv2a4cPLOwxjeOQqD+714xgCvcNet5brw7q&#10;dvAheaW0lRFH8TFCAPzrQooA8c+BHhPXfC/9v/21pstl9o+z+V5hB37fNzjBPTcPzr0Pxp4Ss/Gv&#10;hq40e8Yx7iHhmAyYpB91gO/UgjuCa6CigD5fstA+K3w0v57fRrW7mt5WyTaRC5hl/wBrbglTx3AN&#10;bl74J+I/jvRrvUfFk0qi2gd7DTECI0suPlJVcBevVvm7cCvoSigDyz4G+GtZ8M+HtTg1mwks5Zbs&#10;OiyEEsuwDPBNep0UUAFMmhjuIZIZo0kikUo6OoKspGCCD1Bp9FAHz74z+Buqabqh1fwPMxUP5i2g&#10;m8uWA9f3bkjI+pBHvWIvjn4xaIi2tzbam20bVNzpm8nH+1s+b65NfTtFAHzBJpfxe+Irra6guoxW&#10;bgbxdJ9kg256lQBv/ImvfPG3g6w8b+HZdKvSY3z5lvcKMtDIOjY7jkgjuD2OCOjooA+YrbRfix8M&#10;ria00i3u7mydiw+yQ/aoX/2guCVPA7A8VIvhP4m/FLVIP+EjF1ZWMLcveQ+QkQPUpFgFmx3x6AkV&#10;9M0UAZfh3w/YeF9CtdI02MpbW64BblnPUsx7knmvHvhv4K8R6P8AFzUtW1DSprewk+07J2K4bc+V&#10;6HuK91ooA4r4k/Dy18faKkXmLb6lbEta3BGQM9Ub/ZOB7ggH1B8YsP8AhcPw/Q6TZWOoTWiE+WkV&#10;t9riAznKEA7QeuOOvIzX05RQB82aX8OvHfxJ16LUvGct1aWSHDtcqI5No6pHFgbc+pAHfk8V7T4t&#10;0En4aanoWi2fSxMFtbx8dBgAZrqqKAPLPgb4a1nwz4e1ODWbCSzlluw6LIQSy7AM8E1jfHTwf4g8&#10;T6no8ui6ZLeJDDIshjKjaSwx1Ir2yigCtp0bw6ZaRSLtdIUVh6EKM14n8N/BXiPR/i5qWrahpU1v&#10;YSfadk7FcNufK9D3Fe60UAeOfHfwnrvij+wP7F02W9+z/aPN8sgbN3lYzkjrtP5Vgy+DPiR8P7VL&#10;jwbdzzWFxEkk9iAkjQSlRuGxgQee684HPTJ+gaKAPl3/AIQ34m/ErWoW8QJeQQRnBmvo/JjhXvsj&#10;AGScdhzxk96+jPDXh2x8K+H7TRtPUiC3XG5vvOxOWY+5JJrWooA8K/4QrxH/AMNBf2//AGVN/ZX2&#10;zzPtOV27fLxnrnrXsPiPQLLxPoF5o+oKTb3KbSR1QjlWHuCAfwrUooA+YF8G/E34ZazM/h6O5ube&#10;Q482yjEyTKOm+PkgjPccc4Nb6+F/iZ8RLKRvFs0tnpkEbSxWexInuJQp2jYORzjl+meK+gKKAPHP&#10;gR4T13wv/b/9tabLZfaPs/leYQd+3zc4wT03D869joooAKKKKACiiigAooooAKKKKACiiigAoooo&#10;AKKKKACiiigAooooAKKKKACiiigAooooAKKKKACiiigAooooAKKKKACiiigAooooAKKKKACiiigA&#10;ooooAKKKKACiiigAooooAKKKKACiiigAooooAKKKKACiiigAooooAKKKKACiiigAooooAKKKKACi&#10;iigAooooAKKKKACqWr6TZa7pVxpmowmazuFCyxiRk3DIOMqQe3rV2igClpGkWGg6Vb6ZpluLeztw&#10;ViiDE7QSSeSSTySeau0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V7uxtNQiEV7awXMYbcEmjDgHpnB78&#10;n86sUUARwQQ2sCQW8UcUSDCxxqFVR7AdKkoooAKKKKACiiigAooooAKKKKACiiigAooooAKKKKAC&#10;o57eG6haG4hjmiYYZJFDKfqDUlFAFe0sLPT0KWVpBbIxyVhjCAn8BV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Gl0EgjLKHYFgueSBjJx+I/MU6vKfjLq&#10;d5o114cv7Cd4LmJ5yjr9I+D6g+ldJ4E8f2fjCz8qTZb6pEuZrfPDD+8nqP1H5E5qoudwOyWCqLDx&#10;xEdU9/LWx2VFFFaHGFFFeN/Hr/mX/wDt5/8AaVRUnyRcjpwmH+sVlSva/wDlc9korxf4D/8AHxrv&#10;+5B/N69kn/495f8AcP8AKinPnjzBi8P9XrOle9rElFfG1fXOg/8AIvaZ/wBekX/oAqKVb2jeh1Y/&#10;Lvqii+a9/K36s0KKKK2PMCivBPjj/wAjfYf9eC/+jHrX+Av/ADMH/bt/7VrFVr1OSx6csu5cJ9Z5&#10;vlbztvc9koor45l/1z/7xoq1fZ20Jy/AfXOb3rWt0vvfzR9jUV8bUVj9a8j0v7A/6efh/wAE+yaK&#10;+ZPhf/yUfR/9+T/0W9fTZOK6KVT2ivY8nH4P6pUUOa91fawVm3XiLRLGUxXes6fbyDIKS3SIeODw&#10;TXhvxB+JV9rd/Pp2lXD2+lRMU3RthrgjqxI/h9B+J9uGsdI1LVN39n6dd3e3732eBpMfXANYyxNn&#10;aKuehQyVyhz1pcvl/mfWVlqunakM2F/a3QAzmCZX/kat18gzW+o6NeKJ4bqxuk5XerROvuM4Ir2n&#10;4V/EK61qc6FrMvm3YQvbXB+9IB1VvUgc57gHPvVPEKT5WrGeLyiVGm6tOXMkeq0V4d8df+Q3pP8A&#10;17P/AOhV5PSniOWTjYrC5N7ejGrz2v5f8E+yaK+NqKj615HR/YH/AE8/D/gn2TRXxtX0xrv/ACSO&#10;5/7BI/8ARYrWnX576bHFi8r+ruC578ztt/wTsaK+N1VnYKqlmY4AAySa1JvC/iC3jMk+hanFGOrP&#10;aSKPzIrNYpv7J1yyKMd6v4f8E+tKK+TtK8Va9oc6yWGqXUW3A8suWQgdAVPB/KvoTwD41i8ZaO0j&#10;osV/bkLcxL056MvscH6YNa068Zu3U4cbldXDR573idbRRUdxcQ2lvJcXEqRQxqWd3OAoHUk1seYl&#10;ckqG5u7azjElzcRQIf4pXCj8zXivjD4x3dzNJZeG/wDR7cfKbx1zI/8Aug8KPfr9K8wlnvtWvN80&#10;lxeXT93ZpHbv7n1rmniYp2jqe3h8kqzjzVXy/mfU6+LfDbMFXxBpRYnAAvY8k/nWrDNFcRCSGVJI&#10;z0ZGDA/iK+T38LeIY4jLJoOqLGBku1nIAB65xVaw1PUtFujJY3dxZzqcN5blDkdiO/fg1P1lr4kb&#10;vI4SX7qpr/XY+vKK8i8E/GAXc0en+JSkcjfKl6oCqT/tjoPqOPYda9dBBAIOQehrohOM1dHi4nC1&#10;cNPlqL/ghRRXlXxS+Ilzos/9haNL5d4UDXFwOsQI4VfRiOc9gRjno5zUFdiw2HniKipw3PSb7VtN&#10;0zH2/ULS0zyPPmWP+Z9jUNp4h0W/l8qz1jT7iTIGyG5Rzz04Br5RjivtVvSsUdxeXUhyQqtI7H9S&#10;alvtF1XTEV9Q0y9tFbobiBowfzArl+svex7n9h017rqa/wBeZ9d0V89/D74k3+i6lb6fqt09xpUr&#10;BCZTuaAnowPXb6j06e/0JXRTqKaujx8Zg54WfLLVPZhRRRWhyBRRTXdY0Z3YKiglmY4AHqaAHVHP&#10;cQ20fmTzRxJnG6Rgoz9TXjvjT4xSCaSw8M7Qqkq18w3bv9wHjHuevp3ryi7vtR1m8827uLi8uXOA&#10;ZGLsfYf4VzTxMU7LU9rDZLVqR5qj5V+J9SHxd4aBIPiHSQR1BvY//iq1Le5guozJbzxzIDgtG4YZ&#10;9MivlJPCfiORFdPD+qsjAFWWzkII9RxVaC51TQr1ZIJbqwul5BUtG2P8Kn6y1ujoeSU5K1OpqfXd&#10;FeU/DT4k6lr+pJomqwrPMUZku0AU4UZw46fiMfTvXq1dMJqaujxMThqmHqezqbhRXxzL/rn/AN41&#10;9YeFv+RQ0X/rwg/9FrWdKt7RtWOzH5d9UjGXNe/lb9TWooorY8wKK8H+OX/I0ad/15f+ztWp8Bf+&#10;Zg/7dv8A2rWKrfvOSx6csuthPrPN8redt7nslFFfHMv+uf8A3jRVq+ztoTl+A+uc3vWtbpfe/mj7&#10;Gor42orH615Hpf2B/wBPPw/4J9k0V8yfC/8A5KPo/wDvyf8Aot6+m66KVT2ivY8nH4P6pUUOa91f&#10;aw1HSWNZI2V0YBlZTkEHoQadXz54B+JM/hm6/s3U2ebSGchT1a3JPVfVfUfiPQ+/W1zBeW0dzbSp&#10;LBKoZJEbKsD0INFOoprQWMwVTCztLZ7MlooorQ4woor42rGrV9nbQ9HL8v8ArnN71rW6X3v5rsfZ&#10;NFcr47/5Jvq3/Xp/hXzBSq1vZu1jTA5Z9bg5c9rO21/1PsmivjaisvrXkd39gf8ATz8P+CfZNFfG&#10;1e3fAn/kGaz/ANdo/wD0E1pTxHPLlscuMyj6tRdXnvby/wCCet0V4J8cf+RvsP8ArwX/ANGPXmNK&#10;eI5ZNWLw2Te3pRqc9r+X/BPsmivjaio+teRv/YH/AE8/D/gn2TRWF4K/5EfQv+vGH/0AVznxN8ey&#10;eFLOKx04r/alypYOwBEKdN2O5JyB24Ppg9LmlHmZ4lPDTqVvYw1dzt7zUbLToxJfXlvaof4p5VQf&#10;mT7iqcHifQLmTy7fXNMlkxnbHdxsfyBr5VnuL7V74yzyT3l3KerEu7H+dT3nh/WtPh8690i/tov7&#10;81s6L+ZFc31l9Ee2sjppJTqan1xRXzN4M+IOqeFb2GN55LjSywEts5ztX1TPQj06GvpW3uIru2iu&#10;YHDwyoJI3HRlIyD+Vb06qqLQ8rG4GeEklLVPZklFFFanC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jvx4/1Og/70//ALTrx+zvLnT7yK7s5nhuIW3RyIcF&#10;TXsHx4/1Og/70/8A7Trlfh54RtvGGl6/ZyMI7mNYXtpiPuP8/B/2T0P/ANauCrFyqtL+tD67AVYU&#10;svjOe2t/nKx6j8PviLbeK7dbK8KQaxGvzJ0WYDqye/qP6dO7r5HvrHU/DWtNb3CyWl9auCCpwQRy&#10;GUjt3BFe5fDv4lxeI0TS9VdItWUYR+i3AHcejeo/Eeg2o1r+7Lc8zMcs5F7ahrH8v+AejV438ev+&#10;Zf8A+3n/ANpV7JXjfx6/5l//ALef/aVXX/hs5cp/3yHz/JkfwH/4+Nd/3IP5vXsk/wDx7y/7h/lX&#10;jfwH/wCPjXf9yD+b17JP/wAe8v8AuH+VFD+Gis2/3yXy/JHx1X1zoP8AyL2mf9ekX/oAr5Gr650H&#10;/kXtM/69Iv8A0AVhhd2eln/wQ9WaFFFFdp80eCfHH/kb7D/rwX/0Y9a/wF/5mD/t2/8AatZHxx/5&#10;G+w/68F/9GPWv8Bf+Zg/7dv/AGrXEv8AeP67H09X/kU/Jfmj2SvjmX/XP/vGvsavjmX/AFz/AO8a&#10;rFdDLIN6ny/U+sPC3/IoaL/14Qf+i1rWrw/SvjZ/ZmkWVh/wj3mfZYI4d/23G7aoGceXxnFXP+F9&#10;f9S1/wCT3/2utFXp23OGplWLc21Dr3X+Z7JWL4vuJLXwbrU8WfMSyl2kdjtPNcZ4X+L3/CSeI7PS&#10;P7D+z/aSw837Xv24Ut02DPT1r0a+tItQsLmynz5VxE0T467WBB/Q1opKcXynLOhUw1WKrK2z+R8h&#10;2kSTXkEUr7I3kVWb+6CcE19dafp9ppVhDZWUCQ28KhURBgAf1Pv3r5T8QaFeeHNZuNNvYyrxsdjY&#10;wJE7MPY16B4J+L0ulW0Wm69HJc2sY2x3MfMiDsGB+8B69frXJQmoNqR9DmuGqYqnGdF3S6d/M9i1&#10;7QNO8SaZJYalAJImHysMB4z/AHlPY/5ORVbQfB+heG0A03T445cYM7jfIf8AgR5/AYFWtH1/Sdft&#10;/P0q/hukHUIfmX/eU8j8RWlXZaLfMfNOpVhF0m2l2/4AUUUVRifMPxK/5KJrP/XVf/QFr1/4Of8A&#10;IgRf9fMv8xXkHxK/5KJrP/XVf/QFr1/4Of8AIgRf9fMv8xXFR/jP5n02Y/8AIup/9u/kd/XPeOv+&#10;RE1z/rzk/lXQ1z3jr/kRNc/685P5V1z+Fnz+H/jQ9V+Z8wad/wAhO0/67J/6EK+wK+PrBlTUbZmY&#10;KqyoSScADIr6ll8Z+GIYmkbxDpZUdQl0jH8gSTXLhWknc97PYTnKnyq+/wCh5v8AG/QrSKCw1qGF&#10;I7iSUwTMox5mQWUn1Iweff2rnPg1eyW3jtbdT8l1byI4+g3A/wDjv61b+K/jnT/En2TTNJkM1tbu&#10;ZZJ9pVXfGAFzzgZPPvxTfgppUt14tn1HafIs4GBbHG9+APy3H8KltOsuU2hGdPLJKtvZ7/ge/V4Z&#10;8YvGMl5qJ8OWUpFrbkG6Kn/WSdQv0Xj8fpXtd/drYadc3jjKwRPKR7KCf6V8h3NxLeXc1zOxeaZ2&#10;kdj1Zick/ma1xM2lyrqcOSYZVKjqy+zt6nV+AvAlz4yv3Z3aDTYCPPnA5J/uL7/yH4A/Q2i+HtK8&#10;PWgttLsordQMMwGXf3Zupqv4R0OPw94WsNORNrpEGm45Mh5Yn8f0Arbq6VJQXmcmYY6eIqNJ+6tl&#10;+oVg+I/B2i+KLZo9QtF84jCXMYCyofZu/wBDkVvUVq0mrM4YVJU5c0HZnyr4u8KXvhDWWsbr95Ew&#10;3wTgYEqevsR3Hb8jXqnwd8ZSahav4ev5S09sm+1djy0Y4K/8B4x7fSug+KuhR6z4Jupto+0WA+0x&#10;N3AH3x9NufxArwXwnqj6N4s0u/ViBFcLvx3Qnaw/FSa4mvY1NNj6eElmOCfN8S/Nf5n1hXyd4suJ&#10;LrxfrM0ud7XsvB7AOQB+AFfWNfOnxX8LXGi+KJ9SSNjYag5lWTHCyHllJ9c5I9j7GtcSm4pnBkdS&#10;Ma0ovdrQ9V+FelWNh4Gsbm2jTz7tTJPLj5mbcRgn0GMY+vqa7Ke3huoHguIklhkG145FDKw9CDXz&#10;b4I+Il/4Pc27J9r02RtzW7Ngoe7Iex9uh9ute5+HvHXh/wATKq2F8q3BHNtN8ko/A9f+Ak1VGpFx&#10;UTHMcHXp1ZVWrpu9/wCtivpHw38L6LdPcwacsszOWVrg+YI8ngKDwMdj1966scUUVsopbHnVKs6j&#10;vNtvzCiiimZhXj/xl8YSQKnhqykKmRRJeMp52n7qfj1Ptj3r2CvkrxJqT6x4l1LUHbJnuHYey5wo&#10;/AACufETcY2XU9jJsOqtdzltH8+hp+CPBl34x1cwRsYbOHDXNxjOwHoB6sccfie1fRegeF9H8NWo&#10;g0uyjiO3DykZkk/3m6n6dPQCsf4ZaLHo3gWwwmJrtPtUrdyX5X8l2iuvp0aSjG/UzzPHTr1XBP3V&#10;p6+YVU1DS7DVrY2+oWcF1Cf4JkDAe4z0PuKt0VueYm07o4TQ/hraeGvGa6xpk7CzMLobaQkmNjjG&#10;1u469efc13dFFTGKjojStXqVmpVHd7HxzL/rn/3jX1h4W/5FDRf+vCD/ANFrXyfL/rn/AN419YeF&#10;v+RQ0X/rwg/9FrXJhd2fQ59/Dh6mtRRRXafMng/xy/5GjTv+vL/2dq1PgL/zMH/bt/7VrL+OX/I0&#10;ad/15f8As7VqfAX/AJmD/t2/9q1xL/eP67H01T/kUfJf+lHslfHMv+uf/eNfY1fHMv8Arn/3jVYr&#10;oZ5BvU+X6n1h4W/5FDRf+vCD/wBFrWtXh+lfGz+zNIsrD/hHvM+ywRw7/tuN21QM48vjOKuf8L6/&#10;6lr/AMnv/tdaKvTtucNTKsW5tqHXuv8AM9korzLwv8Xv+Ek8R2ekf2H9n+0lh5v2vftwpbpsGenr&#10;XptaxnGavE4q+Gq4eXLVVn/XY+OZf9c/+8a7X4f/ABDufCVyLS6Lz6RI3zxDkxE/xJ/Ud/rXFS/6&#10;5/8AeNej/Ej4eSaOx1zSoi2mygNNGo/492PfH9wn8unpXnQ5leUeh9niXRly0K32tvl+vY93sb61&#10;1OxhvbKdJ7aZd0ciHgj/AD27VYr5l8DePb3wfe7Dun0yVszW+en+0no36Hv2I+jtK1Wy1vTYb/T5&#10;1mtpRlWXt6gjsR3Fd1KqprzPlMdgJ4WXeL2Zcr42r7Jr42rDFdD1Mg/5efL9T7Fg/wCPeL/cH8qk&#10;qOD/AI94v9wfyqSuw+de55Z8c/8AkWtN/wCvz/2Rq4j4Of8AJQIf+veX+Vdv8c/+Ra03/r8/9kau&#10;I+Dn/JQIf+veX+VcU/46+R9Lhf8AkVy9GfRVFFFdp8yeCfHH/kb7D/rwX/0Y9bPwH/1Ovf70H/tS&#10;sb44/wDI32H/AF4L/wCjHrF8B+P/APhCEv1/sz7b9rMZ/wBf5ezbu/2TnO79K4eZRrXZ9WqM62WK&#10;nTV20vzPpWivG/8AhfX/AFLX/k9/9ro/4X1/1LX/AJPf/a66Pb0+54v9k4z+T8V/meyV8z/FO4ku&#10;PiLqm/OIzHGo9AEX/En8a+itF1L+2NDsdS8ryftUCTeXu3bdwBxnAz19K8c+M/ha4h1ZfEVvGz20&#10;6rHckDPluo2qT6AjA+o9xU4hOULo3yeSpYpxno2mvmdF8FNKsYvDE+qJGjXs07RvIRlkVQMKPQc5&#10;98j0FenMqupVlDKwwQRkEV8ueD/GupeDr5pbXE1rLjzrZzhX9wex9/517t4c+JHhzxGEjjuxaXjc&#10;fZrnCMT/ALJ6N+Bz7CihUjyqPUeaYKuq0qtrxfXsLb/DTwrb6vNqQ0xJJJH3iKQ5ijPfanTGeec4&#10;7Yrq0RY0VEUKijAVRgAU6it1FLZHlVKtSpbnk2FFFFMz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x348f6nQf96f8A9p1D8B/+PjXf9yD+b1N8eP8AU6D/&#10;AL0//tOofgP/AMfGu/7kH83rj/5iP67H0a/5E/8AX8x6F4z8FWHjHTfKnxDeRA/Z7lRkofQ+qn0r&#10;5v1nRtT8Mau1nfRPBcxEMjqThhnhlbuPf+tfW1YPivwlp3i7SzaXqbJVyYLhR88Te3qPUd/yI1rU&#10;VPVbnFl2ZSw75J6w/I4z4cfE5NYEWja3KE1HhYLg8C49AfR/5/XrmfHr/mX/APt5/wDaVeZ+I/De&#10;peFNXayv4yrg7opk+7IvZlP+SKueJPGF14o0bR7a/Be70/zVacn/AFqts2k/7XynPrxXO6rcHCW5&#10;69PAQjioYmh8Lvf7nsd58B/+PjXf9yD+b17JP/x7y/7h/lXjfwH/AOPjXf8Acg/m9ezSLvjZM43A&#10;jNdND+Gjxc2/3yXy/JHxxX1zoP8AyL2mf9ekX/oAr5IkRo5GjcYZSQR6EV9W+ELxL/wdo9yhyGtI&#10;wf8AeCgH9Qawwu7PTz5fu4PzZtUUUV2nzJ4J8cf+RvsP+vBf/Rj1r/AX/mYP+3b/ANq1gfGq7S48&#10;cRQoQTbWaRv7MWZv5MK6P4DxFbbXZsfK7wIPqA5/9mFcUf459PW0ylX7L80ewV8cy/65/wDeNfY1&#10;fHMv+uf/AHjVYroZZBvU+X6nq2lfBP8AtPSLK/8A+Eh8v7VBHNs+xZ27lBxnzOcZq5/woX/qZf8A&#10;yR/+2V6d4W/5FDRf+vCD/wBFrWtWioU7bHDUzXFqbSn17L/I8y8L/CH/AIRvxHZ6v/bn2j7MWPlf&#10;ZNm7Kleu846+lem0UVrGEYK0Tir4mriJc1V3f9djH8ReF9K8U2P2XU7fft5jlTiSM+qt/TofSvEP&#10;E/wi1zRWefTQdTsxyPKXEqj3Tv8A8Bz9BX0PRUVKUZ7m+EzCthtIu67M+QLO9vdJvluLSea1uomw&#10;GRirKe4P+Fe7/Dj4lHxK40nVtiamFJjkUbVnAHPHZh144PPSpvih4KsNY0G81mKJYdSs4mmMqDHm&#10;ooyyt68A4PXivCNCvZdO1/T7yEkSQ3COMd8MOPx6Vy+9Rnboe8/Y5nh3K1pL8H/kfXNFFFd58mfM&#10;PxK/5KJrP/XVf/QFr1/4Of8AIgRf9fMv8xXkHxK/5KJrP/XVf/QFr1/4Of8AIgRf9fMv8xXFR/jP&#10;5n02Y/8AIup/9u/kd/XPeOv+RE1z/rzk/lXQ1z3jr/kRNc/685P5V1z+Fnz+H/jQ9V+Z8sxxtLKk&#10;aDLuwVR6k1NfWNzpl9NZXkLQ3MLFJI26qaXTv+Qnaf8AXZP/AEIV7n8WfBB1mw/tzT4s39on75FH&#10;M0Y/my8/UcdhXnRpuUW10Ps6+MjQrQpz2lfXz0PPfB3wxvfFlmmoLqNpBYlyjkEvKCOo24AH4nuK&#10;958OeHNP8L6Smn6dGRGDud25eRu7MfWvnn4f+M5fCGuB5CzadcYS5jHOB2cD1H6jIr6YgniubeOe&#10;CRZIpFDo6nIZSMgiurDKFrrc8LOpYhT5Zv3Ht/wTM8WKz+DtcVQSzafOAB6+W1fKVs6x3cLuMorq&#10;WHtmvsGaJLiCSGVd0cilWHqCMGvkjW9Km0PW7zTLgHzLaUpn+8Ox+hGD+NRilqmb5DNNTp9dGfXI&#10;IZQQQQRkEd6WuO+GviaLxF4StlLj7bZIsFwmeeBhW/ED88+ldjXXGSkro8CtSlSqOnLdBRRRTMzJ&#10;8UyJF4R1l5D8gsZs/wDfBr5PhRpJo0T77MAv1zXvPxk8Tx6f4fGhwuDd32DIAeUiBzn8SMfTNeV/&#10;DzRH13xtp0GzdDDILiYkcBEOefqcD8a4sQ+aaij6jKIuhhZ1p7PX7j6hqvfWFpqdlLZ3tvHPbyja&#10;8cgyD/n1qxRXafMJtO6PE/FXwWnhZ7rw3N50fX7HO2HHsrHg/Q4+pryy8sr3Sb0wXlvPa3MZB2SK&#10;UYeh/wDr19f1jeJfC+meKdNaz1CAE4PlTKPnib1U/wBOhrmqYZPWJ7eEzqpC0a2q79f+CeS+Afiv&#10;d2dzBpfiGcz2bkJHdvy8R7bj/EvueR717mDmvkDUrGTTNUu7CUgyWszwsR0JViD/ACr6d8BXsuoe&#10;BNGuJiWkNuELHqdpK5P5UsPUbvFjzjCU4KNamrX/AKudFRRRXUeEI4JRgpwSOD6V8cMpRirDDA4I&#10;r7Ir5X8c6M2heMtTsypEZmMsXujfMPyzj8K5MUtEz6DIZpTnDq7P7v8Ahz6V8NuknhfSXjxsayhK&#10;49NgrTrz74ReI4tW8Jx6bJIPtmnfuypPJjz8rD2/h/D3r0GumElKKaPGxVKVKtKEujCiiiqMAooo&#10;oA+OZf8AXP8A7xr6w8Lf8ihov/XhB/6LWvk+X/XP/vGvrDwt/wAihov/AF4Qf+i1riwu7Pps+/hw&#10;9TWooortPmTwf45f8jRp3/Xl/wCztWp8Bf8AmYP+3b/2rWX8cv8AkaNO/wCvL/2dq1PgL/zMH/bt&#10;/wC1a4l/vH9dj6ap/wAij5L/ANKPZK+OZf8AXP8A7xr7Gr45l/1z/wC8arFdDPIN6ny/U9W0r4J/&#10;2npFlf8A/CQ+X9qgjm2fYs7dyg4z5nOM1c/4UL/1Mv8A5I//AGyvTvC3/IoaL/14Qf8Aota1q0VC&#10;nbY4ama4tTaU+vZf5HmXhf4Q/wDCN+I7PV/7c+0fZix8r7Js3ZUr13nHX0r02iitYwjBWicVfE1c&#10;RLmqu7/rsfHMv+uf/eNfYMaLJaIjqGRowGVhkEY6Gvj6X/XP/vGvsKD/AI94v9wfyrlwvU9zPtqf&#10;z/Q8M+I3wwfSDLrGhxM+nnLTW68mD3Hqn8vp05TwZ41v/B2o+bCTNZSkfaLYnhx6j0b3r6iIBBBG&#10;QeorxX4j/C77P52t+HoMw8vcWaD7nqyD09V7duOA6tFxfPAWBzGFaP1fFa36/wCf+Z6zoeuWHiLS&#10;4tR02YSwScHsyN3Vh2Ir5HrpvBPjK88H6wJ490lnKQtzb54dfUf7Q7H8O9czWNWr7RLuehgMC8JU&#10;qJaxdrfifYsH/HvF/uD+VSVHB/x7xf7g/lUleifHPc8s+Of/ACLWm/8AX5/7I1cR8HP+SgQ/9e8v&#10;8q7f45/8i1pv/X5/7I1cR8HP+SgQ/wDXvL/KuKf8dfI+lwv/ACK5ejPoqiiiu0+ZPBPjj/yN9h/1&#10;4L/6MesXwH4A/wCE3S/b+0/sX2Qxj/UeZv3bv9oYxt/Wtr44/wDI32H/AF4L/wCjHrZ+A/8Aqde/&#10;3oP/AGpXDyqVazPq1WnRyxTpuzSX5jf+FC/9TL/5I/8A2yj/AIUL/wBTL/5I/wD2yvZKK6PYU+x4&#10;v9rYz+f8F/kUdF03+x9DsdN83zvssCQ+Zt27toAzjJx09atzQxXELwzRpJE4KujqCrA9iD1FPora&#10;2ljgcm5cz3PIfFnwXinZ7vw3MsLnk2czfIf9xu30P5ivItV0bUtDuzbanZTWs3YSLgMPUHoR7ivr&#10;uqGsaNp+vafJY6lbJPA/Zhyp9VPUH3Fc9TDxlrHQ9jCZzVpWjV95fj/wTwfwT8UtS8PzRWWqSSXm&#10;l5wd53SQj1U9wP7p/DFfQdvcRXdtFcW8iyQyoHjdTkMpGQRXyl4q0M+G/E9/pPmGRbdxsc9SrAMu&#10;ffBFe6/CC9lu/AFukpLfZ5pIVJ/u53D/ANCxUYecruEjbN8LSdOOJpdfxv1O8ooorrPnw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8d+PH+p0H/AHp//adQ&#10;/Af/AI+Nd/3IP5vW/wDFrwrrXieLSRo9l9pNuZTL+9RNu7Zj7xGeh6VF8JfCWueGJtWbWLL7MJ1i&#10;Ef71H3YLZ+6TjqOtcvK/b3tp/wAA95Vqf9lez5lzdr6/F2PTqKKK6jwTI8SeGtO8U6U9hqMWV6xy&#10;L9+Jv7yn/Oa+a/FfhLUfCOqG0vV3xNkwXCj5JV9R6H1Hb9a+q6ztc0PT/EWly6dqUAlgkHB/iRuz&#10;KexH+eKxq0VNX6npZfmM8LLlesX0/wAjyj4D/wDHxrv+5B/N69orzz4d+DL3wdrmuQTnzbSZYjbX&#10;AHDgF+COzDIyK9Dp0U1BJkZnUjUxMpwd07fkj5j+I/h+Tw/4yvECEW105uYGxxtY5I/A5H5etbvw&#10;2+JMfhmE6TqwkbTmYtFKg3GEnrkd1PXjkHPXNeyeKPC2neLNLNlqCEFTuhmT78TeoP8AMd/yrxDW&#10;/hB4m0yVzZRx6lbjo8LBXx7oxzn6ZrnnTnTnzQPYw+Mw2Lw6oYh2f9apntlt438LXUIlj8Qaaqnt&#10;LcLG35MQawvEXxX8OaPbSCyuV1K8GQkUBymemS/TH0zXhkng3xPHIyN4e1QlTg7bR2H5gYNXLH4d&#10;+LdQZRFod1GGPW4XyQPrvxTdeo9EiY5Vg4PmnUuvVGFqeo3Or6nc6hePvuLiQyO3QZPp7dq+jfhh&#10;4fl8P+C7eO5QpdXTm5lQjldwAUH/AICBx2JNc94K+EEWk3UWo69LFdXMZ3R20YzGh7FifvEemMfW&#10;vU6uhScXzS3ObNcfTqxVCj8K/qyCvjmX/XP/ALxr7Gr5qk+FXjRpXI0bgkkf6VD/APF0sTFu1kVk&#10;lanTc/aSSvbd27nqWgfEzwhZeHNLtLjV9k8FpFHIv2aU7WVACMhMHkVo/wDC1vBX/Qa/8lZv/iK8&#10;a/4VT41/6Av/AJNQ/wDxdH/CqfGv/QF/8mof/i6lVayVuX8GbSwGXSbbq7/3o/5HuGl/ELwtrWpQ&#10;6fp+qeddTEiOP7PKucAk8lQOgNHxA1LWNI8IXV/orItzAVZ2aMOVj6EgHjIyDyDwDXmXgP4e+KdF&#10;8a6bqGoaX5NrCzmST7RE2MowHAYnqRXuToksbRyKrowKsrDIIPUEVtBznF82jPMxVPD4avH2T546&#10;N6p9dtD5u8I/EXUdD8TPqOqT3F/BcqI7kO+5sA8Fc9xzgcDBI4r3Gx8e+FdQtxNFr1jGD/DcTCJh&#10;+D4NeZeLfg1exXcl14a2T27tn7I7hXj9lY8EfUg/XrXBTeC/FEEhjfw9qZYd0tXcfmARWCnVpaNX&#10;PXqYfBY61SM+V/L8Ueq/Ef4laS2g3ejaPdLeXN0pikliOY40P3vm6MSOOOOfz8s8FaPLrnjDTbON&#10;Syecskp9I1OWP5DH1Iq/pXwy8WarIoGlyWkZxmS7PlBR7g/N+Qr3DwR4FsfBtk4jb7RfzAedclcZ&#10;H91R2X+f5YFGdWfNJaCnXw2AoOnRleT/AK1OrooortPmD5h+JX/JRNZ/66r/AOgLXr/wc/5ECL/r&#10;5l/mK4fxx8O/FWseM9T1Cw0vzrWaQGN/tES5G0DoWB7V6R8NdE1Hw/4QjsdUt/IuRNI5Ter8E8cq&#10;SK5KUZKq20fQ4+vSlgIQjJN6aX12OvrnvHX/ACImuf8AXnJ/KuhrH8WWNzqfhPVbGzj8y5ntnSNN&#10;wG5iOBk8CumXws8Og0qsW+6PlfTv+Qnaf9dk/wDQhX2BXzfZfC3xnFfW8j6NhElVmP2qHgA/79fS&#10;Fc+Gi0ndHsZ3Wp1HD2ck99nfsfPXxU8Ef8I9qn9qafERpl2xyqjiGTqV9geo/EdhWt8I/HZs508N&#10;6nN/o8rYs5GP3HP8B9j29/rx7Hqul2mtaXcadfR+ZbzoUcd/Yj0IPI+lfPt98JPF1rqE0dnYC6t0&#10;c+VOtxGm9exwWBBpThKnPmgjXDYqji8M6GJkk1s3+D9T6OrzH4r+A5dcgGt6XEXv4E2zRKOZkHQj&#10;1YfqPoK63wbN4gfQo4PElk0F/B8hlMqOJl7N8rHB9c/Xvx0NdEoqpGzPHpVZ4SvzQabXzTPkvQPE&#10;GpeGNVS/06Xy5lG10YZWRe6sO4r3Lw/8YPD2qQoupO2m3WPmWQFoyfZgP54qTxj8LNK8TSyXto/9&#10;n6i3LOi5jlP+0vr7j8Qa8o1T4V+LdMkIXTxeRjpJauHB6/wnDdvSuVKrSemqPdlUwOYJOb5Zfc/8&#10;me8v4z8MRxGQ+IdLKgZwt2hP5A5rjPE3xm0qxgkg0FTfXfIWZlKxIfXnBb8OPevH18H+JnYKPD2q&#10;5JwM2cgH5kV0WkfCLxTqTqbm3j0+E9XuHGceyrk/nim61WWkUTHLsDRfPVqX+a/4c5G6u9R8Q6w0&#10;87S3d/dSAcDLOx4AAH4AAV9DfDfwSPCOjtJdBW1O7AacjnywOiA+3f1P0FWPCHw90fwiBNCDdX5X&#10;DXUoGR6hR/CP19662tKNHlfNLc48xzJVo+xo6Q/P/gEN39o+xz/ZNgufLbyt4yu/HGfbOK+Zbrx1&#10;4nPiSHUb6+le5spsi3b5Y0I4K7BwOMg9/evqCvNPH/wsXxFdPqujyR2+oOMzRPwkx9cj7rfofbk0&#10;68JSV4meV4ihSm41krPr2/4c2tC+J3hjWrVHk1CKwuCPngu3CbT7MflI/H8BR4g+JnhrRLJ5ItRg&#10;v7krmKC0kEm49ssMhR9efY14Ve+AfFdhL5cug3znOMwRmYfmmRRZeAfFd/KEi0G9Q5xmeMwj83xW&#10;Xt6lrW1PQ/svBc3P7T3fVfmYk81xqeoyzuDJc3UpchRyzsc8fia+q/DGltovhjTdOf8A1lvbosmP&#10;7+Mt+pNcT4B+Fcfh65j1XWJI7jUE5iiTlIT65/ib9B78GvTK0oUnH3pbnHm2OhXapUvhQUUUV0Hj&#10;BXn/AMUfBD+J9MS/0+MNqdmp2qOs0fUr9QeR+I716BRUyipKzNqFedCoqkN0fJGj6xqPhrWEvrGR&#10;oLqElWVhwR3Vh6e1e6eHvjB4f1SBE1Nzpt3j5hIC0bH2YdPxx+NWvGPwx0nxS73kJ+w6kes0a5WQ&#10;/wC2vc+45+teTap8J/FmmyER2KXsWcCS1kBz/wABOG/SuRRq0npqj6GVXA5hFOo+WX3f8Bnu58Y+&#10;GFQufEOlYAzxeRk/lnNc3rfxf8NaZEwspJNSuB0SFSqZ93YYx9M14cfCHiYHH/CO6t/4BSf4VsaZ&#10;8L/FupyKP7Ma1jOMyXTiMLn1H3vyFP29R6JELK8FT96pUuvVI7n4feNdX8X/ABCme+kEdullJ5Vt&#10;FkInzpz7n3P6V6/XC+A/hvb+DpnvprtrrUJIzGWUbY0UkEgDqeg5P5Cu6ropKSj7255GPqUZ1v3H&#10;wpWPjmX/AFz/AO8a+g9A+JnhCy8OaXaXGr7J4LSKORfs0p2sqAEZCYPIry2T4VeNGlcjRuCSR/pU&#10;P/xdN/4VT41/6Av/AJNQ/wDxdcdP2kHdRPpMWsHioqNSqlbs0ey/8LW8Ff8AQa/8lZv/AIitbQvG&#10;GheJppotIvvtLwqGkHkumAeB95RXgn/CqfGv/QF/8mof/i69E+E/g/XfDOo6lLq9j9mSaJFjPnI+&#10;SCSfusa3hUqOSTWh5OKwWCp0ZTpVLyXS6ZzXxy/5GjTv+vL/ANnatT4C/wDMwf8Abt/7Vq18VvBn&#10;iDxLr1lc6RYfaYY7Xy3bzo0w25jjDMOxFX/hJ4U1vwx/bH9sWX2b7R5PlfvUfdt8zP3ScfeHX1qV&#10;GXt720Np16Tyv2fMuay0vrv2PS6+OZf9c/8AvGvsavmqT4VeNGlcjRuCSR/pUP8A8XTxMW7WRGSV&#10;qdNz9pJK9t3buepaB8TPCFl4c0u0uNX2TwWkUci/ZpTtZUAIyEweRWj/AMLW8Ff9Br/yVm/+Irxr&#10;/hVPjX/oC/8Ak1D/APF0f8Kp8a/9AX/yah/+LqVVrJW5fwZtLAZdJturv/ej/ke4aX8QvC2talDp&#10;+n6p511MSI4/s8q5wCTyVA6A109eF+A/h74p0Xxrpuoahpfk2sLOZJPtETYyjAcBiepFe6V0UpSk&#10;ryVjyMfQoUaijQlzK3dP8j45l/1z/wC8a+woP+PeL/cH8q+bpPhV40aVyNG4JJH+lQ//ABdfSUSl&#10;YUUjBCgH8qxw0Wr3R6Od1qdRU+SSdr7O/YfRRRXUeCeQ/Ej4XC487W/D8OJuXuLNB9/uWQevqvft&#10;z18UIIJBGCOoNfZNeXfEf4YprAl1nQ4lTUAC01uvCz+49H/n9evJWoX96J9Blua8tqNd6dH/AJnp&#10;sH/HvF/uD+VSUyEEQRgjBCjI/Cn11ngPc8s+Of8AyLWm/wDX5/7I1cR8HP8AkoEP/XvL/KvTPit4&#10;c1bxLodjb6RafaZYrne6+YiYXaRnLEdzXK/DXwJ4l8P+MI7/AFTTfIthDIpfz435I44Via5Jxl7Z&#10;Ox9Bhq9JZbKDkr2el9T2iiiius+ePBPjj/yN9h/14L/6Mej4S+LNE8MRasNYvfsxuDEYv3Tvu278&#10;/dBx1HWt/wCKvgrxB4k8R2l3pOn/AGiCO0EbN50aYbexxhmB6EVwn/CqfGv/AEBf/JqH/wCLrhkp&#10;xquUUfVUJYargY0atRLTur736nsv/C1vBX/Qa/8AJWb/AOIo/wCFreCv+g1/5Kzf/EV41/wqnxr/&#10;ANAX/wAmof8A4uj/AIVT41/6Av8A5NQ//F1Xtq38v4Mw/s7Lv+fv/k0f8j6Qsry31GxgvbWTzLee&#10;MSRvtI3KRkHB5H4184eMfFnit/ElxaajqEkb2Nx8kMI2Rgqcq20dexBOTzX0B4Ys7jTvCulWV1H5&#10;dxBaRxyJkHawUAjI4P4Vzfj74cW/i8LeWsqWuqRrtEjD5JV7B8c8evP48Y1qxlOCtucGX16GHxDV&#10;RXjsnvYZ4X+K2g6zZRLqN1Hp1+ABIk52xsfVX6Y9jgj361rar8Q/C2k2jTvrFrcnB2xWkqzOx9MK&#10;ePxwK8F1H4d+LNMkKy6JczDPDWy+cD7/AC5PbvVe18DeKruXy4/D+oq3HMsDRj82wKy9tUSs1qei&#10;8swUpc6qe76r8yl4h1mXxB4gvdVmXY1zIWCZztXooz7AAV9E/DXR5dF8C6fBOpSeYNPIp7bzkD/v&#10;nbXHeCPg+1ldxal4jMTvGd0dkh3LnsXPQ/QZHqe1evVdCnJNykc2a42lOEaFHZf0kFFFFdJ4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XPap448OaLqEljqGo+Tcx43J5MjYyARyFI6EVT/AOFm+D/+gwP/AAHl&#10;/wDiaDpjgsTJKUacmn5M62iuS/4Wb4P/AOgwP/AeX/4mj/hZvg//AKDA/wDAeX/4mi5X1DF/8+pf&#10;+Av/ACOtorkv+Fm+D/8AoMD/AMB5f/iaP+Fm+D/+gwP/AAHl/wDiaLh9Qxf/AD6l/wCAv/I62iuS&#10;/wCFm+D/APoMD/wHl/8AiaP+Fm+D/wDoMD/wHl/+JouH1DF/8+pf+Av/ACOtorkv+Fm+D/8AoMD/&#10;AMB5f/iaP+Fm+D/+gwP/AAHl/wDiaLh9Qxf/AD6l/wCAv/I62iuS/wCFm+D/APoMD/wHl/8AiaP+&#10;Fm+D/wDoMD/wHl/+JouH1DF/8+pf+Av/ACOtorntL8c+HNa1COw0/UhNcyZKJ5Mi5wCTyVA6A10N&#10;BhUpVKT5akWn5qwUUUUGYUUUUAFFFFABRRRQAUUUUAFFFFABRRRQAUUUUAFFFFABRRRQAUUUUAQz&#10;XcFuwWWVUJ5ANR/2lZf8/KfnWTr/APx8xf7prJxXyGYcRV8LiZ0YwTS9f8z0KODhOCk2dZ/aVl/z&#10;8p+dH9pWX/Pyn51yeKMVxf614n+SP4/5mv1CHdnWf2lZf8/KfnR/aVl/z8p+dcnijFH+teJ/kj+P&#10;+YfUId2dZ/aVl/z8p+dH9pWX/Pyn51yeKMUf614n+SP4/wCYfUId2dZ/aVl/z8p+dH9pWX/Pyn51&#10;yeKMUf614n+SP4/5h9Qh3Z1n9pWX/Pyn50f2lZf8/KfnXJ4oxR/rXif5I/j/AJh9Qh3Z1n9pWX/P&#10;yn50f2lZf8/KfnXJ4oxR/rXif5I/j/mH1CHdnYw3MNwCYZFfHXFS1i+H/uTfUVtV9dluKli8LGtN&#10;Wbvt6nn1oKnNxQUUUV3GQUUUUAFFFFABRRRQAUUUUAFFFFABRRRQAUUUUAFFFFABRRRQAUUUUAFF&#10;FFABRRRQAUUUUAFFFFABRRRQAUUUUAFFIzKgJYgAdyaxL/xXpdi2zzxK3cRnOKzqVqdJXm7GlOjU&#10;qO0Fc3KKxNO8VabqMvlLJ5b9g/Ga2wcjI6UqVanWjzU3dCqUp03aasFFFFak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Vnaz&#10;qyaPaxzyRs6vIIzt/hyCc479KipUjTi5zdki4QlUkoxV2zR6VA15ArbS+fUjkCsWHVIdTG6G5Enq&#10;n3SP+A1J0rjeNUlensdH1Zxdp7m4rq67lYEeopawhIYfnD7PfOKt2OpfabjyMbvlJ34xWsMXFtRl&#10;o2Zzw8krrY0qKKK6jAKKKKACiiqep3/9nWZuPLL/ADBcA46mhuwFyoHvIEbaXye+OcVipqiXxws3&#10;P/PM/L+lSYxXHUxLTsl950wopq7ZtpIki7kYMPY06ucur620yA3N3dR2sSjJkkfaP/r1laR8R7DV&#10;/Edpo1jFLcecXzcsvlqoVS3APLZx6CrpYjn0aM6lPl2Z3FFFFdJkFFFFABRRRQAUUUUAFFFFABRR&#10;RQAUUUUAFFFFAFS8v4rFQ07xopOAXkC5P41QPiSxxkXNtj/ruKn17RoNc0mazmAywzG391uxrwq9&#10;sZbC6mtp1KzRPtYEVjVrOn0ue1lWWUccmpTakunke2jxLYn/AJebUf8AbcU4+IrMAHz7Yg+kwrwY&#10;jPJAB+lIFU9hn1rD67/d/E9n/Val/wA/H9x70PEVmcjz7bPoJ1pf+EhtMj54seonU/1rwMAA9BUg&#10;UdwPXFH1z+7+P/AE+Fqf/Px/ce9DxBY7sNIo/wC2in+tTR61YyEAXEYJ9WH+NfP3lhew963/AAn4&#10;ffXNXWLZi3jIeZwO3p9TVRxLnJRUfx/4BhiOHaNCk6kqui8j3CN1ljDoQVPIIp1MhiSCJYo1CogC&#10;qoHAAp9dZ8p6BRRRQAUUUUAFFFFABRRRQAUUUUAFFFFABRRRQAUUUUAFFFFAHjfxoa9sdU0u8tb6&#10;7hSeF4mWKZkXKkEHAPU7j+VeYf21q3/QVv8A/wACn/xr134ySfatLe3BTdYvb3GMfNtk81Dz6ZC/&#10;nXilfVZclLDxutjxMY2qrsy9/bWrf9BW/wD/AAKf/Gj+2tW/6Ct//wCBT/41Roru5I9jl55dy9/b&#10;Wrf9BW//APAp/wDGj+2tW/6Ct/8A+BT/AONUaKOSPYOeXcvf21q3/QVv/wDwKf8Axo/trVv+grf/&#10;APgU/wDjVGijkj2Dnl3L39tat/0Fb/8A8Cn/AMaP7a1b/oK3/wD4FP8A41Roo5I9g55dy9/bWrf9&#10;BW//APAp/wDGvY/gtd3N3pOqtc3M87C4QAyys+Bt7ZPFeHV7Z8Dv+QNq3/Xyn/oNefmcUsNKy7fm&#10;deCk3WV2eq0UUV8ue0FFFFABRRRQAUUUUAeDfEhFk8cairjIIi/9FrXDT2zQ/MPmj9fT613fxF/5&#10;HrUfpF/6LWuW/lXW6SnBX3P1TAQUsFS/wx/JGNRVy4s8ZeEcd0/wqnXHODg7M1aadmFFFFQIKKKK&#10;ACiiigAooooA7L4Wf8lB0/8A3Zf/AEW1fQ9fPHws/wCSg6f/ALsv/otq+h6tHw/En+9x/wAK/NhR&#10;RRTPnwooooAKKKKACiiigAooooAKKKKACiiigAooooAKKKKACiiigAooooA5/X/+PmL/AHTWTWtr&#10;/wDx8xf7prJr8wzz/kYVfX9Ee3hf4MTSg0aa4gSVZUAYZAIqT+wJ/wDnsn5GtbTf+QdB/u1ar6vD&#10;cP4GpQhOUXdpPd9jgni6qk0mc/8A2BP/AM9k/I0f2BP/AM9k/I10FFb/AOrmX/yv72T9cq9zn/7A&#10;n/57J+Ro/sCf/nsn5Gugoo/1cy/+V/ew+uVe5z/9gT/89k/I0f2BP/z2T8jXQUUf6uZf/K/vYfXK&#10;vc5/+wJ/+eyfkaP7An/57J+RroKKP9XMv/lf3sPrlXuc/wD2BP8A89k/I0f2BP8A89k/I10FFH+r&#10;mX/yv72H1yr3MSFhomVn+cy8jZ2xUv8Ab1v/AM83qDxB/rIPoaxq+fxmZ4jLa8sJhmlCO11ffX9T&#10;qp0IVoqpPdnYWtwt1AsqggHsamqjo/8AyDY/qavV9pgqsquGhUnu0medUSjNpBRRRXSQFFFFABRR&#10;RQAUUUUAFFFFABRRRQAUUUUAFFFFABRRRQAUUUUAFFFFABRRRQAUUUUAFFFFABRRRQAVma1rdtot&#10;r5k7Zkb/AFaDqxp2takNL02WcYMmMIp7mvLL69u9QmM93MZGJ4HZPYV5WY5jHDL2cfif4HqZbl/1&#10;mXNJ2ivxLuqeIr7V3w8pijHSNTjP1rLWLcDhQDT1j78E+tNMm09CT6ivkqlWdWXNJ3Z9XSpwpR5a&#10;ashjhiuMfdPUetev6Kzvo1o0hy5iXJP0rzrw7o76zqHUrbR/M5x19q9RjjWKJY0GFUAAe1fQ5FRm&#10;lKo9meBnleMnGkt1qOooor6E+f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rmfHH/IFh/6+F/k1dNXM+OP+QLD/ANfC/wAmrhzL&#10;/dKnodmX/wC9Q9TghwQRwR0I4Ire0bVb6WVoJZzIgTILjLD8awa0tD/4/n/65n+Yr4vDTlGouV2P&#10;q8TCMqburm+zFzliSfU1oaJ/yEP+2Z/pWdWjon/IQ/7Zn+Yr3cL/ABo+p4df+FI6KikJAGScCqsu&#10;oRrxGN59egr6Kc4w+JnjRi5bFuisl7yd23b9uOgHSp4tRIwJV/4Ev+FZRxMG7GjoTSL9Y/if/kDN&#10;/wBdE/nWrHKkq7kYEVleJ/8AkDN/10T+dbXTV0YtWOOxmqXiDXNS0rw/NNZ3JSQMiqzKGKgnBxmr&#10;tYXjH/kWZ/8ArpH/AOhVlJJrUmLaeh55dXVxfXBuLy4luJj1klcsf16V0vw2/wCSg6X9Jf8A0W1c&#10;rXVfDb/koOl/SX/0W1ZR+JFn0JRRRXYIKKKKACiiigAooooAKKKKACiiigAooooAKMgUUhGTQAEi&#10;uE+IPh4Xdt/a1smZogBKB/Enr9R/KtTxP4hfw/qWlyNk2cxZJ1A6DjDfhXRRtHcQB1KyRSLkEchg&#10;aiUYyTizuw1StgpwxMdn+PdHzqVIye1Mxhue1dP4w8OtomrMYlJtJsvF6D1X8K5nhSfXH1ry503C&#10;Tiz9Iw1eFekqkHdMaOoqZR26VGOo7VMnT37GpW5rJktvbSXNxHBEpaV2CooHUmvbvDmhxaDpaWyA&#10;GZvmlcfxN/hXMfD/AMPeXGdYuosO/EAbsO7V1mt6xDommS3k+CV4jTOC7HoK9DDw5I8zPic7x0sV&#10;WWFo6pP73/wDTBzS1m6Bdy3+hWd3McyTR72/GtKuk+cnFwk4vdBRRRQSFFFFABRRRQAUUUUAFFFF&#10;ABRRRQAUUUUAFFFFABRRRQB5N8QF+0+MNR03AJvPD7lc/wB+JzKP/QTXiwOQD617v49sEt/GeheI&#10;UYSJbyxWt7ET9yKVmVW+hJYflXiN/Zvp+pXdlIMPbzPEw91Yj+lfU5dJOmkuy+/+rHi4yL5rvuV6&#10;KKCcV6JxBRXoi/BfxOyhhc6WM9jM/wD8RS/8KW8T/wDP1pX/AH+k/wDiK5Pr2H/nRv8AVa38p51R&#10;Xov/AApbxP8A8/Wlf9/pP/iKP+FLeJ/+frSv+/0n/wARR9ew/wDOg+q1v5TzqivRf+FLeJ/+frSv&#10;+/0n/wARR/wpbxP/AM/Wlf8Af6T/AOIo+vYf+dB9VrfynnVe2fA7/kDat/18p/6DXMf8KW8T/wDP&#10;1pX/AH+k/wDiK9F+G3hHUvCNhfwajJbO08quht3ZhgDHOQK4swxVGph3GEk3p+Z1YShUhVTktDt6&#10;KKK+dPWCiiigAooooAKKKKAPCPiN/wAj1qP0i/8ARa1y1dT8Rv8AketR+kX/AKLWuWr0IfCj9Xy3&#10;/c6X+GP5IKr3Fqs3zL8snr2P1qxRRKKkrM62k1ZmOysjFWGGHakrVlhSZcMOR0I6is6aF4Gw3Q9G&#10;HQ1w1aLhr0MJQcSOiiisSAooooAKKKKAOy+Fn/JQdP8A92X/ANFtX0PXzx8LP+Sg6f8A7sv/AKLa&#10;voerR8PxJ/vcf8K/NhRRRTPnwooooAKKKKACiiigAooooAKKKKACiiigAooooAKKKKACiiigAooo&#10;oA5/X/8Aj5i/3TWTWtr/APx8xf7prJr8wzz/AJGFX1/RHt4X+DE6zTf+QdB/u1aqrpv/ACDoP92r&#10;VfouC/3an/hX5Hj1PjfqFFFFdRAUUUUAFFFFABRRRQAUUUUAYXiD/WQfQ1jVs+IP9ZB9DWNX5ln3&#10;/IwqfL8ke1hP4KOo0f8A5Bsf41eqjo//ACDY/wAavV9/lv8AudL/AAr8jya38SXqFFFFdxmFFFFA&#10;BRRRQAUUUUAFeB/Gjxn4k8PeMba10nVJLWBrYOUQA5OTycivfK+ZPjyC/wAQoc9BaLj8zXVg4KdW&#10;zM6jsjmP+FoeN+P+J/cf98r/AIUf8LP8b/8AQfuP++V/wrmfL4FLsr1/qlMw9odL/wALP8b/APQf&#10;uP8Avlf8KP8AhaHjf/oP3H/fK/4VzOyjZTWEpB7Q6b/hZ/jf/oP3H/fK/wCFH/Cz/G//AEH7j/vl&#10;f8K5nZS+XT+qUg9odL/ws/xv/wBB+4/75X/Cj/haHjf/AKD9x/3yv+Fc15dGz2pfVKQe0Ol/4Wh4&#10;3/6D9x/3yv8AhR/wtDxv/wBB+4/75X/Cua2e1Gyj6pSD2h03/Cz/ABv/ANB+4/75X/Cj/haHjj/o&#10;P3H/AHyv+FcxtPpS7aX1aj0Qe0Z03/C0fHH/AEH5/wDvlf8ACg/FDxuf+Y/cf98r/hXMhcigpzQs&#10;LT/lD2jOl/4Wh43/AOg/cf8AfK/4Uv8AwtDxuf8AmPz/APfK/wCFcsSucDk+grS0/wAO61q0gWw0&#10;q6uCehWM4/OolRoLfQakzY/4Wh44x/yH7j/vlf8ACkHxR8bj/mP3H/fK/wCFbmm/BHxlfhTNDbWa&#10;N186TkfgAa6+x/ZzT5Wv9fcnusUAx+ZNYSlhoOzdy1zs8zPxR8b/APQwT/8AfK/4UH4o+Nxz/wAJ&#10;BP8Agq/4V7nD8BvB0carIl3KwHLGYjP5Vm67+z9oVzak6NdXFlcKDgOfMVj2Bz0rKNbD822hXLIx&#10;fDuqapq/hu2vdUv5Ly5mJwW4CgHHatHHYV57oviK48GXl14e123/AOPeTblDyv09QetbcvxD0NIn&#10;MSysQMgY718Lj8px1TFTnTpOUW200unT7j67L8ww8cPGDlZrudMWIQjAXHOa1tF8P32rMGSMwW/e&#10;Vu9a/gKx07xF4YtNZntf3k+SFLZAwSOn4V3kcaRIEjUKg6ACrw2RyUr4jRdv8zHFZ0uVxoL5v9Cp&#10;pmmW+lWi29uuB1J7k1door6OEIwioxVkj56UnJuUtwoooqiQooooAKKp3+oRWEYLfM5+6orAm1y8&#10;kYlWCL6AV5OOzrC4OXJN3l2RnOrGOjOrormLfXrmNh5oEi/ka6G1uo7uESRnjuPQ1pgM1w2NuqT1&#10;XR7jhUjPYmoqnd6rY2I/0m5jjPoW5qgPFuiFtv21c/SuyeIowdpSSfqZzxVCD5ZzSfqjboqva31r&#10;erut50kH+y2asVrGSkrp3NYyjJXi7oKKKKZQUVQvtWgsvlJ3yf3RWHPrt3KTsIjX2ryMZneEwsuS&#10;TvLsjppYWpUV0tDq6K4s6jdk5898/Wp4dbvIjy4cehrz4cUYZu0oNL5Gzy+olo0dbRWXZa3DckJI&#10;PLc+vStTOa9/DYqjiYc9GV0cc6coO0kFFFFdBAUUUUAFFFFABRRRQAUUUUAFFFFABRRRQAUUUUAF&#10;FFFABRRRQAUUUUAFFFFABRRRQAUUUUAFFFcVrPi0WWpatbYdmsxHthtf3twcqp3eV3Vi6oOOCGJN&#10;Am7HaEhQSSABySa4i9+IsUF+UjsHFmsnl/aZm2eY2AeF6gEMCpP3hkgEVFrWo3hsDp8Kwk30klu4&#10;cN5eUcbycHcA6nbgdDxmuKiM1zcrbXzW8d1CVaQXd0zeZG8ZZhGxH3gHUfOTyvGADTsJyPTPFVrB&#10;e2+nzzzz/ZxMGNus4iWX5SQT3JGM4zjjoat6jrS6N4egvZtm5xGo3NhQWxjk9ufX8e9eZat4l1HU&#10;oDHbzi0TS3a1Lgqrl8Yw3XHIVB/tMOvFT/21d6jp7eH5pIRPpyKyT3EgVBnOxpSDnK4OQB1XjqDR&#10;YVzu/Dfi9NcmNtc2UlncFFkjydySKy7gA38L7fmKHnBzyM46avEtPkvZLmJ9L8lobJ48SGeTyvMC&#10;x4ZFwCR95MuW6MMnNdlN4kkFtb6jJFc7LlIpW8iDzZI45HIQFQcALtO5gM/MOKLDUju6K5/wzrn9&#10;rz6lFmJ/s0qgNFL5irkYMZOSN6lTnHqD3roKRQUUUUAFFFFABRRRQAUUUUAFFFFABRRRQAUUUUAF&#10;FFFABRRRQAUUUUAFFFFABRRRQAUUUUAFFFFABRRRQAUUUUAFFFNagB1FQnODTgMp05piuSUU1Pu0&#10;ppDFooqK4/1X40AyWiqIpx4z0+7TsRzFyiqXccj7vpQP4e/4UWDmLtFUwflP3s59KsD7o5/h7iiw&#10;1K5JRTQOT+Hek+n6cUh3H0Uw9f8AIpe9ADqKTNG4UDuLRSbhQDmgLi0VFJ99aYoy9OxPNqWKKhcc&#10;rUq96Q0xaKM0UDCiiigAooooAKKKKACiiigAooooAKKKKACiiigAooooAKKKKACiiigAooooAKKK&#10;KACiiigAooooAKKKKACuZ8cf8gWH/r4X+TV01cz44/5AsP8A18L/ACauHMv90qeh2Zf/AL1D1OCr&#10;S0P/AI/n/wCuZ/mKza0tD/4/n/65n+Yr4ih/EifW4j+FI3q0dE/5CH/bM/zFZ1aOif8AIQP/AFzP&#10;8xXv4X+NH1PBxH8KQeNGZNDRkZlYTpgqcHvXMWniW8hwtwq3CDqT8r/n3rpvG3/IBX/run9a8/rD&#10;OK1Sli7wdtEdeV0adTC2mr6s6ufxbo1pZNdXVw8KqceWyEuSeygda4zV/ilPITHo1ksS/wDPe6G5&#10;vwQcD8SazPFX/IJX/rsv9a4+u/L6jr0eee9zzMxj7Ct7OD0sd78O9Tv9V+I1vPf3k1xJ9nm5duBw&#10;Og6D8K9Z8T/8gZv+uifzrxv4Wf8AI/W3/XvN/IV7J4n/AOQM3/XRP517FP4DzJHHVheMf+RZn/66&#10;R/8AoVbtYXjH/kWZ/wDrpH/6FQ9iFueb11Xw2/5KDpf0l/8ARbVytdV8Nv8AkoOl/SX/ANFtWMfi&#10;RofQlFFFdggooooAKKKKACiiigAooooAKKKKACiiigApDS0hoA87+KZ/daaMcZc/oKh+HPifpoV4&#10;3qbZyeo7r/hUvxUXMWmn0Z/5CvNC8kTpNAxSWNgyuDjBFcFaq6dbm6H2+X4KGMyqNKXnZ9ndnvPi&#10;LRote0mWzfAkxuic/wALdvwrw28tZLO6kt51KSxsVZT2Nez+EfEaeI9IWRyFu4sLOnv6/Q1g/ETw&#10;550P9sWqfPGMThRyR2b8K1r01UhzI8/JsXPBYh4Ovom/uf8Akzy4df5V0XhLQX1vVkidCLdPnmYd&#10;h6fU1iwW0txcRxQIWkkYKqjkkntXt/hnQo9A0lLYczt88r+rf/W6Vz4ajzO72R7edZisLQ5Yv3pb&#10;f5mqBFbW4A2xxRLwOgUAV414s8RPr+qMUbFpDlYR6+rfU10nxD8TBQ2i2j8kZuWU9PRP8a85z0HP&#10;Tqf5VriKy+BHn5BlrhH61VWr2/z+Z7p4S48KabnH+pHStmsfwoQ3hXTSDkeQK2K7I7I+UxX8efq/&#10;zCiiimYBRRRQAUUUUAFFFFABRRRQAUUUlAC0UUUAFFFFABRRRQB458SdSh074h2yXmTp95pwtrsD&#10;qEMjYce6sAw+lcR8Q7EWPje/CsHScR3CuOj70BJ/E5rofjV/yONp/wBeK/8AobVl6npx1n4caVrs&#10;bF7vTd9lcgnLNCrfK3/Adyj6Gvp8LaFOlPurf5flY8avecpw7anF0j/cP0paR/uH6V6Zwn2BH/qk&#10;/wB0VHLeW0D7JbiKNsZ2u4BqSP8A1Sf7orwD4ygf8J0OP+XOP+bV8BXqezjzWPtsswSxtb2TlbS5&#10;7x/aNj/z+W//AH9X/Gj+0bH/AJ/Lf/v6v+NfI2KMVyfXX/KfQf6rx/5+/h/wT6+huIbgEwzRyAdd&#10;jA4/KpK8m+BgH9n6zx/y1i/k1es12Up88FI+bx2GWFxEqKd7dflcKKKK0OQKKKKACiiigAooooAK&#10;KKKAPCPiN/yPWo/SL/0WtctXU/Eb/ketR+kX/ota5avQh8KP1fLf9zpf4Y/kgoooqjtCkZVdSrAF&#10;T1Bp8cbzSLHEjPI5CqqjJJ9AK9V8H/DdLfy9Q11FeXho7Q8qvu/qfbp9aic1FanBj8woYKnz1X6L&#10;qzy248IaxDon9tLZyHTyfv4+YD+9jrt96wa+uCqlNhUbcYxjjFeU+OPhWs5l1Lw7GqSctJZDgN7p&#10;6H/Z6emOlefJa3R89guIYVqjhXXLfZ9PR/5/keO0U6SN4pGjkRkkQlWVhgqR1BHrTag+kCiiigDs&#10;vhZ/yUHT/wDdl/8ARbV9D188fCz/AJKDp/8Auy/+i2r6Hq0fD8Sf73H/AAr82FFFFM+fCiiigAoo&#10;ooAKKKKACiiigAooooAKKKKACiiigAooooAKKKKACiiigDn9f/4+Yv8AdNZNa2v/APHzF/umsmvz&#10;DPP+RhV9f0R7eF/gxOs03/kHQf7tWqq6b/yDoP8Adq1X6Lgv92p/4V+R49T436hRRRXUQFFFFABR&#10;RRQAUUUUAFFFFAGF4g/1kH0NY1bPiD/WQfQ1jV+ZZ9/yMKny/JHtYX+CjqNH/wCQbH+NXqo6P/yD&#10;Y/xq9X3+W/7nS/wr8jya38SXqFFFFdxmFFFFABRRRQAUUUUAFfNXx0TPj+E/9Oq/zNfStfOfxsTf&#10;47hP/TsB+prtwCvWSOfEy5YHloj46UvlVdEPFL5Qr2+VHm+1KHle1HlVe8rmlMIHejlD2pR8qjyq&#10;uiLJ6UpipuNtw9qUfKo8qrrRgH29aXyR3OKOQPalDyqUR89KtOipyWAHvVzS9C1jXpBHpGmT3RJ2&#10;7wuEH1NKSjDWTsXGTlsZIj64X8+lR8FwACzk4CoM5r23QPgJNNGsviHUtpPPkWvI+hY/0r1DQfAf&#10;hvw4gGn6ZCsmOZHG9j75NcVbHU4O0NTphQm9z5p0P4deKvEBVrPSpLeFzgzXHyLj1weTXpOh/s9w&#10;jD69q7y9/KtV2D8Sc17eNiAKMADsKcDkcV59TH1KmiZ0xopHK6T8OPCejKv2XRrcyL/y1kXc5/E1&#10;00cEMQAjiRQBgYXFSUVzSlKW7NEktgoooqRhTZJFijaR2CooJJPYU6vHfjB49ENvJ4Y0mcG4mXF3&#10;NGf9Uv8Ad+pq6dOVSXKiJzUI3Z4/4y1SLxF431bUYExBJLsQnuF+XP44rDaILC/A6GrqQ+UiwgcL&#10;39aSWALG7f7Jr6iFOUaa/lXQ8uVbmlc+mfhACPhppWe6tj/vo13NcP8ACPP/AArjTMjHyt/6Ea7i&#10;vmKtvaSt3PUp/AgooorMsKKKKACiikZ1UZZgPqaTaWrA4/VJjNqMxOcK20D0xVOruswPDrDSx7Xt&#10;rhdxZT9xx1z7Efyrl77XeHisz8yna0h7fSvzDH4ep9cqReut7+p5GLrww8ZVKmxudOvFZNz4kuLR&#10;pobB9uflZx6+1YDyySNuaR2J6ksaYKvDUpUJ88ZanzWKzqdSPLSXL531HSSPM5eV2dzyWY5ptFFd&#10;F7niNtu7Jra6ns5RLbytG46FTivR/C/ildVAtLoqt2BwR0f/AOvXmVPhuZLOZLmJiskRDgj1FduB&#10;xs8NUTT93qj0cuzCpg6qafuvdf11PcaytZ1L7JF5UZ/fOPyFXbK6S8sILpD8ssYcfiK5K+nNzeSS&#10;k8bsD6V7Wf4+WGwyjTfvT0+XU/UcFSVWd3siuzFiWY5J6k0lFFfnh7gUUUUAAODxwfWt7RdTO4W0&#10;75zwhPr6Vg0Fig3KcMOQfeu7LsdPB11Ujt1XdGNeiqsGup31FVtPuReWEFwDnegJ+tWa/UotSSaP&#10;ngorkfG3xD0bwTbf6W5nvnXMVpGfnb3P90e5riLDVvih48QXNglvoOmScxyyKd7L7Z5P1wK6YYec&#10;o870XdkuSTsey0V5Fe/DDxrJbkxeO7iSZgSyuGRSfYjNd74L0G78O+Grex1C9kvL3l55nctlj2BP&#10;YVNSnCMbxnd/ME23sdBRRRWJQUUUUAFFFFABRVe9vrXTbSS7vbiK3t4xlpJWCqPxNSQTxXUEc8Ei&#10;SwyKGR0OQwPQg07O1wJKKKKQBRRRQAUUUUAFFFFABRRRQAUUUUAFFNeRIwC7BQTjJNQm9tzEXWXc&#10;uSvycnOccY96AKWt391ZRL9lt2djzuLKqjkfKWPQnPoe9ZbatGk1tc3sCrPtkY4QbyyZwhIzyM9Q&#10;cHcMDBq3p+rSy2LSzoQfN8sHkZUnCvzyPeuY1K1m1Kaa6XXZLdpSYDbW4UMvzYLLno+2NhnOB97j&#10;GKZDZma9eXNhd2rkNcW+nQSPLHCjM811KruTx8pQFeT25qlbWfiAaTBqX2y31EXSo8un3cKqoyA2&#10;FdeQRgDJB7mtXWZ7q5hnubWXfaW7QmGFIzL5bc4w2Rv3FcEDjBHJBNZun6jHZWC6Y8pEdswntXk4&#10;M1q+djZPVgGG70KnjimI5SMstlqdy1pJpGmSagfJeWISKCGGUKBgAQyfeOdwGAcgA6Nl/aNt4mv0&#10;OgI9+8MMlrPen5IkAYGRuSwJZlwmSQABkYFcz4uvLu48Kxlfs5sX1K4YOiYkz5khXLA/MDkkcf0r&#10;qtL1G4XVLZNS+yxyy6RGBsTZz5gyG5JZgDkn60CNS7Oq+H7y0kvr241OC7LJJBBageUUQupRV5IG&#10;wjk9CTXQeGppLXTLSLUZYpHtInsJpEViJICoaN/m69ADjj5+1c3qd82o3kd2rSG2hU20JijJMsm5&#10;XnI6fKFCqG/vZ6it+RbpbWawur+RLu2mV4jGNvlogXKbD9+MjOSDnnpxQM3jq88dvAdPto9k2XkK&#10;hY9mWI3k9DnHAAzwSSK6SyuHurSOaSF4XbOY3AyOfYn+dclo7yaPK0P9qrqEQ3TSE8yY3YCgjjAD&#10;KB6kE5HSth9Tli15beUEW6R5aQA4L45B7AAH9OtIpM3KKg+2W27b5yZwW69s4zU9IoKKKKACiiig&#10;AooooAKKKKACiiigAooooAKKKKACiiigAooooAKKKKACiiigAooooAKKKKACiiigAooooAKY1Ppp&#10;oAb24pu8qeQKU4pCoxzj8KZI9HDfWn1CiLkEVN24pDQVFcf6r8akBzUc+DH+NCB7FfpUjd8bunao&#10;ytPI+90+761RmJg5/i+7QB93hvxNG3nov3fWlAwU4XgetADQDt6Hr61ZGQB1+7UCgBB93rU/4fw+&#10;tJlRDjcenUUvb/Jo79+oo/L+VIoPWiuV17xzYaUz29qPtl2vBVW+RD/tN/QVwGqeJ9X1clbi7ZIm&#10;OBDBlF+nHJ/GvOxOZ0aL5V7z8j2MHkmJxCUn7sfP/L/hj12TU7GKRkmvbaNh2eZQf51LDd21z/x7&#10;3MMv/XNw38q8Yg8M6xcoHj0qfaeQXULn88VFc6PqelkS3FjcWwB4lCkAf8CHSuX+1ayXM6Tt8/8A&#10;I7v7Cw0nyRrrm+X5XPccU5epryrQvHd/pzpFfs17ad2PMiD1B/i+h/OvT7S8t760ju7aVZYJF3K6&#10;9xXo4XG0sTH3N+x4+Ny2tg5fvNU9mth78uKRf9YaVjlxj0oX75rsPP6iuOlOzgU1iOKGOR+NIYbj&#10;TlYk4pmM0BipzigLktFM3t/dpQ+cZHNId0Ooopu8UDHUUgORS0AFFFFABRRRQAUUUUAFFFFABRRR&#10;QAUUUUAFFFFABRRRQAUUUUAFFFFABRRRQAUUUUAFcz44/wCQLD/18L/Jq6auZ8cf8gWH/r4X+TVw&#10;5l/ulT0OzL/96h6nBVp6EN2olAVDNGQATjJrMoIzXw1OXJNS7H2FSHPBx7neJZAf6xiT/dHFWUUR&#10;42ALj04rkLDxBd2YWOX/AEiAdmPzD6N/Q10tjqVrqK5t5Pn7xtw4/Dv+FfQ4bEUamkNH+J4GIw1a&#10;nrLVdyv4nmkl0Iq7bgsyEZ6964yuw8Sf8gV/+uqfzNcfXm5o266v2PSy1JUNO7/QxPFX/IIX/rsv&#10;9a4+uw8Vf8glf+uy/wBa4+vXyj/dvm/0PFzj/efkjsvhZ/yP1t/17zfyFeyeJ/8AkDN/10T+deN/&#10;Cz/kfrb/AK95v5CvZPE//IGb/ron869yn8B5TOOrC8Y/8izP/wBdI/8A0Kt2sLxj/wAizP8A9dI/&#10;/QqT2IW55vXVfDb/AJKDpf0l/wDRbVytdV8Nv+Sg6X9Jf/RbVjH4kaH0JRRRXYIKKKKACiiigAoo&#10;ooAKKKKACiiigAooooAKQ0tIaAPO/ikf3WmjuWfv7CvNWxnB/OvSfinny9NwP4n7/SvNyMqSOleb&#10;ivjP0PIf9xh8/wA2X/D2sz+HtZjvogWjb5Jk/vr/AI17rBcW2p2CSxkS286ZB7EGvnja2MfhXc/D&#10;3xP9guf7GvHxbzNmBj/C5/h+hqsLVt7kjkz/AC11ofWaXxR381/wDqtD8GQaRrlxfnDIp/0Zf7oP&#10;Un37Vd8WeIU8PaS8ilTdy5WBPf1+grXu7q3sLSW6uHCRRruZiewrw/xFrU2v6rLeSZEY+WJM/dUd&#10;P8a6a1RUo+7uzxstwtXM8R7Su7xjv59l/mZc8zzSvLIxeSRizMTySaQEk54J96Zj6nNPGcde2Mmv&#10;K1bPvLJKyPdfCJJ8J6Zkc+QK2qxfCOf+ET03Ix+5FbVe1H4UfleK/jz9X+YUUUVRgFFFFABRRRQA&#10;UUUUAFFFFABRRRQAUUUUAFFFFABRRRQB478XvDl3qWrpqVi6XDW1mPPtU/1sce5iJMd16jjpiuP8&#10;M6qLLwzeTsvnRWF7FNNB1EtvMpimX8QF/HFdD8XL+70zx7Y3djcyW9wlku2SNsH77cH1HseKz9Ck&#10;03xLHq0VvGllrF7YSRyWMa/uruQEOrxf3GyvK9OeK+ko8ywsefWOny7/APD/APDnkz5XXfLucjr2&#10;k/2Nq0lqknm2zKs1rN2lhYZRvy4PuDWY/wBw/Sumhjk1nwxNps0bLquh7pYUYYdrcn97HjrlG+YD&#10;0Lelcw3KH6V6VKTas91/V/mcVSNndbM+wY/9Un+6K8A+Mv8AyPS/9ecf82r3+P8A1Sf7orwD4yn/&#10;AIrof9ecf82r8/xn8P5n6Bw5/vvyZ59RRRXln3x7T8Df+QdrP/XWL+TV6zXk3wMI/s/WR382L+TV&#10;6zXr4b+Ej85zv/f6ny/JBRRRW55QUUUUAFFFFABRRRQAUUUUAeEfEX/ketR+kX/ota5aup+Iv/I9&#10;aj9Iv/Ra1y1ehD4Ufq+W/wC50v8ADH8kFXdK0m91q+SzsIGllbrjoo9SewrV8L+D7/xNcAxqYbJT&#10;iS5YcD2X1P8Ak17Zomg2Hh+xFrYRbV6u7cvIfVj3qKlVR0W552a55SwSdOn70+3Rev8AkZHhPwRZ&#10;eGoxO+LjUGHzTEcJ6hB2Hv1P6V1NFFcbbbuz8/xGIq4io6lV3bCiiikYnHeM/h9YeKY2uIdtrqaj&#10;5ZwOJPZwOv16j36V4Lq+j3+h6hJY6hbtDOnY9GHqD3HvX1XWR4h8N6b4m082mow7gOY5V4eM+qn+&#10;nQ0mj3cszqphbU6usPxXp/kfLtFdL4t8Fal4Tu8TqZ7JziK6Rflb2P8AdPt+Wa5qpPtqNanWgp03&#10;dM7L4Wf8lB0//dl/9FtX0PXzx8LP+Sg6f/uy/wDotq+h6pHxnEn+9x/wr82FFFFM+fCiiigAoooo&#10;AKKKKACiiigAooooAKKKKACiiigAooooAKKKKACiiigDn9f/AOPmL/dNZNa2v/8AHzF/umsmvzDP&#10;P+RhV9f0R7eF/gxOs03/AJB0H+7Vqqum/wDIOg/3atV+i4L/AHan/hX5Hj1PjfqFFFFdRAUUUUAF&#10;FFFABRRRQAUUUUAYXiD/AFkH0NY1bPiD/WQfQ1jV+ZZ9/wAjCp8vyR7WF/go6jR/+QbH9TV6qOj/&#10;APINj/Gr1ff5b/udL/CvyPJrfxJeoUUUV3GYUUUUAFFFFABRRRQAV89fGZM+Obf/AK9x/M19C14L&#10;8XYt/jWE+luP613Zc7YhfP8AI4Mwly0k/P8ARnmvlHHSjyc1oiEYHFL9nHoK+h50eH7YzTD2pPs5&#10;BwRzWi1uBzikRUkGGUgD+Kq5pWvBf1/kP22mhQEeM5pVgL9Oa0HgCxmRgu0Dj3rS8NeEtY8V3Xk6&#10;fF5FueXuZQQqj29TUOoox55WS/D/AIcunKVR2juc23lQj5mO/svWt/w/4C8R+J2D2dl5FqcZuLj5&#10;R+A717Z4W+F2h+HYxNcRi9vMZM0wzt+grqZ9XsbQeWHUkcBUFeJjM8p0FzXS85foepSwVtZs4Dw7&#10;8E9D04JPq7tqN0Dnn5Yx7be9eh28enaXAtvbRwW8S8BIwFA/AVhT65eyMdhVFPTAqiZA7FnJZj1N&#10;fC5hxe5v92nJ92d8Y04LQ6S41qKMkQr5nv2qo2tTOCqhV4rEZmPCvtHpWhp+nTXwLN+7RTgnu1eF&#10;/amZ46ryUZWb6I3jKlbe7FiW4vJNkZYnqTniujtIWgtkjY5ZRyaWC3it0CRqFFS19VlOULBXqTlz&#10;Te/YJTbVgooor2iAopskiRIXkYKqjJJOMV5N44+J7uZNK8MuGkyVnvMcIPRfU+9aUqUqsrRMq1eF&#10;GPNNl74j/EkaMG0XQ3SbVJARLIOVtwf/AGavBzbmMyMzM8rEtI7nJdj1JNab2+1nIZmkkO6SSQ5Z&#10;ieppscCjBkI2ryc19JhsLLDQvDWR4NfGuq79DOjgLYLZNNulWKB95wNpxWxaWF9rd8tvpOnzTMTg&#10;Oq/KPcmvQ9G+FtjpjLdeJLoXM5+b7NGcqPrWOLx2GwdKVbEyt3XW5VGnUqO9jufhSu34c6VlWGUJ&#10;wwx/Ea7OqOkSRSabD5EQiiUbVQDgAVer5yNaFde1p7PVHvwjyxSCiiimUFFFFAFPUr4WNtvxl24U&#10;Vyk91PcOWlkYk9s8Vp+I2IvIUPRkJX3wef6VjV+fcQ4ytPFSot2jHp+px1ptysNlDNDIqk7ipA+t&#10;cUyeTI0BGGjIyPr3rt6ydY8Oy6my3Wmyxx38Y2+XIcJMv90nsfQ1w5bacpUm7N7eq6HlZjhJ4qjy&#10;Q3Wpz1FRgXsFw1tf6dcWc6jOJB8rf7p71JXZUpypy5ZqzPjKtKdKThNWYUUUVBmFKImmV0UhflOW&#10;bgKPU0KisGd3CRIMu7HAUVz2rayb1TbWwaOzB5z96U+p9vaunD4eVV36H1HDPC+KzyvaHu04/FLt&#10;5Lu/6Z0OqfEG8j0y00nRJmhitVCvdD70pHoOy/zrd8PeJIfEEJjk2xaigzJF0Eg/vL/hXldPhmkt&#10;5454ZGjljbcjqcEGvUx1BYyHLU6beR/QDyHCww6o0VZrZ9X69/6se00VieG/EsOvp9nn2xakg+ZO&#10;gmH95ff2rb618bXw86E+SaPmqtKdKbp1FZoKKKKxMwpGIVGJ6AEmlrN1y7NrpzJGN09wRDEo6ljW&#10;lKnKpNQjuyZSUYts7TwhIZfDds/YlsfTNZnxF8bQ+CfDrXShZL+cmO1iPd8fePsOproNFsf7N0a0&#10;tD1iiAb696+cfHl/cfEH4rx6VaOTBHMLGAjkAZ+d/wA8/lX7Ll2GUmoz2itfkfMVJ9e5v/C3wRN4&#10;w1OXxj4nLXURlJgWXnz5AeWI/ug8AV76AFACgADoBVXTNOttI0y20+0QJb20axxqPQDFW6WIrutP&#10;m6dF2QRjyoKKK8o+JnxDvbPVbfwl4YYHV7plSWZefK3cBR/tHr7CopUpVZcsRykkrnpx1G0F4LP7&#10;QhucbvKBywHqR2qxuGcZGfSvPLfSdR0LTx4e8Kqj6rIA+o6xd5cI5HJ55dz2XoBXm/j7wz4w8Frb&#10;+IZPFVxeuZQnmB2RkY8jjOCDg8VvSw0akuVSSvt5/wCRDm0r2Poysr/hJtCN19m/taz8/f5fl+cN&#10;270x61keB/Fw8SeBYdaudqzRRsLkDoGQcn2yOfxr5v8AC0z3/wASrW8jsWvZ3vGnjgXje2SRk9gO&#10;CT6CqoYNz5+Z25QlUta3U+trq8trKEzXU8cMQ6vIwUD86g07WNN1eNn06+gulU4YxOGx9cVxV18L&#10;4fEim68W6nd3944z5cUhjggPoij09TkmvJPCcN34J+NY0e0maSMXJtnGcebGRuGfcDB/CilhoVIS&#10;5Ze8lfyBzaauj1X4xaQNf8O21hFq1nZ3Mc4nWG6mEazKAQRk+mc1ueBdPt/C/gKzgm1SK5hhjMkl&#10;yJMxjPJ2n+6K8e/aAvBceLrCyVQWgtd3uS7cf+g133jLZ4Y+BZslCqxtI7UAcZL4B/mTWjpS9hTh&#10;f4nsTf3mzvrHX9I1O4MFjqVrczBdxSKUMceuBT9Q1rTNJUNqF/b2wPTzZAtfOfwag1OXU9Uj0aFY&#10;7yaFYhfSLlLRM5ZsfxMeMD2r0PxP8HtFn0G+vZr/AFCfVY4Wl+2XE5cswGeR0x7AVFXDU6Vb2c5a&#10;DU243SPUra6gvbdLi1mSaFxlXjbIP41KSACScAdzXg/7PeqXhuNU0pmZrNY1nVSeI3zg4+v9Kv8A&#10;xx8Y3to9r4Y02V4nuV8y5dDhipOFTPoT1+lTLByWI9gn8/IftPd5j1iLX9Hmu/skWp2j3GceUsyl&#10;vyrRrynQfgb4et9EiGpfaJtTdAz3EUzJ5b9fkA9PfNdt4Xi1LTYptG1Kd7o2hH2a7f700J+7u/2h&#10;yCe+Ae9Y1YU1/DlcpN9ToKqXmqWGnJuvL2C3X1kkC/zry/xp8RtTv/Ea+DvBQEmpO5jnu8ZER7hT&#10;7c5Pb61saL8ItFgRbnxA82t6m4zLNdyFlz3Crnp9c1fsFCKlUdr7LqLmbdkdUfFvh0Yzrdhz/wBN&#10;1/xrVguIrqBJ4JFkikG5HQ5DD1Br5q+L+h6Pp/jLTdH0TTYLVmjXzBCuN7O2BkV9HaXZR6bpVpZR&#10;KFSCFYwo6DAxTr0IU6cJxfxBGTbaZbooorlLMbXp7jymt4YQyNHlnaMuA2cKuB1z9aym3W/nyI88&#10;MkRDSxXEQZCQMFiwJOGUjplhtHXoelurKO82LMWMa53Rg/K4xjBHcVzWvag9q00KLNHYwRMXaEZL&#10;McAluOFG4kt7Hkc0yX3OV0bxNpWtR3Wl6dDeXLxw+VJGoZVJDfIfXeFTBIHbPFSXEKeKbia2t57l&#10;biSPyZrd4YWMkePmdJHBKjcDzgHOBgEV13hfw5p1i8urwFZbq8+eSQDq2MHryTxj8+Bk5u6p4Y0z&#10;VmMk0ASbO7zI+Dn1+vv196Lisee6xqNzoulw2tyJJo7lzZCCS7ZgrBcRkBhkFWQZ2k5Le4rmZo7i&#10;60eLTTexwLOy3E1qI1nZTnJMADMfmOclmAAz0ziu+vfhgZ7w3cWt34m3rKpadiA6co2G3cg/SnQf&#10;DFLkuNWvU+zyMxe00+NoY2yQSCSxOMjoMd6AszzOfVvDulaxM+sQy3gMYhhjZY7sQFXXcVBxGMru&#10;GByuB3Jp8drpesaOy6RdXMSOz3KxOBIlqC7bUERG7ZjapdSQST6Vq/FLwXNoGkM2i2SS6NPPG3kb&#10;SzWUucfu++2Q4BHYj3rsNH+Glrf6eL7xHCE1aVlkiS1counoOVijxxgZOc5z74zQFjj7vULiyu7f&#10;Xb8Q6hFEGe4CzIiKFBlWKMBvu7ipw6Z5XJGQK6STT9S8QwWkhkuLiWJEvVIuBIolAYZCOvl7SSRg&#10;A8rxjk1auPhpeTRy2r6uk1rPH5UkrRFbjZgfKGJZcHHPy8/gMW7TwDZ6d5gvtXvZ1uH3yRyTM/mH&#10;/dztPXptxQFmZtjdWo/0GD7VqIgmE8jrGIUkwdzBVjzwpHIIAGcZzjEVh4s07U/Ekmn2k0q6jE0w&#10;c3MZYhixXPUqcJwoyB8xz0wfRdMsbCzttthEio3BIHJxxg5549O1chqeiaZ4a1X7bZl0mvZVDQwA&#10;mVyAQu3rkjJA4+uQDgC1i88TCU+SLiR1lTzJZYAQq9FUKpGWAxz057Zrp7KeS5tVkmh8mXkNHnO0&#10;1l6UTqlmU1CMG4hO0S4wWA6N7H27HitiCLyIEiDs+wY3Ock/U0DRh+MfEF14X0CfWYbKG7htgDLG&#10;85jbBYDKnaQevSr2hX11qmhWmoXMEUEtzEsyxI5cIGAIBJAycHnisD4qqz/DLXAoJIiQ8egkUmtz&#10;wywbwpo5ByDYw4P/AAAUiirYatrF1q2p6fNYWcTWUaFJFuGYTM4JHGwbQMEHrWP4W+IkWt+Ir7w/&#10;qVkNN1S2kdI4/N3pOEJDbGIGSCDxjp9Djd04E+KNbcA7dlume2QrEj64YfmK5bVfB6+KvD8s1nN9&#10;l1qx1G7lsbteCji4c7Sf7pP5dfYgjpNf1fV9Lu7COy0+1uoby4W3DyXDRmJiCdxAU5GFPQ5rL8R+&#10;L9V0LxJpGjx6Va3A1aQx285umTYRjdvXYemc8HmsvQvGQ8RrpWn6mgtPEFlqKx3lo/BLLG/zqO6n&#10;Gfb6YJd49/5KL4A/6+p//QUpgaHivxlqvhjVtLtDo9tcwanOtvDcm6aNY5CQMONhwOcjB5APpXT6&#10;pc3lnpUtzbRQSzwoZGjkkKKwAyQGAOPyrG+IHh0+J/Bt9YxLm7RfPtSOolTkY9M8r+NZ+g+IR4y8&#10;H6Om79/fAx3yjqqx8TZHYMdq/SQUgJNU8XazpXgePxNNotvjylmmszdMHjViNvzbOSMjIwP05uJr&#10;fiGfw9bavb6PZSCaFJzbi8cuEYA4H7vBbB6VX+KXHwz1z/rgv/oa1B4dsvEB0rwlOdThksIoIzPb&#10;xW5jZlMBC5Ysc4JXjAz17UwJfE3jDUvD/iLSNLTS7a4j1abybeY3RTY2VB3rsP8AezwakufF13ov&#10;ifTtH1ywijh1NjHaXttKWUyDHyOpAKnkYIJ6/XHP/E0Tt4x8CC2MYn+3vs83O3OU645olnm1b4ra&#10;dpHilIYXsIvtuli2J8u5k7li3OVxkKP7pznigDtdS1iSHV7TR7GOOS/uInnzKxCRxIVBY45JJYAA&#10;e5zxUVtquqjWzpV7p8CFrV54buKYmOUqVBXaRlSNwPU8dM9s7xl4S/4SWa2udN1R9N13TxuguIzy&#10;Fb+Fx3U7T+R68iszwjr/AIot/Ex8NeMLWBrk27T2l/CPlmVSAw44zyOw9xyKQF/RfF2rar4w1Tw/&#10;LpNrbtpgUzzi6Zw+4ZTaNg69eelRWPjDW9Q8Zaj4ZTSbGC4sYhLJcNds6Mp242qEB/iHfjmqfhX/&#10;AJLD45/3LT/0XUWg/wDJdvFH/XhD/KOgDZu/Gs2gavaWPiXTls4Lx/Lt9Qt5vMgL/wB18qCh+uR7&#10;8HHX1wPxliim+G96joHmM0IgXGWMhkAwvvgt+Ga2NZurrT/CtnZFLi41C6WO1YW4zJyv71x05Chz&#10;n1x60AP8K+MLPxVcavFagKdPuzB1z5iY+WQexIbH0qPxx4ovPCGiPq8Wnw3ttEVWVGuDG4LHAI+U&#10;gjkelcbd36+GvinperxabeWGl6tEunXXnxBEEg4jIwT2Cj6A+9bnxl/5JlqP+/F/6MWgDXbVfE6a&#10;THqMej2N1viEptIbtlkAIzhSUwx9uPrVvwv4p07xZphvbAyI0bmOeCZdskLjqrCtDSv+QRZf9cI/&#10;/QRXB+BLbZ8SPHc9sMWJuYkyOhmwS/4gk5+tAHo9FFFAwooooAKKKKACiiigAppp1IaAIyKRhtxi&#10;pMjvTWKjoufpTEMU4BIyKfv9iSO5qNQd3A79CacQeeM0CHBsimTn92AfWkLY4APWo5W3Ac5NAm9B&#10;OuealI4PTpzxUGfepuST16etMlCgAtjIOF54o67eRu+lOUnqew9e9IM5ByfxNBVhAjBcHHX0qXj2&#10;6d6buH0+tDypGhd3Coq5Zj0A9TSY0EsscEbyyuqRp8zMzYAHqa8x8UeNptSZ7PTHeGy+60o4eb6e&#10;i/qareLvFb65O1rasV02NsjsZiP4j7eg/Go20Qab4Pk1S6TN1dskcCMP9UhOS3+8QPwBr5/GY2dd&#10;yp0PhS1Z9Zl+W08KoVcUvfk0ortf9evl6nPwwvNLHBBGXkkYIiL3J6CvW/DXhK00OFJplSfUGHzy&#10;kZCeyeg9+prjvh7ZpP4gkuZFyLWHcv8AvMcZ/LNd14n1ptG0Ge7gwZyRHFnkBj3P05P4Usrw9OnS&#10;eKqf1YedYqrVrxwVF72v5t9PQk1TVdP0+XF5ewQseiu/P5VNZX1nqUYa1uYbhOjbGDY47ivEZHea&#10;V5pXaSVzl3c5Zj6k1LZXtzpt5HeWchjnjOQR0Yeh9Qaazx8+sPd/EmXDMfZ+7U9700/z/rY7jxl4&#10;Oiggk1XS4tgTLT26DjHdlHbHcVmeBNdbT9U/s6V/9FvDhRnhJOxH16fXFeh2N5/aOn292gzFcRh9&#10;p5wCORXjmqW/9k61dwREj7LOTGfQA5X+lLHU1hqsMTR2f9fiVllWWOoVMFiN1tff+kz1bUteXRdZ&#10;ig1EhbO6U+RcY4Rx1V/boQfz9a2Izv8AnByG5BHSuO+IDpdeGLK6IAdpkZR7MpzXO+F/F1zo0kdn&#10;Or3FizBVQcvGSf4fUf7P5V2yzCNHEOlU2eqfa/c82GVSxOEVej8Sumu9uq8/zPVWOOCaUHcQPeoy&#10;Q2SeKcrAMor1DxCQoezfpTCGXrUikkAkYNROwUnJ70IGPPagfeFQtLz2p0blmFMV9SWToKjZ9qg4&#10;GT+lPlOAKiLccDI96SB7ksMhcHOOPSpKjhAC4HWnFsHkd8CkUth1FFFAwooooAKKKKACiiigAooo&#10;oAKKKKACiiigAooooAKKKKACiiigAooooAKKKKACuZ8cf8gWH/r4X+TV01cz44/5AsP/AF8L/Jq4&#10;cy/3Sp6HZl/+9Q9TgqKKntLR7yR442UMq7hu6H2r4RJydkfZSkoq7IKASrBlJDA5BBwRT5oZbeTy&#10;5kKN79/oe9MoaaYJpq6L8+sXV1p7WlyRKCysJDwwx2PrVCiiqnUlN3k7ihCMFaKsYnir/kEL/wBd&#10;l/rXH12Hin/kEr/12X+tcfX02Uf7t83+h8vnH+8/JHZfCz/kfrb/AK95v5CvZPE//IGb/ron868b&#10;+Fn/ACP1t/17zfyFeyeJ/wDkDN/10T+de5T+A8pnHVheMf8AkWZ/+ukf/oVbtYXjH/kWZ/8ArpH/&#10;AOhUnsQtzzeuq+G3/JQdL+kv/otq5Wuq+G3/ACUHS/pL/wCi2rGPxI0PoSiiiuwQUUUUAFFFFABR&#10;RRQAUUUUAFFFFABRRRQAUhPNLSEUAc14s8NS+Io7ZYpo4jCWJLA857cVyrfDG+3HbeW+D2weKqfF&#10;nxbrnh3WLGHTL9raKS2LuFVTlt2AeRV3VfHtxH8I7TWoLgpqVxst96gEiQH5jjp0Un8aiVKMndo9&#10;HDZtisNTVOnLReREfhjqJ/5fbUD6GmP8MNUJyl7bAg5B561d+EnifVPEsGrHVLx7lreSMJuQLtBB&#10;z0+lekYqPq9Pex0LiDHfzL7kcRq3hzxDq2j2mnS3lttiH75sn94R0PSsA/DLVccXVtn6n/CslvGm&#10;p6lr+v8A23xBPoo0+ORrS3SNcOynAUg/ePTjvn2r1rRdRa90ywa8KRahNbJNJbk4YZAydvXGaudG&#10;MneSMaGdYqhHkp2S32R50vwy1YHm5tcfU05fhrqwH+ttu/8AEa9A8R65D4d0C71WZC6wJlUHBdic&#10;AfmRXnngeTXfH0d/quo67fWkUcnlQRWTiNVbGc4xyBkdetR9Xp9jd8Q43uvuPSdDsn07RLOzkILw&#10;xhGIORmtCuX8FX2u3Njd22vQSCa0uGhiumTYLlAeGA/Dr3rqK2PHlN1JOb3YUUUUEhRRRQAUUUUA&#10;FFFFABRRRQAUUUUAFFFFABRRRQAUUUUAeDfGr/kcbT/rxX/0Nq4zwxejTvFWlXbfcjukD84+Unaf&#10;0Nei/GDw9q9/r0OpWenzXFpFaBHeIBipDMeVHPfrivJGyCV5Vx2PBBr6zBcs8LGN+ljwsRzRruVu&#10;p3qasieJ2t9VnS21vTLl4bfVHGUnVSV8q5A6qRxv6gHnisLxt4ebw3r0lusey1uEFxbDduARv4cj&#10;rtORnuMHvTvGgEviAX6ptj1G0gvB7l0Ab/x5WrU8KXdlrulXPhrXEnuEiiafTXiOZoWAy6JnqCBn&#10;b3wR1IojenFVVtbVf5enb1KbU26b36M+io/9Un+6Kgn02xupPMuLK3mfGN0kSscfUivItV+JvinR&#10;kt5fs+l3en3C5tr6FH8uYenX5WHdTyKzf+F1+If+fLTv++X/APiq8NZXXmrq1vU9L67TpvdpntX9&#10;iaV/0DLL/wAB1/wo/sTSv+gZZf8AgOv+FeK/8Lr8Q/8APlp3/fL/APxVH/C6/EP/AD5ad/3y/wD8&#10;VT/siv2Q/wC04fzP8T3G2s7WzDC1toYA33hFGFz9cVPXg/8AwuvxD/z5ad/3y/8A8VR/wuvxD/z5&#10;ad/3y/8A8VT/ALJxHZfeQ8fSbu2e8UV4P/wuvxD/AM+Wnf8AfL//ABVehfDjxff+L7G+nv4beNoJ&#10;VRBCCMgjPOSayrYCtRg5z2Lp4qnUlyx3O2oooriOgKKKKACiiigAooooA8I+Iv8AyPWo/SL/ANFr&#10;Wt4Q+HU2p+XfawrwWZwyQ9HlHv8A3V/U+3Wu+/4Q6wn8VXWu3oFxK5QwxMPlj2ooyfU5H4V0dbut&#10;aKUT6evn8oYWnh8No1FJv5bL/P7u5Fb20Npbx29vEkUMY2oiDAA+lS0UVgfMttu7CiiigQUUUUAF&#10;FFFAEN3aW99ayWt1Ck0Eq7XjcZDCvEvG/wAMLjRvM1DRVkudPGWeH70kI/8AZl9+o7+te50Umrnd&#10;gcwrYOfNTenVdH/Xc+ePhZ/yUHT/APdl/wDRbV9D1yq+BtPtfGFr4h04C2kQv9ogA+STcpGR/dOT&#10;z2Pt36qhI3zfGU8ZWjVp/wAqv5O7CiiimeUFFFFABRRRQAUUUUAFFFFABRRRQAUUUUAFFFFABRRR&#10;QAUUUUAFFFFAHP6//wAfMX+6aya1tf8A+PmL/dNZNfmGef8AIwq+v6I9vC/wYnWab/yDoP8Adq1V&#10;XTf+QdB/u1ar9FwX+7U/8K/I8ep8b9QooorqICiiigAooooAKKKKACiiigDC8Qf6yD6GsatnxB/r&#10;IPoaxq/Ms+/5GFT5fkj2sL/BR1Gj/wDINj/Gr1UdH/5Bsf41er7/AC3/AHOl/hX5Hk1v4kvUKKKK&#10;7jMKKKKACiiigAooooAK8O+KybvGUXHP2cf1r3GvGfiZHu8YQv6Qj+td+Wpe3u+zPLzeXLh7+ZwP&#10;kkKMqQPpR5fpzWo8ZkUqfumo0t/Kk3opDYxzyDX0KlG12fKKtoZ3kluDlQe/pQ9uUmSKBTPM3CxK&#10;Mlj9K27DS7/X777Dp0eXH33Knao+teoaB4U0TwXbi5umEt6RkySc4PotefjsfDDU7ykkmehhMLVr&#10;+89InLeEfhQ8xTUfEbFSDuS1U8Ae9eiT6np+iwi3tY0GBhUjHT61g6h4kudRLRxAwQ54OeWrK8xo&#10;yWxuJ7mvzrNuJ6lZ8lH7z2Y1KVB8tJXfc1rnWb67LB5THEf4Vqt5oxhhz2NU1uC/Ugn2pfMAHXmv&#10;j61SpWd6jbZFTFtO09y0X6EnFO3kuETczt91AOTVSIyXFzHawp5kz/dUdvc12miaCunL51wyy3R/&#10;ix932FdmX5VVxk1bSPVm9B1Kr8iDSdDZo0nvQQ4OQh7fWuhACjAGBS0V97g8DRwlPkpL1fc9CMIx&#10;VkFFFQXl7bafbNcXc6QxL1ZzgV2pNuyG2krsnrC8SeLdL8L2ZmvZS0h4SGPl3P0/rXIeIfiTNJO1&#10;poEIkTobt/u/gK83uVWW6Nxe3E1zdOfvNljn0Ar0MPgHLWrouy3PHxecUqbcKWsi94i8aa94nnaM&#10;yNaWBPEEfBI/2mrnXRbdcgBIh07Emux0bwZrmvD93F9jtwf9bMpBP4da9A0r4b6HpUYmvz9rlHLN&#10;Nwv4Cu+WLw2Fp8sbf13PPp4fFYt88tvM8a03QdY12Tbp9k0rHqz/ACrj613+mfCyytI0u/El2JHU&#10;Z8hDgD2z3rr77xFa6Y32TSbdGAHWMAKK524uZryXzp5S75+4DwK+Ozfiyz5KG6/rc64UcPQ+N3f4&#10;GsNRtbe1+y6RaJaQLxuC4Jqpv3h2dixI6t1qm03AzwfSgzAo3PavgMXiq+Ln7StK7NJYv3eZHfeH&#10;/wDkDw/Q1p1keGW3aJAfUH+da9fomX/7pT9EevSk5QTYUUUV2FhRRRQBk+INKk1SxAtnWO7hbfC7&#10;dM+h9jXJwSzP5kdzayW1xEdskb8jPqD3HvXoVcp4tSezlj1JYpJrULsnEa5aPuGx3HJzXznEGWLE&#10;UvbU43mvxRhWp3XMtzNoyQDtODjisx/EejxweadQhK46A5P5VPpmof2nbG4FvLCmcJ5gwWHrivhX&#10;RqRjzuLSRyWMPU7i6kFpDdSvIQjFCx/2jmqFdVq2jjV7ARwSpDewsZLd3+6T3U+xrkT9rt5Ghv7G&#10;a1lT72RlD7hhwRXvTtWgq1N3TSv5P+tj5XOMFUVZ146xf4ElLhEieeeQRwIMu5/kPU0wzQRwSXMr&#10;HyIkMjFOSQB2rhtT8Y22pyglmjt0/wBXCFOB7n1NdWBy6viryhFtLeyOvhnIKea4i+JqKnSju20m&#10;/Jf59DW1XVn1FhFGDFaIfkj7t7t6ms6sz+3bL++f++TR/btl/fP/AHya92OW4qKsqT+4/oLBYrKc&#10;DQjh8PUhGEdkmv6v5mnRWZ/btl/fP/fJo/t2y/vn/vk0/wCz8X/z7l9zOr+18B/z+j96NSN3ilSS&#10;N2SRDuV1OCp9q9M8M+J01yMWl0yx6ko47Cceo/2vavH/AO3bH++f++TTl1+zR1dJXV1OVZQQQfUV&#10;z4nJcRiIcs6UvuOHHYjLcXCzrRUls7r+rHvuCDzRXHeF/Hqa/aSW5tZ7nUbZAWMKf61c4z9ea3oz&#10;4l1E7LHQmtwf+Wt0+APwr5SpkWPhVdJ03+R8nUxNKm2nJO3bUuXl5Bp9s1xdSrHEvc9/YetHhPR7&#10;jXNWTxBqELRWsIxZQP1P+2RV3Sfh/uukvvEF2b+4U5SLpGn0Heu3VQihVACgYAHavp8oyNYSXtq2&#10;sunkeXicW6vux2KGu339m6BqF7wDBbvIMnHIU4r53+B9qt/8RHu5uXhgklXP95jjP619AeKrCTVP&#10;Cmq2MWfMmtnVAO5xwK+aPhZ4mt/CfjaKfUT5drMjW8zkf6snoT7ZHNfb4KLlh6qjueZU+JXPq+io&#10;obq3uIFnhnjkiYZV1YEEfWuG8VfE/T9LuF0jQwuq69O4iht4jlEY93YdAPSvOhTlN2ijVtI7PU9Q&#10;i03S7y9kYbbaFpWGfQZr52+D8EniP4pT6xeEySRLJdMW5+djgflmvXtY0S+tPhhrNvPctdapPayS&#10;3MwH35CMkKOygDaB6V5x+zwE/tPWz/y08mPj2zXfh0oYarJb6IzlrJI96ihSFSqKBklj7k968p+P&#10;9wsfg2ygIG6W8BBzyMKc/wA69ZrwL4z3c/ijxzpPhPTP3s0WAwXnEj+v0UA/jWOBjeum9lqVU+Es&#10;+GJW0H9nrVL5iQ10ZAn/AAIhP8azf2ftME3iLUtSZQRb24jUkdGY84/AVufGFIPDXw10bw5bHCmV&#10;E/3lRSSfzIrU+Amm/ZvBdzfEDN5csQe+F4rsnP8A2WpU/nZkl76XY9UdgiMx6KCTXzp8Oc+Jfjbe&#10;aq/zpG89wCfTO1f0/lXtvjnU/wCx/BGsXoba0ds+zn+IjA/nXlHwBslt7HX9akGNirErEdAoLH+Y&#10;rnw3uYepPvZfeXPWSRy3ih/+El+ORgUl4zfxQAH+6mMj/wBCruf2gdQ8nQtI0tWx5s5lK+yqQP1N&#10;cV8K4DrvxcN+5LBHnuiT7kgf+hVP8eNTN544hslbctnbAAejMcn+Qrv5P9pp0/5UZ391vuek/AzT&#10;BZfD9bsrh72d5Se5AO0fyrpviFqf9k+AdZu+Nwtyig9y3y/1q34P00aR4P0mwxgw2qK31xz+tef/&#10;AB+1X7N4Ss9OVsNd3G5h6qgz/MivMj+/xfqzX4YFT9nrTfK0PVdRIOZp1iUn0UZP6tWB8ePDl9B4&#10;gg8QxRu9lLEsTyLz5Tr0z6A16L8MVi0D4e6BDcfuzfFjkjHztkgZ9wK7q6tbe9tZLe6iSWCRSrpI&#10;Mqw960linTxcqqV1f8BKF4WPN/hP8Sf+EstTpOplV1a2QEMOBOg43D3HcVv/ABK8Rnwt4MvL+Ehb&#10;yRfIt27hm7/hya8N8CWWz41R2+iv/otveSlWByPIUnPPcY4rs/2hrqYWui2gBELPJIT2LAAAVrPD&#10;Q+txjHZ62EpvkbLnwE8OrBo154iuFLXN3IYo3bkhAck592/lXsVcP8IZ4JvhppQgYHy1ZHAP3W3H&#10;INX/ABl41tPC1r5Uafa9VmRjbWacs2Bks3oo6k+1cmI56uIkuty42jE8bnI8T/tFBRl4oLwA9/li&#10;HP6ivo2vnj4F20mqeOdU1mcbnjhJLdt7tzX0PWuYe7UjT/lSQqW1wooorgNCOeURRbiDyQowD1JA&#10;HT61w+rvNpV7LcNexBxAlorSpvEhwz+UAfvZAHU8+uSBXb3ETTRGNZNmSMsBk49veuGv5W0/ULpm&#10;je1t7WJ/KYyEqxCgvMUP8MaAAHPLHHpTRMix8OnNvaahpPnNNFY3DRRSN1ZAcKf++dv+TW7c63KN&#10;dk0eztBNcpbpcMzybVVWZl5/757etc38NLVkt9SvGQxrNOflPbACkfhtx+FaVuSvjGe8PG+zgY/7&#10;rSSqP/ZfyoBPQm0o+JobnUmvooHha43whpei7RwvovHfnOa09B1Ya3pEV+IWhLs6mNjkqVYr/TP4&#10;1ZvifsrIDhpSIx/wI4/lk1zmg6ja6TpSvdyiG3leQoSCfmErKQAPbb+tAbM1fEv/ACB2/wCuqf8A&#10;oQrXrk/EPiGyutNMNgxvH8xCxi4RBuHVjwD7da1v+El0oRhpbrym/ijkQh1+q4z+PSgLq4+61u2h&#10;uZ7RCzTxKN+AMISMjOSM+vFZ8N3aLmW4iluZ8fxFCPoMt/n2rU1K2s5IWuJo2LBdoeJ2RiD0G5SD&#10;jmub0fQJ7+WWS+1a/ntVHlG2adsMAc/NzyOnue5wSCA73N7w9LHcaRFdRHMc4DrxjjAH9P5Vw+q3&#10;5fx3dXz3q2q6YirGzoGRd7bHY88YG0A4P+savTERY0VEUKqjAUDAA9K8tvVOl/Ei6LIGN3tKoTjz&#10;M+Z8n1IDAf7RShAzqdBilt4ZLhp2eKOZpDGm4580K+4Y653dCOvPFdVXIeHLV7kuxEpEBb7PePKZ&#10;PPjb7jEcYYDcrKRxtFdfSY0VtQsLfVNOubC7Tfb3MTRSLnGVYYNctoXh7xV4dsU0q11rT7uwhGy3&#10;ku7ZzNEnZTtcBsdB0/pW14h1TU9JtFudO0VtURQzTRxzhJFAHG1SPmPXjIPHeuS8F/F3TPFurnS5&#10;bN9PuXGbcSShxLjqM4GG7470AdrZafLp+nypHP597KWkknmXHmSEYyQOgGAAB0AAqj4Z0nVdGt5b&#10;a/v7a8jeWWdXjgMbK0jlyMFiCMscd+lb1ef+JfiLqfhOSNdT8KTtHNIY4Jre7WRJD2H3QQT6EfnQ&#10;Bt6l4Msb7xjpXieMiG/siyykLxOhRlAPuCeD6cemKPifwhq2v+JtK1eDVbW1TSXMltE1s0hdmxu3&#10;neODtxxXS6PdX97psdxqWnjT7l8k24mEpQdssABn2H51eoGRwed5CfaNnnY+fy87c+2e1c/4a8HW&#10;fhrVNbvrZstqVz5wXGBEuM7R/wACLH6EDtUdh42sr/x7qPhaMDzbSBZBJu++/wDGv/AQV/8AHvSu&#10;ooA57xnoF54o8PTaPa3sNnHckCeV4jI20EHCjI5JA5PaqUWg+KodGtNHh16xgt4YVga5hsmE+xRj&#10;5cyFQ2B1wcdcV1xIAJJwB1JrkY/Gsus309r4V0z+1Et22TX0s3k2qN/dD4Jcj/ZB+tAit4j8E6lr&#10;WtaLe2mq21pBozB7WJ7dpS7fLne28cfKBx781d8V+EH8TW+m3KXgsda06RZre7iTcqtxuUqTypx0&#10;z2+oMF74i8V6JEbjUvDEN5aJzJJpV2ZHQevluqlvwNWvDnjzRvFr3EeiPLPLBAsrrIhjALEgKSe/&#10;HOMjkcmgNCe70bV3vLHU7bVII9QghaG5U258i5UkEAruypBBIOT1PXNT2mk3cmsrq2pzQPcQwtBb&#10;xQKQkSsQXJJ5ZjtUdgAPc1xniH4r3nhO4jt9c8KXEEsqlo2ju0kjkA67Wx7jqAea67wprmoeIdMX&#10;UbzRzpsEyq9sGuBI8iEZ3EADb2x9e1AGPo3hHXNK8X6j4hk1aynfU9gubYWrKqquAuxt5OQB3HNM&#10;s/B2u2XjXUPFCavYtPexiJ7VrVtgQbduG35yNo5xzk8VveI/Fel+GIYTfPI9zcNstrSBN807dMKo&#10;+o9qyzrHja6i8608L2NtGeVjvdQ/eEe4RSFPtk0AaB8OyahqlrqGt3a3Zs38y1to4vLhik/56EEk&#10;s4HQk4HYA802fSNZk8Wxawt/Zm1hhNvHaPA2QrMpd9+7752gdMYFc5D8VI9N1ldI8XaPPody2Nkp&#10;kEsLD13ADj35A7kV3txNKLGSayiS5l8stChk2rIccDdg4B9cGgDnvHXhWfxloiaVHeQ2kRlWV5mh&#10;Mjgr02jIx35qn4j8J654m8IR6BeatZqWK/aLsWzFpApBUhd2ASRzz9OtYN/8ZV0TxCuk654cubBl&#10;YCaTz1k2A9GAA+Zfof14r063niureK4gkWWGVQ6OhyGUjIIPpQBg2ul+IotKg099Ys4xFGsRuobQ&#10;+awAxkBnKq3vgj2rS0XRbLQNNSxsY2WMEu7u255HPLO7d2J6ms7xLr2raDE91a6A+pWUcReV4LkL&#10;ImM5+QjkY9Dn2ql4K8Y3vjKFr5dCey0vBEdzLcBmlcHBAQDp15z1GOecAHXUUVy/jLxtZ+Dhpf2p&#10;QxvrtYSC2PLj/jk9wuRx70DOoooByMjpVPU5762sJJdOskvblSNsDTCIMM8/MQccZoAuUV5Tc/Gl&#10;rTV20ebwnfJqglEP2YzrkucYAIHOcjB75r0zTZ7y50+GbULNbO6cZkt1lEoTngbgBnjFAXLVFFFA&#10;BTSadTWoAYWpueD60pwfWgLjPpjuaZIxXKRk/gCfWmGRiOPzAqSR9qADGajE5wQeaZLHKcj5hu9A&#10;RQzKrcD6gc0okD9c8UrqAo6Y9qBjGaMg/KD+FKCnOcg45GKeUwOGGcd6bGrtnOPxoDURj8pZeV9K&#10;FZiQSDUgRjkEg/SgLhhgkjHakFiMPuXsRnFed+N/EZuJH0ezk/cocXLg/fb+4PYd/fivRGjQgqCw&#10;9hx/+qvLfEvhCbRi91Zl7iwzliRl4v8Ae9R7/n615mausqFqS06+h7WRRw7xN6z1Xw9r/wCfb/My&#10;/D+nLquvWlo4zGz7pB6qoyR+OMfjXd+O4Wk8MM6jiKaNzjsOn9a5fwGV/wCEpjB6tBIFPvwa9Jvr&#10;AajYXNlN/q54yhYds9D+dcmW0FPBTS3ldfhod+cYl0sxpSl8MbP8dfyOD+HNwqaxeW5bDSwBl99p&#10;5/nXTeMdPn1Lw5MkC75IXWYIvVsZyB+BNeawS3nh/Wlfbsu7OQhlPRuxH0I/nXrmk6vbaxYLc2jL&#10;tPDLn5o29CPWqy2catCWFno9f6+ROc050MVDHU9Vp6XX6NHioIIBByDSojyyLHEheRyFRFHLE9AK&#10;9W1Hwfouo3DTvDJDK3LNbttDH1I6ZqbSvDOl6PKZbWFmmwQJpTuYfT0/CuWOSVuezat3O2XEmGVO&#10;8Yvm7f8AB7F7SbP+zdHs7ItmSGJUOP73f9a8j8QXC3mvalNGcq8zBSO+Pl/pXoPivxCmj2bWsDg6&#10;hMpCgf8ALJT/ABH+leYwyG3ljlXG6Ngw3cjI5BNaZvWh7lCPTcz4fw9W88XNfFt59W/vOq8bagGN&#10;jpCNxZxKZueA+0AD8B/OtDwR4aZdmtXkZ6ZtY2H/AI+R/L8/SoPCvhGTUphqusK/kM3mJFJ96dic&#10;7m/2fbv9OvpAAHQYHoBXRg8LKtV+tVl6L8jkzDGxw1D6lh3d/afrul+vZaFYP7ZpS4Y9Kmm2+XjH&#10;J6YquEJPGTXtnzLRKWPHP6008nJzRsYD09aQJ6mgAwP9qlUBGyN2aNhPAzj1pQueMcjqQaAsK8m/&#10;AIpp6cCgrz0ppVuwNAncmWQqQBjGKXzC3XHB9KgVWB96lU8cigpMkVzx7U8MaYtPFIodRRRSGFFF&#10;FABRRRQAUUUUAFFFFABRRRQAUUUUAFFFFABRRRQAUUUUAFFFFABXM+OP+QLD/wBfC/yaumrmfHH/&#10;ACBYf+vhf5NXDmX+6VPQ7Mv/AN6h6nBVpaH/AMfz/wDXM/zFZtaWh/8AH8//AFzP8xXxFD+JE+tx&#10;H8KRuSxpNGY5UV0PZhWXL4fllZzYZkKqWMTH5sex7/StatHRf+Qgf+uZ/pXsxw8K81CfU8h4idCL&#10;lA8/dHikaORGSRfvIwwR+FJXeeN4IjpKT+WvnLKqh8cgHORmuDrzcdhPqtb2d7np4PE/WaSqWsYn&#10;ir/kEL/12X+tcfXYeKv+QSv/AF2X+tcfXu5R/u3zf6Hz+cf7z8kdl8LP+R+tv+veb+Qr2PxOf+JO&#10;w7+Yv868X+GxK+MA6khltZcEds4r1tmZ2LOxZj3JzXuU/hPKZzlYXjH/AJFmf/rpH/6FXaT6fFLy&#10;n7tvYcH8K5HxvazQeGZzIh2+bGAw5B+alJaELc8xrqvht/yUHS/pL/6LauVrqvht/wAlB0v6S/8A&#10;otqxj8SND6EooorsEFFFFABRRRQAUUUUAFFFFABRRRmgAooooAKKKKAPJfiZo/8AbPi2O2Ay40Se&#10;WP8A30bd/TH415x4XF1rNrJosiCSxsY7nUSo6hhFge2M4/Wvom50CK58T2mttM4e3tntxDgbWDHJ&#10;JNYGh/DTTdBXWBb3MzHUoXgJZQDEjZyB69R19KZPc5X4Drtttb6g74chjz0avQPG3iB/DHhW71KG&#10;MPOuEiDdAzHAJ9hVXwT4Gt/BMN5Fb3stytyVJ8xAu3bnpj61v6pplprOmz6ffQiW2mXa6E4/I9jS&#10;H0PAtU0O9/sDS/Htpdm8vnn8y+ZgpEcm75TjGABgAj3Fem+BdQbxbql34qljjhKwrYRwq25l2nc5&#10;PoCSMD0FJZfCjR7OO4tzqGqSWU/+stPtGyNvTcFxn/61anhXwLYeELieTTru8ZJ1CyRTOChI6EAA&#10;YPX86Yl5lH4s201z8P7zyQT5UkcjgDPyhuf51yXwztLu9+H2oJZapNp80N60hkgVSxAQfKc9jXsM&#10;sUc8TxSorxupVlYZBB6g1wP/AAq2Cynuzomu6hpdrdjE9tEQysPQE9OpoVhsyPhJ4l1rXdU1KPVd&#10;QlukihVkDYwp3ew616xXJ+FPAOm+EL24uNOnuGE8KxukpB5Bzuz7+ldZSBBRRmigYUUUUAFFFGaA&#10;CiiigAooooAKKKKACiiigAooooAKKKKAPDfjBf3lh41tXs7y4tn+xIcwyFeQ7Y6Vyn/CaXt0oj1q&#10;x0/WE6brqHbKPpImG/PNdJ8av+RxtP8ArxX/ANDavN6+swdOEsPBtdDwsRUlGrJJne6hF4Y1rw5o&#10;96019oojMtjGWX7VEu078MRhv4+OOn0rLg8J61bzxajoF1Z6o1u6yxyafOGdWByMxnDfhg1WsT9r&#10;8CaxbFmLWV1BeIvYK2Y3P6pWAjNHIJEZkkU5DKcEfiK0p05K8Yy2fXXz9evcU5x0k19x22rXkugX&#10;wuxp+7RNaBkudKulKqkwOJUGeUdW5Vh2I6isXU9Bh+wNrGhzPd6UCBKrj99Zk/wygdvRxwa3fCni&#10;nUtRabQdRni1D7VHtsRqSCZUmH3UyeQHGVzngkVV0/X9Ct777SNOvdBv13I8lg/nQt2KPDJ1X1Ga&#10;yj7SDslqvxXS/Xyurs0fJNXb0f4HH0V3mq+FdI8QSrdeDNQtLi4cbptMz5LA9zErnOP9nJx2Nchq&#10;Oj6npEmzUtPubRu3nRlQfoehrpp14T0Wj7Pf7jnnRlDzXcpUUDkZFFbGQV7Z8Dv+QNq3/Xyn/oNe&#10;J17Z8Dv+QNq3/Xyn/oNefmn+7S+X5nXgf4yPVaKKK+VPcCiiigAooooAKKKKAMeDxNps/iO70Iy+&#10;Vf220hJOPNDKGyvrjPI68VsV87/EyR4fiRqMkbskiGFlZTgqREmCDXZeCPios/lab4ikVJOFjvTw&#10;G9n9D/tdPXHWlc93EZLNYeGIoapxTa67dO56tRSAhgCCCDyCKWmeEFFFFAHKeMvHNv4NazWeyluf&#10;tQcjy2A27dvr/vVy/wDwu7T/APoDXX/f1ao/HH/W6H/uz/8AsleR19XluV4WvhY1KkdXfq+7PIxO&#10;Lq06rjF6HtX/AAu7T/8AoD3X/f1aP+F3af8A9Aa6/wC/q14rRXb/AGJgv5fxZh9er9/wPav+F3af&#10;/wBAe6/7+rR/wu7T/wDoD3X/AH9WvFQCTgcmr1tZ9Hk/KsMRluXYeHNNfi9T0cso5hmVb2WHV+7t&#10;ovV/030PdvDXxLtvEmswadFplxA0oYiR3UgYUnp+FdzXhXw2AHjixA/uyf8Aotq91r5bEqHtPcVl&#10;23PoM0y9YCpCjzcz5U2+7u+nRHPeMPFkHhDTIrya3e4aWURJGrBexJOfTj9RWtpmowatpdtqFsSY&#10;biMSLnqM9j7jpXl/xpleafRLCJSzsZGCjqSSoH9avfB7WXk0690G53LPZSGSNW6hCcMMezf+hVzX&#10;1Np5dH+zY4mPxX19L2PRb68h06wuL24bbDbxtI59gMmsPwd4wt/GFlcTw20lu0Emxkdg3BGQc/nX&#10;OfF/Wja6Fb6PAcz38gLqOT5akHH4tt/I1j/BaaSC/wBasJVKvtjcqwwVKlgR+tF9Qp5dF5dPEy+K&#10;+npez/ryPX6z9Y1zTtAsTd6ldJBEOBnksfRQOSa0K8Tit5fif8RLn7RK66RY5ChTj92DgAehY8k+&#10;n0FDOXA4SNdynVdoRV2/0XmzcuPjXpqTFbfSbqWMHh3kVCfw5/nXR+GviJofiWZbaOR7W8b7sE4A&#10;L/7pHB+nX2rctPD+j2FsLa20y0jiAxtEQOfqTyfxri/F/wAL7fU3S+8P+Tp98rAsgykbe4wPlYew&#10;/wAaNTqjLLKz9nyuHaV7/ev8j0Worm4jtLWa5lOI4kaRz6ADJplhFPBp9tDdTefcRxKssuMb2AAL&#10;Y9zzWP44ufsngjWJQcE2zJn/AHvl/rTPLpU+erGmurt+JB4O8a2njCG6aG3e3ltmAaN2DZU9Gz+B&#10;+ldPXzr8PNWl8P8Ai2wmnDJaX4MDMeAylsA/g4HPsa971vVItF0S81KbGy3iL4JxuPZfxOB+NJM9&#10;LNcvWHxKp0l7stvyt95hHx7YnxyPDC28jPnYbgMNofbu24/TPr2rrK+aPDt5cx+NdK1W6Vybi+V2&#10;kIwHLPhiPXqa+l6EwzfAwwkoRh1WvqtwooopnkBRRRQAUUUUAFFFFAHP6/8A8fMX+6aya1tf/wCP&#10;mL/dNZNfmGef8jCr6/oj28L/AAYnWab/AMg6D/dq1VXTf+QdB/u1ar9GwX+7U/8ACvyPHqfG/UKK&#10;KK6SAooooAKKKKACiiigAooooAwvEH+sg+hrGrZ8Qf6yD6GsavzLPv8AkYVPl+SPawn8FHUaP/yD&#10;Y/xq9VHR/wDkGx/jV6vv8t/3Ol/hX5Hk1v4kvUKKKK7jMKKKKACiiigAooooAK8i+Iyb/FcXbMI/&#10;rXrteZeOyg19dwAJiADdSK7cBLlq3fY8TP5cuFuu6OLEBQ4YcVsaF4UudfcsS9tZq3MuPvj29q09&#10;I8LQm1a/1t/JsYzvQE4L07WPFUmoBbbSR9msozgnGMj2qMyzylg4OMNWzwKGEhSgq+Kej2XV/wCX&#10;zNu41fTvDVsum6NGr3CjBIH6k1zN1eXF3cie9k8xj/D2X6VnxyqrEICAvWRurU5rrd2r84xuNr4u&#10;bc3p2NqmZzm7LRdl0NBJiQcYx2oafIx1rM+0EHocU8XWRjFef7I55VteZSLpm2YAAGfSp4RLc3UV&#10;rAu+eXoPT3NZcl2LeBpj8wHGK9F8GaENOsPttwCbu6AZs/wjsBXfl+XPF1LPRLc7MFCWOqWvot2a&#10;Oh6FDo9tjiS4bl5SOfoPateiivuqVKFKChBWSProQUIqMdgooorQoztd1NtH0ie9WB52jHCIOTXj&#10;OqXuq+L7xTcwTXAX7lvEPlT3r3cgEYIyDUaxRRAlURB3IGK3w9d0J86V9DzsbgqmJkrVOWPb+meX&#10;aZ8OL+7gRrq4NlGRkIgyw+tdxpPhLR9HUNDao8o6yyDc2f6VFrXjPS9Gk8pmaebukQzj6muK1XxV&#10;qeqz7o5fstsOkKn5j7k152NzuFK95XfZHA5Zfl60XNL7zuNQ8W6ZYvJbxy+dcJxsjGQD7muK1LWr&#10;7V223jhIQcqif1rEaddxZV+bPJ7n605LvPUV8hjcxxGJ02j2RwYjNqtXZ2XYvIwVMIdopftAHA+X&#10;6d6pNcg9DTftRPavL9m2cKxLfxMvNMWXPFIZSIn6fdNUmugEFI10PJf/AHTQqbB4p8tkepeEjnw7&#10;bH2P863K57wU2/wxat6g/wA66Gv0LAq2GgvJH2uFd6EH5IKKKK6zoCiiigAoIyMHpRRQBmP4e0d7&#10;n7Q2m2plznd5QzmsfXEVNQ2qoVQgwAK6uuW17/kJN/uCvnuJUlgfmv1Ma/wHPaq1ytkFtJRFO8io&#10;rkZ25NX4vh9c3ZUaxr11dwcEwp8it9ap3/8Aq4P+u6fzr0Zfuj6VxcNYajUoynOKbTM6EU07nhfi&#10;G2hsrTWba3TZDHDKqL6DFeHDoK928V9Nd/65y/yNeEDoK+z4Q/h1/wDF+h4WU7Vf8TFzRmiivsLH&#10;rhmjNPSGaRd0cMjr6qhIpnt3FSpQbsmrhYKKKKqwHrHwA58Y6hn/AJ8//ZhX0dXzl8AP+Rx1D/rz&#10;/wDZhX0bXzOZ/wC8P5HXR+EKKKR2CozMcKBkn2rgNQLqoyWAHua8T8f/AAaOp6pNq3hu4t0kuG3z&#10;WkrhV3Hqyntn0rm/CcM3jr4oX9lcX+oHRVeaUwLdOF2g4UdeBkivWV+E/hkA5Got2Gb+Xge3zV6M&#10;U8HNe/rbt/wTL41seM2Hwm8eyyC0Ci2gzhma6+QD6A817H4B+GGm+CkN07/bNVdcPcsuAg9EHYfr&#10;XOeKfhjqOj2cuq+Dtb1OG5gG82slyziQD0J7/XNL8Kvirc+I70aFrgX7dsLQXCjb5uOqsP73fj3r&#10;WvVrV6TlBrlW6Wj+YoqMXZnrjKHUqwBUjBB7ivKB8ONZ8G+LJde8FPbzW84Im065faME5IVvTPIz&#10;0r1iivNp1ZU722e5q4pnFXWqePL63a3sfD1np8z/ACm5ubsSLH7hVGTR4L+HVp4Xup9Vu7l9R1u5&#10;JM15KO56hR2FdrRT9s+VxjomLl6s8Z+MnhPxN4q1rTxpWntcWltA3zBwPnY8jB9gK9E8C6LJ4e8F&#10;6Xps8YS4ihHnKDnDnk/rXRUVU8ROVJUnsgUUnc4X4s6TrOu+DTpmjWpuJZ508wBgMIDnv+FZHhnw&#10;prHhz4QX+nJZk6xdLIfJVhkM3yjn6AGvUaKFXkqfs1te4OKbueP/AAZ8C6z4Yv8AUr3WbP7O8kSx&#10;RAsCTzk9PoK5rXPh34r8Q/EqbUrjTGWxmvlJkMi4EQIGfyFfQtFarG1VUdTS70J9mrWEVQqhR0Ax&#10;XjPxg8IeJfFviGwXTNPaWyt4dpk3gDczc9fbFexzTw26b5pUjXONzsAP1pY5Y5kDxOroejKcg1hR&#10;rSoz547lyhdeRj3Hhu1v/CKaBcBkiFukYaM4aNlAwynsQQCPpXleu6H8XTbtoUV+l7YvlFu42VHd&#10;P9s9RXt9FVSxEqb2T9ROKZwHwz+G8XgiykubqRLjVrkASyKPljX+4v8AU960/iD4Kh8ceHjYmXyL&#10;uFvNtpiMhW9CPQ11lee/FH4g3fgWDTmsre3nkumcMs2eAAORgj1qoTrVa6lF+8JqMY26HmOj/Dz4&#10;neHr14NJkNqshwzxXQEZ98V3A+HGo6L4O1u6WaTV/FWo25had2+4rcFUJ9iee9ej6Be3OpaBYXt5&#10;EkVxcQrI6J0UkZ4qbVb5dM0i8v3xtt4XlOenygmtKmMqzlayv5LcShFI8/8Ag14P1Hwpot+dWtvI&#10;u7mfIXcCdgGB09816XXnHwx+Iep+O7jUPtWn29tBaquGjYksxzxz7CvR6yxXtPav2m5ULW0Ciiiu&#10;coq3N59nkijWGSVpGKgIOhxnn0zXB3rnxFqR0y0H2m1LO95cgAiQo67YF65VGkDMRxkY9cdlqeny&#10;ajug3Mtu2PNUNt80c/Lkc4PfBHbryK5i53afp11Hp8QgvIrGVd7KEijDO20KqnKlyfl9lFMllbw9&#10;rkQ8N3GladcWr6uHYNFLJnazNhgwXkHO7AOMnHrVuRfE0l5cXP2TT8zWq2+0JONoUsQR8v8AtfpX&#10;mngXwp4kv/G8+t6hCsLSPN5xVhzIxKk4B4CnLc91GM17j/ZEn/QVv/8Avtf8KBFPUpNfW202a2tr&#10;J5lXddK7OQr7cfKFBJGS36VzejQ3On+I9Lj1eCzOyG48qYLIChL7sjeAB97HHJrsBpEg/wCYpf8A&#10;4yD/AArndd0e8l1eNYdRlDCzlKFz8zncuQCBxgYI4PNAO5R+IepTWqQpbeVIhMe2PsdxOW/QV0ui&#10;6jBJoqi6kTaGaIB+6gdD7Y/DpXmGoXd7qGlm3lmiW8tpcRlcAuAeM7uByefxwDV2xuZ/EeonSdNy&#10;tgv7qW4B2b2HVU9hyT9Pfh2JT1udna6vp+meErFpxNJ9oUusdtGzkHOTgDOADx6VQ0vxNY6derCr&#10;3MkMzAzf6JIohJHU5HC9Of0rX8P6UzaJAEv7lYgXCBCACoYgHp3HP41dg8PR2xkMF9dxmRy7lWUF&#10;mPUk7eTSK1NWaaO3heaZwkaDczHoBXnOqvp/i3xULfT7hZJI4CJjC4MkJEsOGwDlSp5Ge6mur1PR&#10;biTT5Vjv7yZsAhHYHPPYYHI6j3ArxPwJo3ifwj4zFsyQRQSECed23KVBKqeCGGWYHBA7ZoGz1fwr&#10;rrXWVuovJ1JYy91aoAA5yQZ4/VWK4IAyG4Pqeut51uIEkCspZQxVuq5GcH3rk4dNg1W5Qx2s1tLG&#10;Z2DyEboJDMx+VlOVOdxA6EOM5rqbRJEiKy/fBwT68DkYx/KgaLFfNupfD2dvCC+LdEeb7VBd3DXM&#10;StyqpMwV48cgqFGfz7V9JVyXw3wfBsfcfa7v/wBKJKQMzfhh8QY/GGlfZL10XWbVR5y9POXp5ij+&#10;Y7H2Iq98Rokl0vRldQR/bdl195AP5E15n8RPB174E1+Lxh4YzDaebudIxxbOexH/ADzbOMdBnHcV&#10;1d54ysPGfhPQLy3ZY7ka5YpcWxbLRv5oP4g9QfT3BpgepVleJNZTw/4evdTZPMeGP91GOskh4RB7&#10;liB+Natec+NNYu7nxppGl2OkXOrQaWw1C+htiBiQgiEEk44OWx34PakM818SaPqHwx8Z6Fr73Et1&#10;JcD7RdSEj55s/v0HHQhuM+vtX0XbXMV5aw3Nu4khmQSRuOjKRkH8q8i+JN7q3inwlLbP4K1aCS3c&#10;XEc7lGEe37xIUkn5S3+RWp8EfEn9reEn0qZ91xpjhFyeTE2Sn5fMv0ApiQnxt8UTaL4Yh0qzkKXO&#10;psyOynBES43AfUkD6E13PhjRYPD3hrT9Lt0CrBCoYgY3PjLMfckk141+0Ckq63osvPlm3kC+m4MC&#10;f5ivb9I1CLVdGstQgYNFcwJKpHoQDSDqXK5PTPCK6N8Qb7W7BEjstRtCLiNeNs4cEMB6MCxPuD61&#10;1lFAzxL9oUfutAPvP/JK9V0i5isfBlhdTHbDBp8cjn0VYwT+gryr9oX/AFWgfWf+SV6FewSXPwnm&#10;ghBMsmiFUA7kw8UxdTgfhRNL4y8ca54t1Mb54FWO1RuRCH3cL6YUY/4ET3r2mvD/ANnu7Tdr1oSP&#10;MYQyqO5Hzg/zH517hSYI474meGIPE3gy8Uxg3lpG1xavjkMoyV+jAEfke1cn8CvE8+oaReaFdSFz&#10;YbZLYsckRNkFfopHH+9jtXrM+Ps8mcY2nr9K8G+AFq7eIdYu0B8iO1WIn3Z8j9ENMOp0njjwXB40&#10;+INzZtM0FzHoiS28gPy+Z5zAbhjkc4rnvhn41u/CGtSeDfE26CBZTHE8p/495D/CT/cbqD0Gc9Dk&#10;elxn/i8E/wD2Ak/9HtWV8Uvh4ni3Tf7Q0+NV1m1Q7O32hBzsPv6H1475AB6FKMxOD0KmuQ+FShPh&#10;pooUYHluf/IjVyPwo+IjXtufDGuysmoW6lbeWY4Mir1Rs/xrj8QPUc9h8Lhj4a6J7xMf/H2pAdfX&#10;hnxF0S48Z6VrPi2GWRrbS5jbWcK4KyQRnE0n/fZbB/up9K9M8fa3caJ4UuGsVd9TuyLSyjjGWaZ+&#10;BgeoGW/CsDTNZ1HTfDdtog8Aau1rFbC3ZN8RDDbhs/NznnPrmmDL/wAKfEn/AAkXga1Mr7ruy/0W&#10;fPU7R8rfiuOfXNdvXzr8K9UuPCPxGn0LUIJrOO/PkGGfhkkHzRE+pIJHvuFfRVIEeAeKFH/DRtjx&#10;1urQn/vha9/rwHxP/wAnG2P/AF9Wn/oC179QCCiiigYU1qdTWoAiNMY8571IRTSue/6UyWQOc4po&#10;WpjESOhpPKb2/OmRZgigfxc0/YGHQH8aaIuR8wqQJigpIjZQpGUP50AjdwCPxqbHGMZ+pprfIMhB&#10;SCxFke9HXoDU6EFQdgH4Uu4e350BYhUEg5U9OKb5bkYOMHsTVkY9BTWZR1wKB2OK1LwrLpWqQ65o&#10;kWWhffLZp/Ev8Wz6gn5fyrs4J0uIEmjYNG6hlYDHFPVxjpn6CjI7ACsKVCNKTcNE+nmdVfFTrwiq&#10;mrjpfrbs/Tocx4t8Jrrifa7UrHqEa4GeFlX+63ofQ15qkupaBqJ2mayu14KkY3D3HRh+de3k59R9&#10;DVe80601GHy7y1juI+wkUEj6elceLy2NWXtKb5ZHo4DOZUIexrR54fl/mvI87t/iLqUSBZrK0mI/&#10;iGUJ/Dmq99491i7QpCIbQEYJjG5vzPT8q66b4f6C7FhHcQ5/hSY4/XNPtfA+hWrhzamYjp57lx+X&#10;Sub6rmMlyupp6/8AAudn13J4vnVJ39P+DY8wtLO+1e6ZbWGa6mc5dh83PqzH+prv/D3gSGyZLvVC&#10;lxcDDLCOY0Pv/eP6V2EUCQRiOGNIox0VVCgfgKVlz/EWP6VvhcqpUnzzfM/wOTG57Xrx5KS5I/j9&#10;/wDkL2z8x96QEnoPzpAsnbZ+VNYsWHXjsFr1TwxWJ65yB1pVww/oKUE7fmAznpnFLkdAFB9KBCbc&#10;8tnj2xS7QR7elKFA5pcY5PX+VAyNgQpxgGlVWCcjk+9DcsBSyLkAbsUCE25XnPHpSZB6Mc9+KRNw&#10;BGc0xmkUnimA8BSD1FIq80ZzzinZBIwCPrQA4YFSKajHv1qUD0pMpDqKKKQwooooAKKKKACiiigA&#10;ooooAKKKKACiiigAooooAKKKKACiiigAooooAK5nxx/yBYf+vhf5NXTVR1TS7fV7T7PcbwoYMpRs&#10;EH1/WubGUpVqEqcd2jowlWNKvGctkzyqtLQ/+P5/+uZ/mK0NQ8G39qC9qy3cY7AbXH4dDVDSEeHU&#10;pIpUaOQRnKOpBHI7V8X9WrUK0VVjbU+rliKVajJ05XN2tHRP+Qh/2zP9Kit9MurnBCeWn95+P0rZ&#10;sdMjsm8zezykYJPA/KvfwmGqupGdtEeFiK8FBxvqZXjb/kAr/wBd0/rXn9egeNv+QCv/AF3T+tef&#10;15mef718kerk/wDu3zZieKv+QSv/AF2X+tcfXYeKv+QSv/XZf61x9ehlH+7fN/oeTnH+8/JHW/Df&#10;/kbT/wBesn9K9Vubm3s4Gnup4oIV6ySsFH614bo2s3Og3r3lmsZnaJolMgyF3Y5x3PHeoNQ1G91a&#10;4+0ahdSXMo6FzwvsB0A+lexGajGx5TR6FrPxLtog0WjW5uH6faJwVjHuF6t+OK4LU9Y1HWJ/O1C7&#10;kmb+Fc4Rfoo4FUaOlS5NjsFdV8Nv+Sg6X9Jf/RbVmaH4X1rxG4Gm2LvDuw1xJ8kS+vzHr16DNet+&#10;D/hpb+HL6PU7y8a6v4wfL2DZHHkEHjqxwep/KnCDbTA7yiiiuoQUUUUAeV/FXxprvhjVtPt9JuBF&#10;HNAXfMStzux1PSupn8f6LpmoWWlahPKNQnhjcKkLMCWHGMevpXm3x3fZrek8Aj7M2eccbql1Pb/w&#10;ujwzhUx9ntvr904oFoel6L460PXBfeRPJA9gC1yl1GYmjA6k59MVmTfFPQlgSWCC/nE7GO0YQbUu&#10;XBwVRiQOpHXFeeaVFBdeL/iJFOkkkZtLneqMAxAkB4zxVbQdPs9c03w7pWp67p9tY2cskiFd4kmL&#10;sGKEsoUEdMgnrTsFz1/UfG+k6XcQWdz57ahJD57WcEfmSRLjJLAcDAzSt468Pr4cXXlvt+nlxGXR&#10;CWVz/CV6g15bb6fcL8btTgvtTm05roymKVNoLqQNoBYEY28fhUninw9oOg/DvW00XU57xPt8KXIk&#10;kBEcintgDnBHrSsF9T0NfiT4aa5sYTczIt8B5E0kDJGxzjG4j149qxLXU7pvjLPYt4kZ4QjAadsY&#10;D7m7b/d467up6VwXi5lHhfwA+4f6nI3f7yda2THLJ8fb4WzBJzDKEPfd9n4/WgR6JffELw9YXlxb&#10;yXMsgtWC3U0MLPHAScAOw6c8VY1XxroOjJZSXd8PLvhut3iUurjjnI+orx/4caFHrNj4h0jV9Uub&#10;AKyfaYFZFMqgkktuGeCO1HxA03TLDQvCdrpl495px83yZ5CCSrOpx0HHWiwJnrsPjzw7Na6ld/b1&#10;S106QRzzupCFj02n+LoelS6R4y0bWr42VtPJHd7BIkNxEY2kQjIZQeoxzXAfGjSmt/DukGygEen2&#10;0hWVYl2qvygISB9CPx96ztfWW++LPhVdJO+ZLS2cmM52oCSSfbb/ADp2A9Pm8Z6PDeXFt5s0n2Zw&#10;lxNDAzxwseNrMBgGt9WDKGHQjIrwe/0rWNLGoeL/AAlqzjTnmklmhZ/LkjIYhldDw2D0HUjtXs2k&#10;6k114bs9SvgIGktVmmBGAvy5P0FIaZyfjr4gjwrrmk2UZRkdxJegjJEROAB6Hqfw967K+1ew03S3&#10;1O7uo4rJEDmYnjB6Y9c9q8J8XxReItGuNca11JdRkumlLNbMIltsbUXf0IAAbPqTWvpGrWPi74Wx&#10;+H9Q1BoLuO6jtIpiu4A8mMv6LwV/AUB5nqul+JLDVrk20AuY5/LEypPbvGXj/vDI5FUbrx94cs7u&#10;WCa/GIXEc0qRs0cTHoGcDAPB/KvPNCHjfw3ryeFr27FzHeWc32fM2/ZtQ7WU9VwcDB9a53RlEHwp&#10;8WwXJKT/AGqFWVxhg2RwR9Qf1p2Fc941LX9L0fTRqN/fQw2jAFJC2Q+eRtx1z7Vh3HjPTdT0nUI9&#10;NvzaXyWb3ERuoHQhMf6wAj5h9M14zr9tqcPg3wg98sq2ixy7PMHCjfkZ/wCA9PavV/FVl4engvNS&#10;WSJtXfRZfIAkzuh28sF6d+vvQkNsj8D+KEg8Ey6nruvRXUcdwY/OIYlScYToCx54wO9dJp/jDRtS&#10;1M6ZHcPDfhd32a4iaJyMZ4DAZ45rxXTNSstM+EKvd6at8z6sTCrOVVXVAdxK89O3vV+C6mvvjDoN&#10;3NfW95NLFEzSQKFRcox2Yyeme/NPcNT0PxT8QNM0q11K0sb1H1a2iLBBEzojZHDEcA/U1J4S8XG9&#10;8DJr2vXFvbgO4eQDauA2BxzzXlHh9Xg0Hx/9sBW6EIEiueQfMOf1qvqEd1J8JNClj3m0jvZ/OK9A&#10;xPyZ/X86nzA910rxZo2s3RtLO7/0nYJBDKjRuynkMAwGRjnim3PjHQ7S7ntpbti9uQs7RxO6Qk9A&#10;7AED868z10vL8VfCv9mjdMLW3b932Tkkn22/oarXmmeIdJfUPFPhLUjJpE0sk8oLbWTDHcHjbhsH&#10;PvinYVz29nHkl1ORtyDXnPw/8d6r4n8QXdjfJbLFFAZF8qMq2QwHPJ7Gu10XUJNW8NWWoSx+XJcW&#10;yyMuMYJFeP8AwdZE8aajkgZtX5JAH+sWkx6HoXi3x7Z+H76202Jg1680fnBo2KxRE/M3ucdAK2b3&#10;xVomn6TBqd1fxx2k/wDqXYHMn0XGT+Vec/E1Vf4ieFnAVsNHwD1/e034nFm+IPhoznNiWQAk/LkS&#10;/OPr92gV9ToNB8eXOs/EG70aM2z6bGjvFKiMHIAHUk+57V0DeOfDaTrE2qRgNJ5ay7W8st3AfG39&#10;a84sJobf4zeIrmb95BFb3DSIvXAQFgPeuf1TVEv/AIceVapaWWnW9+Ehsg5kmyVJLliffHAxQDuj&#10;6HVgwBBBB5BHelrB8P6pZppei6dJdR/bpbCKRIifmZQg5Fb1A0wooooGFFFFABRRRQB4R8aIpZPG&#10;NqUikYfYl5VCR99q86+zXH/PvN/37P8AhX12VB6gGjav90flXr0M19lTVPkvbz/4BwVcCqk3Lm3P&#10;mjwXZy3Wo6hpkoliS/0+aEExE5cAOv45WuaFtcEDNvNn/rmf8K+vNqjsPyo2r/dH5VazhqTlyb+f&#10;/AE8AnFLm2PkRYLlGV0inV1IZWVDlSOQRxXR+JbOXVLW18UQWzqL0+VfIqH93dKPmOMdHGG+pNfT&#10;Gxf7o/KjauMbRj6USzduSkobef8AwAWASTjzHyNFHdwzJNFHcRyxsGSRFYMp9Qe1eg6R4j1XX/8A&#10;R21CXT9ZKhV8+LfaX57K6MCqSf7Q4PpmveNi/wB0flSFEPVV/Koq5pGotYa+v/AKp4Nw2kfOF9cW&#10;f2yW08ReD2trtDtebTC0DA+uw5Q/hiq58M6VfZOk66Ec5It9Vt2t3+gcAof0r6YKg9QD+FIY0YYK&#10;KR6EULNWl7sbfPT8UxvBp7u/yPl7VPBfiPR133mkziLGfNiAkT81zXp/wQR49I1YOjKftCfeUj+G&#10;vVAAAABgDtSAAdABWeIzKVek6co/MdLBxpT54sWiiivMOwKKKKACiiigAooooA+dfih/yUPU/pF/&#10;6KSuQrr/AIof8lD1P6Rf+ikrkKhn6bl/+6Uv8K/JHeeCfiRd+HDHYahvutLzgDq8P+76j2/LHf3P&#10;T9Rs9Vso7ywuEuLeQZV0PH09j7GvlCt7wx4t1Pwre+dZSboXI863c/JIP6H3H/1qaZ5WaZJDEXq0&#10;dJ/g/wDg/wBM+m6KwvDHizTPFVl51lLtmUDzrdz88Z+nce4/+tW7VHxVSlOlNwmrNHj3xx/1uh/7&#10;s/8A7JXkdeufHH/W6H/uz/8AsleR193k/wDuUPn+bPnMb/Hl8vyCnJG0jYUZp8Nu8x4HHrWpDCkK&#10;4Uc+tXjcwhh1yrWXb/M9zIuGsRmclUn7tLv38o/57Lz2Ire0WIAty1WaKK+XrVp1p883dn67gsDh&#10;8DRVHDxtFfj5vuzq/hv/AMjxY/7sn/oDV7rXhXw3/wCR4sf92T/0Bq91rz6/xHxXFP8Avsf8K/Nn&#10;kHjP/iY/GPQ7PqsJgBH/AAMuf0qLWgfBPxet9SX5bLUH3yE8LhztkyfZvn/KtS10fU7r423Go3Vh&#10;OtpCCyTMh2ECPYuG6E55/P0rZ+KPh2TXfC/nWsLS3lk/mxogyzKeGAH0wf8AgNc5ccRTp1KOHk/d&#10;lCz/AO3v+DY5G2J8cfGMzhvMsNNbcpByNkZ+XHqGc5+hNWPBZaw+MevWrf8ALY3GM98yBx+lb/wp&#10;8Ny6L4flvLyBoru9fdtdSGWNeFBB6ZOT9CKzG0fUrX44rfxWM7WUo3tMEOwAw7Tlun3u1A516cp1&#10;sPF+7GFl5tf5s9RPIrxz4Uzpo3i3WdEvD5d1J8qBv4mjZsgfgSfoK9jrz7x18PptZvF1vQ5Rb6tH&#10;gsu7Z5hHRg38LDHXvx0xTZ5WXVqXLUw9V2U0tezWqv5Hfyb/ACn8rb5m07d3TPbPtXi+ta18TtDt&#10;pL3UbhLe2EmwOFtyCSeAowSf8KsR+NPiLpafZLrQmuZVG0SyWbsT+KEA/hTbfwn4u8eanFd+J3ks&#10;7CM5EbDYQO4ROxPq360Ho4PCLBtzxDg4d37z/wC3fU7n4d6tqut+FI77V3WSV5nEcgQLvQcZIHHX&#10;cPwqh8W7o2/gWWMNj7RcRxn35Lf+y12lpaQWNnDaW0YjghQJGg6BQMCvPvi9Y6nqWmaXb6fZT3KG&#10;4ZpPJQttbGFzj6tzQ9jgwcqdXMYzSUY81/JW1Ob8QeGzJ8IdB1GNf3tkm98DrHK2T+RKn8TUXi7x&#10;lJ4h8FaFp0D+ZeXR/wBLRDliyHaAR/tN834CvXodJhPhuLR7hcwfZBbOoP8ADs2mvI/Anga/t/Hr&#10;HUbSRbbTHZxI6EJI4OE2nv8A3vwpM9TCYyjUhOpW3pyco+d76ff+g34g6N/wjFl4TjjGRaxMrsOh&#10;kDK7H8WZjXtyOskayIcqwBB9Qa8++LukXmp+H7OSytZbiSC4+ZYkLMFZSM4HPUD867XRBMug6ctz&#10;G0c4toxIjdVbaMg/jTW55uNq+2wdGcneV5X+buXqKKKZ5AUUUUAFFFFABRRRQBh63bzTXERjidwF&#10;OSozWZ9iuv8An3l/75NdfRXzuM4cpYqvKtKbTfoddPGShFRS2KFlcQwWcUUsiJIq4ZWbBFWPttt/&#10;z3j/AO+hXN6n/wAhKf6/0qpXlS4jq4WTw8YJqGl9emhusGprnb31Ov8Attt/z3j/AO+hR9ttv+e8&#10;f/fQrkKKn/Wyt/z7X3sf1CP8x1/222/57x/99Cj7bbf894/++hXIUUf62Vv+fa+9h9Qj/Mdf9ttv&#10;+e8f/fQo+223/PeP/voVyFFH+tlb/n2vvYfUI/zHX/bbb/nvH/30KPttt/z3j/76FchRR/rZW/59&#10;r72H1CP8x1/222/57x/99Cj7bbf894/++hXIYoo/1srf8+197D6hH+Y1tcmjmeExyK+Ac7Tmsmii&#10;vnsbipYuvKtJWbOylT9nBROo0j/kHR/U1eqjpH/IOj+pq9X6Zlv+50v8K/I8St/El6hRRRXcZhRR&#10;RQAUUUUAFFFFABXEeMP7L0a/TW77M84XbDb+pHeu3rzXx14P1zXPEMV5Y+XJbpEFCu+Np78VjiJ1&#10;YU26PxeRw5hByo+7G76HJahrOp+IrgXF9ujiH+rt14UD3FV5JJCoVQ20dK2o/AHioH5jBx0O+lPg&#10;HxU3O23Ht5gr5apgsXVm5TjdnyVXA46tU55xbfzMNZJACCGI75pEfZ0zW6PAHikdRB/38o/4V94m&#10;/uW//fyo/s7EfyGf9mYt/YZjfamxjFNM5znBrbPw+8Tf3bf/AL+Uh+Hvib+7b/8Afyj+za/8gLKs&#10;T/IzM07/AE7XbC1kU+W8y7vQ817uqhVCjoBgV4yvgfxXZX1tcwRQNNE4dPn4OPWvX7KSeSzia6iE&#10;c+0b1ByAe9e5lNCVGMlJWZ9FklCdCM4zjZliiimuxRCwUsR2HevWPdHUyWaOBC8siog6ljgVy2qa&#10;j4vlLR6VpFvGp/5aTyj+QrjtR8H+Ntcffqs0cuDlY1lwq/gK561eUF7sW2cVbFyiv3cG36HS638S&#10;9NsnMGmRtqM46+UflX8a4zWfFWs63hJpXtIP+eULYJ+pqdPh34ihTEUduv0cUp+H/ibrtgz6+ZXi&#10;15Y+tdcrSPBxU8yr3XK0jBSTYAqIQO+7vSGQls/NmugPgDxORgpbn/tpSf8ACv8AxL/ct/8Av5Xn&#10;/wBnYj+Q8v8AszF/yMwVmZexpRO3901u/wDCv/Ev9y3/AO/lH/Cv/Ev9y3/77o/s7EfyB/ZeK/kZ&#10;gmY5+6aXz29DW7/wr/xL/cg/7+Uf8K/8S/3Lf/v5R/Z2I/kD+zMV/IzBeQlAcNmmtL+5kyD9010D&#10;fD/xMV2hYP8Avuon+Hvijy3GyDJBA+ehZfiP5RrLcVbWDPQvALB/CFmR6H+ZrpqwvCGm3ek+GrWz&#10;vtv2hAd205HWt2vrMPFxpRi+x9thIuNCEXvZBRRRWx0BRRRQAUUUUAFctr3/ACEm/wBwV1Nctr3/&#10;ACEj/uCvn+Jf9x+a/Uxr/AYN/wD6uD/run869GX7o+lec3/+rg/67p/OvRl+6PpXPwt/u0/X9CcP&#10;szxDxX013/rnL/I14QPuivd/FfTXf+ucv8jXhA+6K+u4Q/h1/wDGeBlO1X/Exa6vwX4Iu/GJv2tp&#10;1h+yIGUuuQ8h6Kfbg1yleg/C/wAHy+L57+FNXutPWAKx8hsbs5619BmntvqsvYTUJaatXtr2Pap2&#10;5tVc7HSviDaeH9OuNL8SaONP1OyTCwQwALc9ht+tcxrXg/W/Eulal4uvLOHS9kfmW9jHFtZkHUt7&#10;4/OrHjv4eDw9q/h+3fW7y9kvpzFvm5MQyOVP411Wq/B6Sz0S8vJfFupMsVu8hVmypwucH2r5Gjk8&#10;MHUjicJUUJzfvOzatfVRXRPre77HQ5ykuWS2PAgcgH1opB0GRg0tfenIes/AD/kcdQ/68/8A2YV9&#10;G185fAD/AJHHUP8Arz/9mFfRtfM5n/vD+R10fhCsLxnqg0bwbq1/nBitn2/7xGB+prdryz486r9i&#10;8Ew2Kvh724CkZ6qoyf1xXNh6ftKsYd2XJ2i2YH7PWmEprGrOuSSkCt/4839K9yrzj4OQ2uleALSO&#10;SeFbm4LXMiFgGAY8ZH0FdHq/j7wvocZa91m1DD/lnG4dz/wEc1tiuariJcquTCyidBcSJFbyySMF&#10;RUJYnoBivl74bW51L4w281kCYI7me4yvaP5gD/48PzrqvE3j7xB8SC+geENLuUsZflnnZdpcehPR&#10;V/U1NqOmw/BrwBKYZlk8S6t+5M6/8slAydnsoP4k11Yem6MJQfxz0S7ebIk1J36I6/xT8T/setr4&#10;c8MWJ1fW2JVlU4jiPfce+O/p60+Pwz8QdRiE+o+MYrCb7wgsbUFFPoS3Wq/wa8IR6J4YTWbpC2p6&#10;mPNd35ZYzyB+PU/Wu/1a9TTtIvL2Q4S3heVj7AE1yVJRpy9nSW3Xuy0m1dnifgvxN4s1H4qnQLnx&#10;FNfWNpJL5rCJEEqpx6cDOKh+KvirW4fiPFpGk6tcWkflwxuscm1dzHOT6cEflR8ArN7zX9a1qbll&#10;QJu/2mO41zwtE8bfHSeCbc1s98wkwf8AlnEMY+h2j869HkprESulaMe3Uyu+VeZ69fT+MPENsbbw&#10;xc29jYwJ5f8AaV0C0ly4HJjXHC5/iPXsK5L4Z+NvEFr4x1Dwv4nujP5KyMZZSCYWTk/N3UivbI40&#10;ijWONQqIAFUDAAr588F6fF4q+N2s3xJ+x28ssrLn7/O0A+2a46DjOnUUkrJX87mkk00dv4gn+IXi&#10;OynvPDrQ6Tp6AtbpL/x8XIH8WCMID2B59cVT+DXj7UvEgvdI1qXzru2AkjmYYZlPBBHqD3969Q1K&#10;5Sy0q6uZB+7hhZ2HsBXinwBtPNute1uQKqEqgJHTOWP8xSg4zw07xWlrdwd1Janr3iPxLpfhXSn1&#10;DVbkQwjhV6s59FHc1iW/jKS30M+IfEAg0fTpVza28rbpnBGQWA6E/wB0ZryZL6X4p/Ge3jmJfSLK&#10;VmjiP3fKjOckerNj8DXuA8OWl3q39qalElzcINlujjKQL/sj1Pc1FWjCioxnu9X/AJDUnLY8oX4m&#10;+EdX8Rxf27FfXMQfEbzoFghz0Pl5yfqfyr1zV7qDSvC17d2wSOGG1eSPy8AY25BGK8k/aDsrGKy0&#10;e4jt40u3lZDIq4JQDofxqfWNblh/Zxs2lkJmuYUtVOeSNxH8lrR4WnKMKlNW5nZlzxFSS5Zyult5&#10;fI5v4beP9duPEbSaxq97d20UDMlooDNPISAqAY68k/hzxXbeKYfijf6Vcapa3VppcUSmRdPgbdLs&#10;AydzkYLewrF/Z/8AD9u8Oo6/NEHmVxbQMR9wYyxHv05r1vxTexaf4U1W7mz5cVrIxx3+U1eKqRhi&#10;bU4rp0MoJuF2zz/4M+PdR8Tw3umaxL593ahZI5yMM6Hgg+4Pf3rkPjNM2tfEzSNGjywjSOMqP7zv&#10;k/pitP8AZ60//kNaow4JSBTj0+Y/zrF05v8AhJf2hpZ2O6G3upHJzwFiXaD+YFbqEKeKqSitIr8b&#10;E3bgkz6Jt4Vt7aKBPuxoEH0AxXDfGPVDpvw31BVbEl0Vt15/vEZ/TNUdb+MulWl09polhdazOhKs&#10;9uv7sH03d/wryr4l+NvEXiO0s7TWNDbSrcSGaEOrAyYGO/pmuXCYSpKrFyVlf+tC5zVmkek/ALT/&#10;ALN4Mubwjm6umIPso2/0Ner1yvw207+y/h7otuVCs1usrY9W+b+tdVXNiZ89aUvMuCtFBRRRWBRD&#10;dXUVlbSXEzYjQc4GST0AA7knAAri7i7u7rxLpkF9p62sN3IZJEZ1LoqABCwGRlmKrkk8ZAA5J6rV&#10;3AtCn2mG3ODIZJcbVVeSxzxxxXLun2r7X4lkLql/F9ntYGjZmZF+aBgAMgl9z8jo4z0pks0fCbGO&#10;912zfhotQkcD2di4/RhWlrU+oQRq1pErxgZf975bMxIAUHacdeuK5Lw3f3Q8a31zcqPs+pYMUqHM&#10;RZQEIU/xY2IN2PmJJHGK6vXrkxR28QIG5zKSTjITkKPUltox9fSgOhk3d1qMOn21yIXi85huJv2Y&#10;IO5+7zx9PqK1rzSJZLCAW1wft1s/mxTSknLHqD/snJGO34UmoWnl6DFC5JWFFWQqP4du1j+AJP4V&#10;f0+4NxZozkGVfklA7OOD+tAWPL/F3h+3uka4NhJpF3Jt+0XDOzqxDABVKnkYJJ5GAOBnp0Oh2Aaw&#10;W20nSH04TLtubuQk4HQiPPLAgcHAwMZ5rd8WRRzaEySoroZojtYZGQ4I/Wtui4ranN6rq1xotrap&#10;YWatbpL5BU8sUVTkgZGAMDk/l3rPm8W3WoadeiziWzkhh8xpZTkgdMqo6ke+OorWuYfO1eyilAaL&#10;zbhHU996ZA/LNcpNay6fq00CsR5QbzWABJjPGAOhZsqB7t7UA7nfaXLJPpNnLM4eV4EZ2HQkqCTX&#10;JzJHfeI/Etw77UtbGOMHGdr5Zs89cFFOK6PSrX+w/DsEE8jSG2hy5LZ9yB7DoPYCuC0O9ni1G/uN&#10;RTbaX9ylwQ6kl4k4DqADuUnaSOoBVuQxwDZ0HhrWLuOxtp77T1ht7oKrzxuCIZc7DG+cNw3yjOcY&#10;AyRzXY1xlray6NcvpktymNUmF5FOyjY85OZYxnoTgMv/AAL0rr4JVmgSRWVgwzlTkUhop61reneH&#10;9Nkv9Tu4raBAcGRgC5xnao7k46DmvP8A4P8Ai/SrrwrDpU99bw6lHcS4t5JArSb3LgqD9772OPSv&#10;Sri2troKlzBFMFO5RIgbB6ZGfxqEaZpxdGFja70YMh8pcqR0I44NAE91bQXtrLa3MSywTIUkjcZD&#10;KRgg188at4Cm8FfE/QXhVpNIuNSgNtKedp8wHy2PqO3qPxx9FkgdSBUc8NvcBFuI4pArh1Eig4YH&#10;IIz3HrQDRS13X9N8N6XJqGqXKQQIDjcfmdsZCqO7HHSuE+FPibStWt9Suri/t11zU795pbZ5AHC4&#10;AjVQeWUKB0969Hntba7Ci4gimCnK+YgbB9RmoxpmniRJBY2wkjbcjeSuVPqDjg0ATXE8NrbyT3Ms&#10;cUEalpJJGCqqjqSTwBXzL4Y8T6b4P+KlzdWU+dCluJYGZRkeQzfKw9lIU/Qe9fTDfZ7uOSF/KmQ/&#10;K6HDD6EVH/Zlht2/Ybbb6eUuP5UAcd4+8M2vxF8Hxy6RdW89xCxms5o5AyOejJuHY/oQM1518Pfi&#10;LN4GaTwz4ptrmG2jcmNmQ77ck5KlepUnkEdMnqDx7zAtpbYtoBBF1YRRgL16nAqHUNJ0zVEC6jYW&#10;l2o6C4hV8fmKAsczP8VfB0UKvFqwupX+5BbRO8jn0C46/XFXtAbW9XvjrOqxS6da7Clnphf5gp5M&#10;k2P4zgYX+EZ7njUsNB0bSnLafpVjaP3aC3RD+YFaNAzwD4769pupX+l6dZXcVxPZ+abgRsGEZO0B&#10;SR3+U5HavVPAvinRtd8OabBZX9vJdx2kay2vmDzEKqFbK9cZ79K3fsGlJNs+yWSyuS23y1DMT1Pv&#10;UsVhY203nxWlvFKF2+YkaqcemcdKBHiGreHtU+FXjkeJtItJLrQZWYTJEMmONjlo29ACAVPTgA+/&#10;rejeM/DuvWSXVhq1qykZZHkCOnsynkVuEBgQcEHg1jXHhDwzdzGa48P6VLKTku9nGSfqcUAc14v8&#10;YrqFlceHfCZGqazeIYS1swaO2RuGd3HyqcZwM9f11vA3hG28D+GFszIjTtma7n6Bnxz16KAMD6Z7&#10;10NpZ2dhCILK3gt4h0jhQIPyFTMElRkYK6sCGU8gj0NAHk1v4/0D/hc91K2o262Daatml2XHlGRX&#10;3/e6Y5Iz0yK9XgnhuoEnt5UlhcbkkjYMrD1BHWq/9laaF2fYLQL6eSuP5VYghht4UhgjSOJBhUjU&#10;Kqj0AHSgDx74wfDj7YkvifRof9IQbr2BB/rFH/LRR/eHf1HPUc9t8NJEj+GWiyOyoiWxLMTgABm5&#10;Jrrzjoe/aoY7S2htRaxW8SW4UqIlQBMHqMdMUAeVP498P6z8XLMT6nBHpel20otbh3CxSXL4DHce&#10;MBcgE9846ivWIpY54klikWSNwGV0OQwPcEdarf2Tp2zZ/Z9rtxjHkrj+VWYoY4IUihjSOJAFVEUA&#10;KPQAdKAPnz44Xemjxfp9zpl5GdTgi23PlMCYmVgUzjo3J9+BXrvhLxzpHibw9HfC+toriKAPewtI&#10;FMBA+YkHoueh6YroP7Osd7P9jt9zkszeUuST1J4pBplgu/FjbDzFKPiJfmU9QeOR7UAfOOv+KdKu&#10;vjbDrsNwH02C7t906gkFUChmHqOD9cV7RefFPwXZ27Str1vLjokALsfoAK6UaXp6jAsLUDGMCFf8&#10;Ka2jaWzBm02zJXoTAvH6UAc54I17UvFct/rksEtppEhWHT7eRQGcLktK31JAGDj5e/U9hSABQAAA&#10;BwAKWgYU0mnU04oAYXI9KQMx9adwD92lJY9BTENIz2/WlAx6UhDd2x9KaVXuSaBDywHcfnSFwopp&#10;ViPlX86aIpO5QfQUABmI7Y+tZ2peJNI0hgmoahFBIefLzlv++Rk1keOtfbw7pMYtT/p10xSJiM+W&#10;B958eoyAPc1xnhTwLJ4ihOqajcyxWsjnaV5lnIPLFj0Gc89TVJaXZLbvZHdRePfC8r7f7SCk9DLG&#10;6j8yK6OCaK4hWa3ljkicZV4yGBHsRXFXHwt0WWEi2uL2CTs5kDj8QRXQ+HdLPh/w/a6Y8iyyQ7st&#10;GMBiWJz+tJ26DV+pb1TVtP0a1FzqNysEJcIGYE5Y9BgfSq+leI9I1uWWLTL1J5IlDOqqQQDxnkV5&#10;p471SXxB4qg0m0y6WziBFHRpmPzH8On4Gqfh6aTwr4/S1nfCrMbSZugKtjDfTO00+XQnn1Pa+4Bx&#10;+NYcPi/QLjUVsYtViNy0hiEZRhlwcYyRjqK2yAgLOeF5NfOLLJczXEiK78vMxXqq7slvbGRzRFXH&#10;KVj6PznIAyfXGKxLnxVoFlqLWFxqKpdq4Qx7WJDHGBwMdxWR4G8WtrlmLC8cHUbdeSes6dN49x3/&#10;AD71w12PtvxSdCch9UVfwUgf0oS7g5aaHtJyDxGT9DWVqXinRNHuha31/HBcbQ5TazEA9M4B9Kv3&#10;s1vYWdxe3LlYYUaRznsOa8OS2v8AxbqGsaljDxQvduCCcAfdjH4D/wAdpJXCTse4affWurWUd7ZX&#10;Cz28mdrjIzg4PB56io9SvrfTbKW6u3EdtEMvJydvOO31rhfhRqgeG+0l24Ui5i+h4b9cH8a3fiRL&#10;5Pgq5UDHmSRp/wCPA/0otrYd7xuaej61p2uCU6ZdCZYCBLgEYJ6dR7VquWVeB+VcF8J4iuk6lN/f&#10;uQv5KP8AGvQMZ60PRhHVHP6j4o0XSbxrO+vlhuAoYoyMcA9DwKhTx14WUf8AIVjH/bN/8K848duL&#10;jx9dqSAoaGIkngDauT+prrv+EU8Af9BGH/wY/wD16dlYlN30Oy0rVrDWrZrrTrgTwq5jLBSPmHUc&#10;j3FZt/408PadO0E+pxmVThkiUybT6HaMVka1b2nh34cXw8Pyt9nkIYTJLv4dgrEN9PyrgfCcfhl7&#10;maPxCXQEAQHcViHruI5B6deKEuo3JrQ9a0rxNomrzeXZalDJMekTZRz9AcZ/CtdyAx6/lmuR07wH&#10;osGr2Os6XcyeXC5cIHEsb8EcHqOvrXXEZdvwpOw1e2o0On98E+m3FDjIzimdGzUwOVIpBuQrkHGK&#10;lCHFRn9aerE0wQ4LUgGOlMBpwNIpDqKKKQwooooAKKKKACiiigAooooAKKKKACiiigAooooAKKKK&#10;ACiiigAooooAKKKKACmNFG0iyNGpdfusRyPoafRSaT3C4UUUUwOc8bf8gFf+u6f1rz+vRfF9rPd6&#10;Jst4XldZVYqgycc9q86OVYqQQw6qRgj8K+Pz2L+s3tpZH1WTyTw9r63ZieKv+QSv/XZf61x9dh4q&#10;/wCQSv8A12X+tccSB1+ld+Uf7t83+h5Wcf7z8kLSEhQSSAB3NdVoHw+1/wAQBZVtxZWpP+vugVyP&#10;9lOp/QV6p4f+Gug6GyTyxHULtf8AlrcgEKf9lOg/U+9evGm2eWeQ6D4L17xGFksrMx2pbBubg7EH&#10;uB1b8BXqfh/4VaLpRE2ok6pcA5HnLiNfonQ/jmu8AwMDpRW0aaQhERY0VEUKqjAUDAA9KWiitACi&#10;iigAoPSikIyMUAUbzT9K1Ig31nZ3LKCo8+NXwPTmh9N0qS8ivHs7NrqIBY5jGpdAOgDdRUL+G9Il&#10;dnfT4SzHJOOppv8AwjGi5B/s+LI+v+NLU1UaXVv7l/mV9Y8LaLrGm31o1vbwPeriWeFFV2OQ2SR1&#10;5AOD1ri7j4XXeo6Zpei3urWi6Zp0kjo0EREzhjkg5OB9a70+GtHIx9gix+P+NH/CM6Pk/wCgp+BI&#10;/rRqHLS7v7l/mPvNF0nUYIob+ytrpYlCoZ1DlQPQnmlOi6QbAWH9nWf2MNu8jyl2Z9cevvUR8MaO&#10;2M2S8dMO3+NIPC+kDpaYz6SN/jRdhy0e7+5f5k0ui6PcRQRTadZyR24xCrxKRH/ujHFSLpWmjUjq&#10;K2VsL4jBuBGPM6Y+916cVVHhfR16Wn/kV/8AGj/hF9I5xbMP+2r/AONF2Llpd393/BH3vhvRNSuf&#10;tN7pVnPP3keIFj9T3/GpbvRNKvhAt3p9pOIBiISRKRGP9n06Cq//AAjGlf8APGX0/wBe/wDjR/wi&#10;+lf88pf+/wC/+NPUXLS7v7v+Cac0EVxC8M8SSxONrI6hlYehB61S03QNJ0d5H07T7e2eT77RoASP&#10;TPp7dKhPhrSyMGKb/v8Av/jSDwvpQ6Rz/wDgRJ/jQHLT7/h/wR0/hfQ7q++2z6VaSXBbcXaMfMfU&#10;joT7mtKe3hubd7eeNZIZFKujDIYHsRWX/wAIxpfGEuP/AAIk/wAad/wjenYwBcD6XD/40ahy0+/4&#10;f8E0mt4XtmtmiQwMnlmMj5SuMYx6YrMt/Cug2sU0UGkWcccybJUWIYdc5AI+vNN/4RjTf+nof9vL&#10;/wCNH/CMacP4rv8A8CX/AMaCuSl/N+H/AASbTPDukaNI8mnafDbyPwzqPmI9MnnHtTLrwvoV7f8A&#10;2650q1luc5Lsg+Y+pHQn60z/AIRnT/795/4Ev/jTh4bsh0lvB/28v/jRqLkpfzfh/wAEvXdja39q&#10;1rd20U8DdY5EDKfwNZtj4R8Paaky2mk20QmQxyfLnch6rz29qk/4RuzAx9ovh/29P/jSjw9agY+0&#10;32P+vlv8aA5KX834f8EafCugtpjab/ZNr9iaTzTCEwu/+99aLfwroNpcwXNvpFpFNbqFidIwCgHp&#10;+ZoPh217XWoD6XTUHw7bf8/moc/9PTU9R8lL+b8P+CF94V0LU7xru90q1nnddrOycsPf1/GrEGh6&#10;Za6W2mQ2ECWLZ3W+wFDk5PBqBfD1uuR9t1H8blqP+EfgPIvdR/C5akHJS/m/D/gj9M8OaPosry6d&#10;p0MEjjDOoy2PTJ5A9qiuPCmhXd6bubS4HmZ97HBAZvVlBwT9RTl8PxL01DU/xujQNAjU5Go6mP8A&#10;t5PNF2Lkp/zfgawVQgULhQMAAcYrnG+H/hRs50K2yTkkAg/oavDQUyD/AGjqf/gSaf8A2IvP/Ex1&#10;H/wJNLUOSn/N+BUn8F+HLmwgsptIga3gJaJeQUJ64OcjP1qebwtodxpSaXNpsMllGxdImBO1ickg&#10;9Qeeuaf/AGGAMf2lqX/gQf8ACnDRQP8AmI6j/wCBBouxezp9/wACGz8J6Dp9415a6XBHcOhjaQAk&#10;spGCDnrmqieAfCscUka6HahJGDN8pPI6c54HPQcVof2Lzn+0tR/8CP8A61KdHYjA1LUB/wBtv/rU&#10;7sOSHf8AAWLQtMivbW9SyjFzaw+RBJzlI8Y2j2rSqlaWDWrljeXM2RjbK+RV2glpJ6BVG81rS9Pn&#10;EN5qFtbylQwSWUKceuD9DV6vAfjUF/4TeEkA4sI+3+3JXXg8OsRV5G7HPiKrpQ5kj2j/AISjQf8A&#10;oM2P/f8AX/Gj/hKNB/6DNj/3/X/GvFLL4O69fWNvdxXWmCOeNZFDSPkAjIz8nXmp/wDhSXiL/n70&#10;r/v4/wD8RXW8Hg07OqYKvXf2D2u01vS9Qn8iz1G1nlxu2Ryhjj1wKnu7+0sIvNvLmG3T+9K4UfrX&#10;m3w/+G+reFfEh1G9msXiMDR4hZi2SR6qPSuC+INxea78R7mwklDBLhLS2Rz8kYOB+GSck/4VnTwV&#10;OrWcITvFK9y5YicKfNKOr6HvH/CUaD/0GbH/AL/r/jR/wlGg/wDQZsf+/wCv+NeN/wDCkvEX/P3p&#10;X/fx/wD4ikPwT8RAE/a9K4/6aP8A/EVp9Uwf/P0j2+I/kPdbW8tr6ETWtxFPGf4o3DD9Kgu9Y02w&#10;mEN3f20EpUNsklCnHrg/Q14Z8L/7Z0bxrBB9jvIrO63RTh4XWM4BIJ4xkEcH3pfjSF/4TiIkA4sI&#10;+3+3JSWXL6x7Hm0avcbxb9l7S2p7X/wkuh/9Bex/7/r/AI0f8JLof/QXsf8Av+v+NeF2Xwj8RahY&#10;W95C2n+VPGsqbpSDhhkZ+X3qf/hS/if+9pv/AH+P/wATVPBYROzqiWIrv7B7xaajZX4Js7uC4C9f&#10;KkDY/Km3mp2GnbPtt5Bb787fNkC7sdcZr5s0F7/wp4/toI5AlxBfLaziM/K4LhWX3HNd78cwMaKc&#10;DP73n/vmuDMqH1NKUXdM9PJ4LH11Rl7u/wCVz0z/AISXQ/8AoL2X/f8AX/Gj/hJdD/6C9l/3/X/G&#10;vCtA+Fus+IdFt9UtbqxSCfdtWV2DDDFecKe4NaX/AApPxD/z+6Z/38f/AOIry1XrNXUD3p5Xl8JO&#10;MsRZryPaINe0i6nSC31K0llc4VElBJPXgVcmnit4mlnlSONeSztgD8a8k8J/CnWtC8U2Gp3N1YPD&#10;buWZY3csflI4yo9ay/jXqV0/iK000ysLSO2WURg8F2ZgSfXhRVutKNNynE5oZZRrYqNDD1Lpq7Z6&#10;9/wk2h/9Bey/7/r/AI0f8JLof/QXsv8Av+v+NeL23wa1+6tYbhLzTQsqBwDI+QCM/wB2pf8AhSfi&#10;H/n90z/v4/8A8RU+2rfyG7y3LU7PEfgeyx+ItFlkSOPVbNndgqqJlJJPAA5qxe6pYacUF7eQW5kz&#10;sEsgXdjrjP1FePaR8Hte0/WrC9lvNOaO3uY5XCu+SFYE4+XrxU/x0/1+hf7s/wDNKp1pxg5Sjaxj&#10;HLcNVxUKFGrzKV7vtZXPYLe5gu4EntpUlhf7ro2Qe3BqWuU+GoA+Hmj4GP3b/wDobV1dbwfNFM8r&#10;EU1Sqypro2vuYUUUVRifOvxQ/wCSh6n9Iv8A0UlchXX/ABQ/5KHqf0i/9FJXIVDP03L/APdKX+Ff&#10;kgooopHWWtO1K80m+jvbC4eC4jOVdD+h9R7GvdPBPxIs/Eax2N+UtdUxgDok3+6ex/2fyz28BpVY&#10;qwZSQQcgjtTTsefj8to42Fp6S6P+t0er/HH/AFuh/Sf/ANkry23tDIQz8LWxqPii816z0+21Z/Oe&#10;y3iO4b7zBscN6429fzqEAAcdK+jw2Zung40aXxK9321ex83l/B8Z4qVfGtOKekV1835eX3+aKioM&#10;KMCnUUVwttu7PvoxjCKjFWSCiiigo6v4b/8AI82P+7J/6A1e614V8N/+R4sf92T/ANAavda46/xH&#10;5/xT/vsf8K/NhRWZHqcj+JrjS/LURxWiTh88kszLj6fLVLQvEy6rqup6bNGIbi0uJEixnEsatt3A&#10;nuDwR2yKxsfNXOgorA07xLHL4Ni8QagqwIYjI6pz3IAGepPAHuagOp+KY4/t0mi2jWmNxtIp2N0q&#10;/iNpYDnaD7Zp2C501FYfiHV7zTrOwawhha5vbqO3QXO4Km4E5OOe1W9JOs7Zf7YFgGyPL+xlyMd8&#10;7vw6UguaNFcrpHjEanoWo3TQLHfWUcsnknIWRV3bXU91O0jPYg+1XJtfmi0LRdQ8iMvfy2qOmThP&#10;NxnH0zTsF0b1Fc9q2qawuvQaTpEViZGtWuXe7LgYDBcDb35FT3uo6jpPhW61C+jtXvbeJpCkBbyy&#10;R0689MUWC5tUVzum6vqsesw6ZrMNl5tzC00Mlk7EAKRkOGGR14PTtV7T9VkvNc1ewaJVSxaJUcHl&#10;t6Bjn86VgualFc/rHiUaVr1hYeQXhlw11NziBWbZGT25fj8K6CgYUUUUAFFFFABRQTiigAooooAK&#10;KM0UAYd7pFzcXksqGPaxyMmq/wDYd36x/wDfVdJRnnHevCq8O4KpN1JXu3ffudUcZUikkc3/AGHd&#10;+sf/AH1R/Yd36x/99V0lFZ/6s4Hz+8f12qc3/Yd36x/99Uf2Hd+sf/fVdITgZNFH+rOB8/vD67VO&#10;b/sO79Y/++qP7Du/WP8A76rpKQsB1IFH+rOB8/vD67VOc/sO79Y/++qP7Du/WP8A76rowwPQg0tH&#10;+rOB8/vD67VOb/sO79Y/++qP7Du/WP8A76rpKQMD0IP0o/1ZwPn94fXapzn9h3frH/31R/Yd36x/&#10;99V0hIHU4oByMij/AFZwPn94fXapW0+3e2s0ikxuGc4qzRRXu0aUaNONOOyVjllJybbCiimNNErb&#10;WlQH0LCtBD6KRWVxlWBHqDS0AFFFFABRVXUdRtNJsJr6+mWG2hXc8jdAKwdC+InhfxJqK6fpeqJP&#10;dMpYR7SCQOvWgDqKKx9e8U6L4Yjik1i+jtVmJCF+5rQsb611OxhvbKdJ7aZd0ciHIYUAWKKKbLIk&#10;MTyyMFRAWYnsBQA6isnQPEuk+JrSS50i7W4ijcxuQCNrDsQa1qACiuX1z4ieFfDsrw6hq8Czp1hQ&#10;73HtgVzB+OnhnzsLbai0GcGYQHFAro9PorldE+I/hTX5kgsdWh89xxFIdjfTBrX13xBpnhvTG1HV&#10;bpbe1Vgu8jOSegA70DNOiuFHxh8DHH/E7Tn/AKZt/hUjfFzwQkiIdchJY4GASB9TQFztqKyNV8T6&#10;PomkpqmoX0cNnIAUkPIbPTHrVbw7428P+KpZotG1BLmSEZdQCCB680AdBRRSMwRSzHCgZJoAWisT&#10;QPFuieJ/P/si+S5MDbZAoIIP49qztZ+JPhTQNUk03UdVSG7jALx7SduRkZxQK51lFcEfjL4HBx/a&#10;xx6+U2P5Vt6H468NeI5RDperQTzEZ8vdhvyPNAXR0VFUdX1ix0LTZdQ1GdYLaIZdz2rkT8Y/AwXP&#10;9sqfYRtn+VAXR3lFcNb/ABg8EXEmwayiHHWRCo/M12FhqFpqdpHd2NxHcW8gyskbBgfyoGWaK5XW&#10;viP4V8Pam2nalqiQ3SAFk2k4z64qhH8X/A8j7BrcYPqyMB+eKBXR3NFc7oXjrw54lvZbTSdTiuZ4&#10;hllXI49R610VAwooooAKKKKACuW17/kJH/cFdTXLa9/yEm/3BXz/ABL/ALj81+pjX+Awb/8A1cH/&#10;AF3T+dejL90fSvOb/wD1cH/XdP516Mv3R9K5+Fv92n6/oTh9meIeK/u67/1zl/ka8IHQV7x4rGBr&#10;w9I5v5GvBx0FfXcIfw6/+M8DKdqv+Ji17X+zz/x/61/uJ/WvFK9q/Z8ZY73WndlVdsYyTjnmvosx&#10;/wB2l8j2qfxI3/i//wAjT4N/6+z/ADWvQvFX/Imat/15Sf8AoJrzz4uyI/ijwcVkQgXmCdw45Xr6&#10;V3/iO6trnwlqsMN1Azm0kXAlXrtPvXhzT9nS+f5nQvikfHFFAORmivqTkPWfgB/yOOof9ef/ALMK&#10;+ja+cPgG6R+L9QZ3RF+ydWYD+IV9FieEkASoSeg3CvmszX+0P5HXR+Ekr55+PN62p+MNK0SE5aKI&#10;DH+3I2P5AV9DV83WgPi/9oJ3I3ww3jE9wFiGB+oFLL1acqj+ymwq7JHRfGDwH/xSWmazZRfv9Lt0&#10;t7kKOWiwAD/wE/oTWz8LIPCfirwxBO2haaup2WIrlRAuS2OH6fxDn869RubeK7tpbaeNZIZUKOjD&#10;hlIwRXzTaXF18IPirLDIXOmu21/+mlux4b6r/StKEpYii6SfvLVefdCklGV+h9LW9rb2kXl20EcM&#10;fXbGoUfkK+dfjpem98fWOnyPiCCBB/ul25P5Yr6MgmjuYI54XWSKRQyOpyGB5BFeNfGn4falrV3B&#10;r+kW7XUiReTcQJ97AJIZR36nP4Vll84xrpzZVRPl0PYLCJIdOtYo8bEiVVx6ACvP/jH4rstH8H3e&#10;kifOo38flpEvJCE4Zm9BjNcD4Z8afE+WxTQbDSjNLGPKW5urdlaIdPmJIHH0/Om/EXwrqWj+GLG2&#10;kiudW1vULg3GoXyRFz8owEBA4UZ6e1aUsKoV4+0kt+5LneOh1PwghTRPhXqOryDb5zSzbjx8qjaP&#10;5VyXwGs21DxtqGqSgkw25Jb/AGpGz/Q13et6be6N8B4dKsrK4lvJLSOJoYoyzhnwX4HoSar/AAK8&#10;P3mkaLqdzqFlNazz3AQLMhViirwcHtkmtJVU6VapfWTsJLWKPRvEWoDSvDepX7HHkWzuD74OP1ry&#10;f9n2xZrTWtWcczTLED645P8AOuw+L8l5/wAK/u7awtp7ia6dItsKFiBnJOB24o+EGjzaN8PrOO5g&#10;eG4mdpnR12sMnjI+lc0Go4WT6tpfcW9Zom+LOp/2X8N9VcHDTIIF5/vHFcf4Atn0X4FanfoMS3Ec&#10;8wIHOMbR/Kpvj5LeT6HpunWdrcTCScyymKIsAFHGSPc13Wh+H41+HlnoU4Kq9iIpBjBBZef1NUpK&#10;GGjfrK/yQmryZ5F+zzaK+tatdtgtHbogz1+Zsk/pX0FXz/8AD+V/hZ401DSfEsbW1rdqEhvSpMTE&#10;H5TnsCD+Br1jVfiF4Z0uyaf+1ILuTH7uC0YSySN2AC5ox0ZVK7lFXTtYKbSjZnlPx+vGvvEOi6Lb&#10;5eZULbF5+ZzhR+lM+MS/2F4O8K+G1IzDFvlAPdVA/mWrpPBPgzVNe8Yz+OvFVt9nkd99lZPyUHRS&#10;3pgdB+Nch8ZNO1zXvHhW10q/mtbeKOBJUgYoSeSQfq36V10JQ9pTpX0jdv1IknZvueo/B/TTpvw3&#10;07cuHuN054/vHj9BVP43ap/Z/wAPJ7dTh72VIRz2zk/oK7nRrNdO0Sxs1XaIYETHpgCvIPjxbavq&#10;11pVhp2mXlzDCryyPDCWUMeAMj8a4qDVXFqUu9zSWkLG78JrdNC+EjajKNnmia6c+wzg/kBXDfA7&#10;TU1zxJrl9fQrNG9uUkDdCZG3EfpXe+Mf+KV+BzWPMcgs47XH+0wAI/nVD4Aad9n8I3t8Rzc3RAPs&#10;oA/nmt3P9zVq/wAzsTb3kj1OzsLTT4RDZ20NvEAAEiQKMfhXgHxtmbWPiJpOixElkjRMD+9I3/1q&#10;+h6+cbVh4m/aGaViGhgu2bJPAWJf8RWeA0nKo/spsdTZI+ibaFLa1igjUKkaBQB2AFS1S0zWNO1m&#10;F5tNvYbqONzG7RNuCsOxq7XA731NUFFFFIDnfFEKTxpFcxO9rINrsCNqjOW+XqzFQQPf3rHvEudd&#10;1lrQS3trYsY2uLeQhSEOFCDHKb8PnnoD03ZrpfENrFd6YElAIE0bL8xU7gw24IIwc4xnj14rN0TS&#10;LpLm5kvVBluZVnuGWTKggELGp77eCTxkgnvTJe5R8SRz22jRywJEJ21GAWcUXyiOPKx49Pu7j6Ak&#10;eldBpGoWuvabDcMiO6EMyOvKOOhwenqKydca3mudPjcyI91OLaGLBPygklwBwBjPOO47UQWdys5F&#10;pMsWsWy5lUDMUq9gfTP4H+dAX1OrIBBBGQeoNU7HTYdPecwvLtlYHYzZVcDHH4AfkKoW3iSDzBb6&#10;lE9hdDqkv3W91buK2Ipopl3RSJIvqjAikPRmR4pONFP/AF2i/wDQxW1WJ4rONFH/AF8Rf+hitugO&#10;plaxbsNlxBg3IZfLQn7zDJGPw3Z9iazLQDVdfjUwsn2RVnvSwwWmOfLT6KCzfila2rjR57UwasLW&#10;SIHdsmwcH1A65+lYljLmBrDwrY/Z7V5C8l5IDsyepXPLHp9PSmLqV/H+tywabNp9gC9wYzJJg/dU&#10;Y79jyD9cetX9U0lJ7OVIXFvGiLcWc0PElu6KFyAeMbcDHcZB61nXljClhevbFpYrKOSS5aQEySSq&#10;GyMdeQT+mM81uaYltc6fFDG8k1vNH50UxJxyTwDngj07foARz0Uj3OmzWeoxz3E8V0u1mAaGOWPC&#10;hM/wq2MDI6OCTk5rsNLLtp8TOkiZGVWRgzAY7kda5XUtHmku7+a5VRZ3hUXcbTEAOqptYYwSrYUE&#10;DBzjGcmu1AwAOtA0edfGmxtn8A3WomJReW7xCKdeHUFwCMjtgnit9vBHh680aG3Gmw2z+Uuy4th5&#10;UyHHDB15z/PvmsT413EMXw1vYpJUWSWWFY1ZsFyJFJAHfgE/hXTxeJdFg0K3v31K2+zmFWUrIGLc&#10;DhQOSfYc0h9Tj/B15c61aeI/CfifZqU2jS+WtxMuTLGQ2xj/ALQ25z15HfmsL4c3PhKL4dLNrx0+&#10;e6M8iMk+2SZ8thVAPOTxiut8KabLp8PiTxTq6fYZNXlM/lTkKYIEBCb/AEbBJI7cVgfCu50B/hab&#10;bVLuwjjM0pmE0qKV+bgnJ4PQg/SmI9P0vT4tJ0u20+AsYbeMRx7jkhR0H5Vy2o37a98Qk8L+Yy6f&#10;ZWf229RGx57lgEjYjnaAdxHfgHjr02k6pBrOnpf2of7NKT5LuuPMUHAcA9jjI9Rg96848SXEngb4&#10;sReKbqORtF1S2FpdTKpYQuMAE4/3VPuN3pSGdxq/hPTdTsmihiFhdKpEF5ZjypYTjghlwce3Q1zm&#10;sanqEWoeFPBQu2ivL6ENf3MLkP5caZYK3UFypG7qB79OofxVoS28c0eqWs4mwIUt5BK8pPQKq5LH&#10;6CuM8dW95pnibw345WzlaCwBh1CFPneGJwRu467dzZx7duaAOvuvB/h+8082Uuk2wjxw6IFkU/3g&#10;4+YN75zXK+B724vrrxB4K8RMNSbSpQI5rgBjNA3K7s9SODn39q7qPVtOm00ajHfWzWRTeLgSjZt9&#10;c9K4/wAHWRfxF4l8ZXINtaai6JbecNhMEa48056BsZGccDPegDN+C1lbxaHq9wE3XA1OW381zuby&#10;1C7Vye3Jrd8ca5dWt3ofh/T5mt7vWrrymuE+9DCuDIVz0bBAB7cmuc+D+taVb+GtXM+pWkOdVnl/&#10;ezKvyFUw3J6dead41nfWF0LxtocE13baJfMXEa5M8GVDug7gFSPfk9KYdDuH8I+H5bA2Uuk2ssTD&#10;DGRNzk/3i5+bd/tZz71yXg6+ubPxVrngLVpmv7a2jE1lJc/OzQNjMbk/exuA59+2AO4sNa03U9Lj&#10;1KzvYJbN03iUOMAd8+mO4PSuS8PWQ1Lx9rXjJsR6cbdbKzkfgTKuC8oz/DkYB6EZPSkBg/Dq9m8O&#10;+NNU8NXIMdhqE09zpeX3AbJGRkz64Tp/se9a/wAYdWvLPwRe2un5EkiKbmQNgxwlgv5sxC/Td6Vi&#10;a9CurfDqx8V6HLHJf6LeTXyOjZ+QzM0inHbGGPsPetHxyXm+Ems6pqMYtrzUY4ZPJdsmIbl2RZ7k&#10;DJP+0zUw6B470jTYvg000FpHG9tawyW8irh0LMmSG685OfWs/W7bw+3w006fR5rSHX1t7f7C9jMq&#10;zvOdoK5By2cnOfcnpV7xlqVnJ8BhILqFhPY20cZDj53ymVHvweO2DVnU18L3HwhhfUDYNF/Za+Sw&#10;27vN8sYCd927HA70CIfitZlvhYb2/hiOrQRwBp0GGRyyhwCOxyeOld3oNnb2Gg2NtaxLFCkCYVRj&#10;tkn6k815T4la9tP2drWDWpdl+6RBUmbDsPMBVcHkkJjPfg+ld7f+JrLTPBNpfQ31sGuY4oLSRpBs&#10;MjgKpz6DO4+wNIZzfibWr/SfGuj+J2nxoC3D6TKmOFDH5pSfTeuP+2Y/vV6dXCa54CtrvwTPpR13&#10;UDbJb/uzPOhjDLypb5emQM81N8LvFMfifwXaGSdXv7RRb3K7stleFY/7wwc+ufSgDtaKKKBhRRRQ&#10;AUUUUAFFFFABSH6UtIQTQA0k1GTk43VKRSbcdBj6UxEeDjIGfqcUKx5GRn2H9ak2+tIdo9/rQIaS&#10;cj/9dOLEDnA+tBY1EyM/QmgDzX4rQSGfS7vkw7ZIifRsg/qB+lb/AIC1qyvPDlpZLIou7RPKkgJw&#10;TgnDAdwRXQalo1tq+ny2N+vmQSDkA4KkdGB7EV5zefCy8jn/ANC1W3dAflMysjj8VyP5VSaasQ00&#10;7npN5qdvYQNNeXMNpCoyWlYD8s1ma9r8Gm+FH1iF95lQfZSwxvdvunB/P6CuMtvhVeTyg6lq0QT/&#10;AKYqzv8AgW4FbvijwZqeupp9pZXlvDYWMISNJgxZmxjccD0AH4miyHd2POfDWt22g60NSu7Z7yRF&#10;bywHC4durHPfGfzo8Ua3b+ItYOoW9s9q7xqrqzhssvRhj2x+Ve0aFoNvouiWunhY5XiX95IUHzue&#10;WP51U8WeF18Q6L9ktzDBcJIskcjJwMcEHHPIJp8yuLkdhum6udV8Fpqefn+yOZeejqpDfqK87+GN&#10;sLnxK5dVdEsn3BhkEMVGCK7XQfCWq6R4a1bSJb22k+1K3kMqtiNmXa2fbofzqPwX4Lu/C+oXV1dX&#10;dvMJYREoiBBHOTnP4UrrULO6OM8S6FdeCvEFvf6czLatJ5lrJ12N3jb2xn6j6VW8LyPqnxCsrl1A&#10;eW6e4ZV6A4Zjj2r2HVdMh1vTprG7j3QSjGehU9mHuDzXH+Fvh/faD4jh1G4vrWWKJXXaisGORgHn&#10;inzaBy66EPxQ1xo7a30OJgGlxNcYP8APyqfqRn/gNc/4V8a2HhrTJrU6XJcyzuWmlEqgMOgGCOgH&#10;8zXRT/DzUtT8TnVNU1C1kgkuBJLEitkoOiDPbAA/Ou+8q152xRcf7ApXVrDs27nhPhnVY9H8VWl7&#10;HlLXzjGyk52xOcYPrjIP4V6L8VZdvhm2i7yXa/orGovFvgGbxDqqX1hcW1sGhEcqyKfmIJwRj2OP&#10;wq14i8Jarr2g6TZPe2q3Np/r5CG2yHbtyKLq6Ykmk0HwviKeES+P9ZdSNn6YH9K7TFeVJ8MNeiXb&#10;HrcMa/3UeRR+QNbPhjwRrGi6/Df3urrcQRo6mISSHJIwDycUnbe5Ub7WOI1W3Gr/ABIurN2ZVuNQ&#10;8lmXqBwCR+ANdqfhNo3/AD+335p/8TWZe/DLWLrVLq8TU7RGmneVSA4ZcsSOR35pv/CtPEX/AEH0&#10;/wC/sv8AjVX8yUu6O6S30nw74ettMvJkFiALUG5xhy2eG7c8+1cfrHwthl3z6JdmLPzLBN8yfRW6&#10;gfXNb954POo+C7LQru+cTW4VjOo37nAPUNyRya5Rfhv4liia3h1uEWzcbBNKqkf7vT8KS9Rv0Mr4&#10;eajeWPiuCxhdvs1yXSaEHK5AJ3D3BHUdRXsrNtZz9K5bwl4Ft/DcrXk0/wBqvmTYHC7UjU9Qo9/U&#10;10r53NQ3dgk0tRdu7BDL+dSLwdp61TBBOADmpI5AOMnOeM0hpk7Abs03GDT+opMZFIYqmngUxeDT&#10;xQMdRRRSGFFFFABRRRQAUUUUAFFFFABRRRQAUUUUAFFFFABRRRQAUU13WNGd2CooyzE4AFJFLHPE&#10;ssTq8bDKspyCPY0rq9h2drj6KiF1AZZIhNH5kY3Om4ZUepHaoW1SwVEdr23CSAlGMowwHHHPNS6k&#10;Fu0NQk9kW6KqJqmnyyLHHfWzOxwqrKpJPtzUtzeW1mm+5njhXsXYDNHtINc11YbpzTs1qTUVWtdQ&#10;s73P2W6imx1COCRU0sscMbSSuqIoyWY4A/Gmpxa5k9BOMk7Naj6KrWmoWd9u+y3MU23rsYHFSw3E&#10;FyHME0cgjcxvsYHaw6qcdCPSiMoyV4u6FKLi7NWJKz9Q0XT9UH+lW6s4GBIPlYfiKtyXMEU8MEk0&#10;aTTZ8qNmAZ8DJwO+BVM+INGW9NkdWsRdBthhNwocN6YznPtROMZrlmrocZSg7xdmcXrfwzn1JEt7&#10;fU1jtzKGZpYtzqo9MEAn8q3fD3gDQfDxSaG2+03i/wDLzcfM4P8Asjov4Ct++1Gy0yATX93BaxFt&#10;oeaQICfTJ78U2x1TT9UR30++trpUOGMEqvtPvg8VlRw9KiuWmrF1a060uao7st0UUyKWOaJJYnV4&#10;3AZWU5BB6EGtzIfRTVkR2dVdWZDhgDkqcZwfTginUAFFRQXUFz5vkTRy+VIY5NjA7HHVTjoRnpVP&#10;Utf0jRyq6jqVras3IWWUBiPXHXFAGjRVeyv7PUbcT2N1Dcw5xvhkDjPpkd6S/wBRstLtTc391DbQ&#10;A4MkzhRn057+1AFmiq1jqFnqdqtzYXUNzAeBJC4YZ9OO/tVmgAoorL1LV5LK8htYLF7qWSNpMLIi&#10;BVUgdWI/vCgDUoqkNUtVnitZpo4ryRA3kFwWHGccf5NO/tOywh+0IQ+zbjnO47V/M8UCui3RWbqO&#10;rf2dIN1ncSxKu+WVANsa5x3PJz2HNQSeIoUlmVbaWRIyEV0ZDvcttC4zkZPAJAHWgLovapNNb6Td&#10;zWy7p44WZB7gVjLeWun2cs9prBupGRSRPMZVyzABsDkdemQPpVpvEKLEuLSVp13G4gDLugVcbiec&#10;HGRjHXNEd7ZC5+zpp221un2eeI1Eczld2MdSCM/NjFMTOfutYvLtI5TOYH8ko4ifau5bqNCw5PUZ&#10;7nrjNbul63dX2s3drJbokEZcRsGG/wCVtvzDOeevQfjUUutaYJbqKOySV4HEQyERX43cMxA2jA59&#10;RW3bpER9oW3EUkygvlQG6dGx1IoEvU5DWvEM/wDbaxWssyeUJYvJCMm5sLlySMEDnHUDGe4rb0W4&#10;L2F6nmPIYZGHmeeZlPyg/K5AJHP4HNak5t0Mck4QHd5aMw7txgfXgVWhv9Khjjt4JrdUaVrdI48A&#10;bx1UAcZoHbU5qLVbq10rQjNNPO7gTqQfmuF8l2KH1IOP0Nbuk6s1y80VzNbOVKbJoDhGLAnYMk5Y&#10;Y/UVYivtKkFqIpbdlLtHb7QMblyCF9CORS2smlXEcK2v2V0ZmliEagjKnDMMdwTjNAIzb11fxBHD&#10;Fqci3BZfMi84KkcZGNu3PLN27jr25TT1TTxf3yPqNzDG5gSLzXnY7ThmAJPO7I+gqwdQ8OT3H2lp&#10;tPadGX96wXcDnaOTz1GPatAXVnDG5V40RJfLbAxhyen1JI/OgDm7qOW2Oo3ljPfFraNRsluGYBnw&#10;WJUnA2qeB/hWlpd0YItRCNNeWds48iRWMzyDYCwB6tgk/wAqnTWNNNzHDaywSyXEmH2MAehG4/3v&#10;uYp9hqekSKYLG5ttkcfmbIyFCrk5PpjOc0AhqaqLy1u9lreWzRxFg1xAYx0PTPWuXgGqQeFrjUHl&#10;nijOn7t73plMrlVIdc/c7/mPSurGuaVLC8gvYGiXaGO7j5un54NEmoaSJRprz225tsf2c4wcjIGO&#10;mCOlAPXqc7Y3To17DLeS28QgEsRF59qKMrdd3UZyo2nrzWzpVxJPpVxc3s0kVy277Qo/5dyB91Rz&#10;0HOe+c0thc6QLeEpDaWxnlYJGoX5mRioPHfI/pVn+1tLjW6n+1QKIW2TuD91hxg+/BFAkc/BIrRX&#10;9s+qSeUkq/Z5DeN5b5UkAzfeBOMkDpxjrT7SA6gdJZrzUBPNH5sx+0MnyJgfcHHJIGccjnvW1Lca&#10;LDBFayPZrDcnKRELtfJznHTk9/WnrqeltLcOtzbmS1XbK2RlB6Z9M/rQFjn7m3eGS7mt766FvFMt&#10;u6yXxBkzy4UscK3KgcjofWoW1C8aBnluZInt4meyUT/8fDB2UBj0c4Cj8c10UmoaN/Z/nyT2n2S4&#10;fknG12PqO59c069vtMtpYYp2tvtCIZLeNtueAfu56cCgLGNpt5O/ibY11KVeSZSDLuDbc4Xyv+We&#10;3+9/Fj3rq6zIb/TFnt5Ga3ivL2NWUZXe4IyBkdR6fpRHrtlNqDWkUquEieWSVWG1NrAEH8/0NA1o&#10;adFUf7a037Et79th+zMcLJu4J9Kmnv7W2tDdzTxpb4B8wngg9MetIq6LFFVG1WwV7ZTdw7rn/U/M&#10;Pn+lQjX9JbdjULf5SAfn6EnH8xigV0aNFFFAwrwL40jPjeEf9OEf/ocle+14F8ahnxtCB1/s+P8A&#10;9Dkr08p/3j5M48d/BMu2+KfimztYraG/gWKFBGim3Q4AGB2qX/hbni3/AKCMH/gOn+FehaP8SfBl&#10;polhbTzETRW8aOPsbnDBQDyF5q7/AMLR8Df892/8An/+JrtlNXf+zfh/wDnUHb+N/X3nT+GL6fU/&#10;CulX104e4uLWOWRgAAWKgk4HSvB/EH/JYZv+wtD/AOhJXtGgeO/D3iG//s/SriR5xGX2m3dAFHuR&#10;jvXifiqdLP4r3lzPuWKHUo5XwOdoKkkDvxWOXwlGtUTja62+ZpipJwi076n0lXkXi/4q6z4f8V3+&#10;lWtpp7w27KFaVXLHKK3OGHrXS/8AC2/B/wDz/wA//gLJ/hWVeeNvhnfXElzdQRT3EnLSSae5ZjjH&#10;JK+wrmw1CdObdWk5L0Nq1SMo2hNJmf4S+Kmta/4psdLubOwSGdmDNGrhhhSeMsR2rnvjSM+N4h62&#10;Ef8A6HJWT8Nxv+I2mFFJHmSHgdBtNa3xqOPG0R7jT4//AEOSvUjRhSxsVBW904nOU8M3J31NHS/j&#10;O2m6TZ2I0HzPs0KRb/tWN20AZxt46Vb/AOF6N/0L3/k5/wDYV0Wk/C/wjdaPZXE2mO0ssCO7faZR&#10;klQSeGrz74j/AA//AOEYmGo6ZGzaRKQpXJY27ehJ5KnsfwPbOFP6hWq8nK0/O/8AmXP61Thzc2n9&#10;eRz9rcy+IPiFb3kVuUkvdTSYRA7tuZAx574GefavQfjn93RvrL/7LT/g/d+HJswCxig16NT++Ylj&#10;MnqufunsQPr9GfHP7ujfWX/2WvNz2pzL2drKJ73C0LYyEr3vf8mcPo/xE8R6FpcOm2F1EltDu2K0&#10;KsRlix5I9Savf8La8X/8/wBD/wCA6f4V1fgjxt4Q0jwhY2OpuovIt/mZtWfq7EcgHPBFdB/wsjwD&#10;/wA9E/8AAFv/AImvBjF8q/eWPqq9WKqyX1Lm1ett9d9upq/DvXL7xD4Si1DUZVkuGldSyoFGAeOB&#10;Xlfxo/5HaH/rxj/9CevUdI+IXhXU9Qg0zTrpjPM22OMW7oCcZ9MDgV5f8aQR42h462MeP++3rWu0&#10;6OjucWUwlHM25Q5LptLbQ9v0b/kB2H/XvH/6CKvV5/pvxT8JW+l2kMl/KskcKKw+zucEAA9BVr/h&#10;bPg//oIy/wDgNJ/hXQqtO3xI8epl+Lc21Slv2Z21eN/HT/X6F/uz/wA0rtLX4oeFL28gtYL+Rpp5&#10;FjjH2dxlmOBzj1NcX8dP9foX+7P/ADSssROMqT5Xc7snw9WjmFNVYuN77q3Rnc/DX/knmj/9c2/9&#10;DaurrlPhr/yTzR/+ubf+htXV1vS+Beh5mO/3qp/if5sKKKKs5T51+KH/ACUPU/pF/wCikrkK6/4o&#10;f8lD1P6Rf+ikrkKhn6bl/wDulL/CvyQUUUUjrCiiigAqeC5aH5T80fp6fSoKKqMnF3Q02tUa6Osi&#10;hkOQadWTFK8LbkP1HY1owzpOvy8MOqnqK7qVZT0e5vCaejJaKKK2NDq/hv8A8jxY/wC7J/6A1e61&#10;4V8N/wDkeLH/AHZP/QGr3WuOv8R+f8U/77H/AAr82YsNpcL41u7wxMLd7CKNZOxYO5I/IisS28O3&#10;stpqNwifZtTg1a5u7CR+jBiODj+Bxwfz7V2tFZXPmrHI6f4fubr4bQaPKGtLvygQHH3JFfeuevGQ&#10;PwqHVr3W9XsUsItI1ax1NTnzoLhI4AcYyZASWXnO3GTiu0oouFjj/FOk3EnhzR7WaG41UW11C12I&#10;xl5UVWDHGR1JHfvWt4aktVsGtbPSb3TYID8sd1HtznJOPmOf/r1tUUXC2p59H4Y1A+CLeSCEwazb&#10;R3KCN/8AlrE7vmNsHnIII9DjpzWvdabdv4Y8OW0dvIZba4smlQ4yioV3E/TFdVRRcLHFeKtNhufE&#10;tpc3+i3mp2C2bxhbVdxWUupBOGHYGtLVll1XwJew2dhcwySWzRRW0ybZBjgDGT6etdHRRcLHLaNo&#10;a+HfELrZaeosb+EMXQZNtIo5Uk87G6jk4YH1q5pNncQeKPENzLCyw3D25hc9HCxAHH0NbtFFwscP&#10;H4Sutfg1G91G9vbCXU3O+0UJhY0JEQbIPIAB4I5NdRoUt9LotsdShMV6i+XMCc7mU43D2OM/jWhR&#10;RcErBRRRSGFFFVtQvoNM0+4vrpwkFvG0kjHsAMmgDxb49eNLixm0/QNMupIbhGF3cPGxBGPuLx75&#10;P5V6n4K8Rx+K/COn6uhG+aMCZR/DIOGH5187eG9Cuvi74317UrousZiklBB+65GIU+gwPwBrp/gH&#10;4il03W9R8JXxKGRmlhVv4ZV4dfxAB/A0xH0DSMwRCx6AZNLWH4y1QaN4N1fUN20w2rlT/tYwP1xS&#10;GeQfDX4iyz/FLWdPvbl3s9WuXNtvYkRuuQoGegKjH1Ar3uvhq1g1G2tk1q3jlWO3uFUXKjhJfvAZ&#10;9eM19jeC/EsPizwnYavFgPLHiZB/BIOGH5/pimxI3Jpo7eCSaVwkcalnYngADJNeGeAPiBceJPjV&#10;qEkk8gsbyB4bWEsdoVDlePUjcfxre+O3i/8AsXwuuiWsm281PKvg8rCPvH8en514l4JkuvDXxG0C&#10;W7heBjPF8rjHySDAP0w2aAPsWiimu6xRtI7BUUEsT0AFIZ5F8evF0mkaBbaHZXDRXl+2+Ro2wyRL&#10;7jpk4H4Gus+Fvin/AISzwNZ3U0m+8t/9HufXevc/UYP414lb27/GD4xXLSM/9mLu+Zf4IE4XHoSc&#10;H8a0PhBqtx4N+JN/4V1Fikd27QYPQTJnafxGR+VMR9IV4J+0RfXdnqGg/Z7qeEGKYkRyFc8r6V73&#10;Xz5+0j/yENB/65TfzWkhmHZfDj4mHTYtU0+/lZJoVlQRagQ7KRkcZ6+1dP8AC34oa0viVfCfippJ&#10;JJHMUM0y4lilH8D+oOOvXP6eo+HNZ0yw8E6TJd6jaQIljFuMkyjGEHvXgDzp44+PMdzou7yJb1HW&#10;VRj5IwNz/jt/WmI+ntQJGnXRBIIhfBH0NeC/s8315da5rC3F1PMq2yECSQsB83vXvOo/8gy7/wCu&#10;L/yNfP8A+zl/yHtZ/wCvVP8A0KgDtvj5c3Fr4Dtnt55IWN/GC0blSRtfuK3PhHNLP8MtIkmkeSQo&#10;2WdixPzHua539oM/8UDa8j/kIR8evyvW/wDB7/kl2jf7j/8AoZo6Ad1TZJEhieWR1SNAWZmOAAOp&#10;NOry74769NpPgQWVu7JJqUwgcj/nmASw/HAH0JpDOH8Z/FzXPFOsf2D4KWeOB3MSywLma5Pqv91f&#10;1+lU7f4FeNNVj+1ajqdpDO/JW4neR8+5AP8AOu7+BPhK203woviCWJWvtRLbHI5SIHAA9MkEn8K9&#10;apiPly80v4j/AAnmS+W5laxVsGSOQy259mU9M/QV7f8ADr4hWfjzSGcKLfUrfAubbOcejL6qa666&#10;tYL61ltbqJJYJVKSRuMhlPUGvmGxR/hn8co7SB2Fn9qWEgn70EuMZ9cZB+q0AfUlFFFIZyXxPjEn&#10;w210EZxasa+fPgRGG+J1q2Pu28p/TH9a+hviX/yTfX/+vRq+fPgN/wAlKg/69pf6UCPQP2j0B8P6&#10;Q5HIuSOn+ya4P4SfE1vCV+umalK7aRO2ASciFj3+lesfFqOGfWvB0NzEs0D6kA8TjKuMdCK4n4xf&#10;ChLJW8R+HrULbY/0q0jXhP8AaUDt6igD6EhmjuIUmidXjdQyspyCD3qvqg3aVdj1iYfpXzn8Iviw&#10;2gzRaBrkxbTJG2wXDnJgJ7H/AGf5V9Gagwk0m4ZCGDREqQeDxQB5n8A4Vj8H6g4UAvqEmfwArk/j&#10;F8Vb+PVJ/Deg3BhSI7LmeP7zN3QHt+FdH8Jrx9N+FGs3qD54bi4dfqFFeEeFYG8QePdOS5cs91dh&#10;5GbnJLZNMXQ9r+Ffwksl0+38Q+JIPtV7PiWGGbJEY7Fgep+tev8A9kabsKfYLbaeo8pcfyq4i7EV&#10;R0AxS0ijzvxp8I9F8UywXdnjTNQjkDNPbrjevoQP51D8Z7NT8LZ4XYN5LRkM3JyK9Krhfi+Afhvq&#10;eVB+UYz25oEeLfAfw9pmueJb59Ss47lbaEGNZBkAk9cV7tdfDHwZegifQLUg9doK/wAjXz78G/Gm&#10;meDNXvpdUSYx3MaqrRJuKkHuK9fn+PHhSIHZHfuc4H7gjNMNCn8eLWG1+G0EEEapDDPGiIBwoHAF&#10;cp+zhB/xM9XmwuPKVc9+tdX8dLpL34Y29zED5c00TruGDg8isX9nCNPsOry7Rv3qN3tikB7tVe/J&#10;Gn3JU4YRNj64NWKr3/8AyD7n/rk38jQM8X/Z8hEc3iTCgFZ1X9WrzL4zxCP4qaweDu8tv/Ia16t8&#10;AVGzxI/rdgfzryv40J5fxQ1RM54Q/moP9aBI9w+H/hHQdU+HdgLzSraRpoRvcxjdyOua+fPGOmN4&#10;J8e3dvpc7xfZpswupwVHWve/Bvj3w34f+GtlJd6lGXt4BviU/Pux0AryVPDHiD4s+M59Yt7JrXTb&#10;qct9okHyog9P7xpiR7H4j1IeIvgdcahMgLyWIZsj+IDk/nXhPwi0621Lx9Zw3UEc0QySjrkH8K+i&#10;vHGnw6V8J9RsIsCKCy8tcDGcDFfNXw18Q2fhjxbBqN8kjwKCCIxk0Az2/wCL3w/0ObwlcanaWcFp&#10;dWo37okChl9CBXn3wA16/tvGX9jrK7WV3C7NGTkKyjII9K1fiF8WIvGFtD4b0KFolu5FWS4uPl49&#10;Mf1r0P4YfDGz8D28l09zHe6jOuGnUfKi/wB1f8aAR4j8c4wnxMvDtA3xxn/x0V7V4C8DeGbzwDpL&#10;3GkWsrywrI7smSWPXmvG/jvz8SZ+f+WKfyr0Xwb8ZPDGk+D9NsbqO8jnt4hG4SEsCR3BoA9H0bwN&#10;4b8P6k+oaXpUNtdOuwyJnp6YziuhrivCfxO0Xxjq82n6dHdB449+6WPaCK7WkUFFFZl5pd1ekhtU&#10;uIYz/DBhD/30OaaA0mZUUszBQO5OKxb/AMYeHNMz9s1uwiI6qZ1z+WaoSfD3Q7rJv/tl8SSf9JuW&#10;cc+2auWvgnwxZ48jQrFSMHd5IJ49zVpU1u2T7xz938Y/B1uSsN9NduOi28Dtn8cYrjdb+KF5qOpF&#10;9G8LajcwlAQ8sLKT7gAdK9nh06yt1Cw2kEajoFjAxVgIo6KB9BWWIoYTEw9nWpuS9f8AImUHJWbP&#10;n9/EXj3UViNr4NkRd4ZC8bHJH1xWq/iL4x3qEwaFFbqowcxgH68tXtlFXhYYbCRcKFFJfN/mxRpc&#10;uzPnG78GfFTUzIbiLAuAVkAlQAgjnPNZ6fA7xk20GG0UHuZxxX09RXXSxsqKapRjG/ZEQwtOF+VW&#10;ufNJ+A/i0Y/eWBz1xMeP0q1b/AjxXH93UrOHPXZK39BX0LeXltp9pLd3k8cFvEpaSSRsKo9Sa5KD&#10;4gtqbF9E8OarqNp2uhGI4391LdR7itlmGJmtLFOnBHlUnwI8VzuvnatZyAHhnlckfpUo+AniL7p1&#10;u0Cng4Z/8K92tNSSfTo7u6iex3D5o7n5WU+9XFkR4xIjqyEZDA5GPrWf9o4hdfwQ/ZRPn7/hnrV/&#10;+g3Zf98N/hSH9nrWMHGtWJPpsb/CvoHzovMEfmp5hGQu4Z/KmzXMFsoaeaOIHoXYCj+0cT3/AAD2&#10;UD5+T4A+IY2DJrFkjeqlx/SlHwR8ZCQEa3bjHRvPkyP0r3HW/EGn6BpjX17MBHlVRVOWkZiAoUd8&#10;kitBZkaNHLKA4yMmh5hiWrt/gg9lA8HPwh8fRYeLxKpcDA/0mQcV0fwt+GeqeEdevdT1h7eSR4vL&#10;iMbljknLE/kK9VinhmBMUqOASpKtnn0p5YLjJAycDJqJ42rODg7WfkNU4p3Frz34reAJPGmkQS6e&#10;sY1W0b90XO0Oh+8pP6j6e9dhZazDfanf2UcMymyZUkldMIzEZwp74GPzq+s0TOyLIhdeqhhkVz05&#10;zpTU47otpSVji/hlpXiXQPD50fxAkRS2OLWVJd5KH+E/Tt7V29MSaKUsI5EcrwwVgcU2a5gtgDPN&#10;HGDwN7AUqk3Obk1qwSsiQADOABmlIB6ikDKV3BhtxnOeKjiuredmWGaOQr94IwOKgZLRVHVtRGl6&#10;dJdeWJXGBHFvCGRj0UE9zXP2/joRajaWWt6LfaQ144jt5Z8NG7nopYcAnsDVRhKWyE2kddRWfb6v&#10;Fc61d6bHDPvtUV5JSmI8t0UHucc1bjuYJZGjjmjd1+8qsCR9aVmhkhAPUA0tMeaKJS0kqIoOCWYC&#10;nZBGcjHrSAiubO2vY/LureKZP7siBh+tU7Lw9o2mvvstLtIHznckQB/Or0c8MxYRSo5U4IVgcUkt&#10;1bwuqSzxo7HCqzAE07vYWhLRWTrHiKw0SWyhuZM3F5OsEESn5mY9/YDrmtRnVF3MwVfUnAos0rju&#10;OoqOKeKdN8UqSL6qwIpDdW4kjjM8e+T7i7hlvpSA5X4ieDbnxtokGmwX62ipMJXLJu3AA4H51oeD&#10;PDS+EvC9po4lEzQ7i8gGNxJJzj8a36K0dWTh7O+guVXuNkDNG6odrEEA+hryzwt8IJdG1XVbzUNV&#10;W4+3W8sGYVKsvmHlsnvivVaKIVZwTUXuDinucT8Ovh7F4DtLxPtrXc1zJlm27VCjoAPX1NdtRRSq&#10;VJVJOUndsEklZBRRRUDI5ojKm0Oycg5UDP61BJ5dnGsMcDrEwbmJc4P+Jq3TJZooIzJNIkaDqzsA&#10;B+JoA5A2l5eXhuXt/LmJZIzuLNICgUkE42hcydAB8y9TWe7X9vqAgi1FLOUqqfZLSEM7DdnKvISE&#10;H4H8OMd+ssThGWRCHGUIYHcPaqWqQaebUyX/ANmEKnOblFZAT7N3+lO5NjltP0h9I06CGO9u7rSL&#10;Ullsri3jZ2Zs/I0h+9hmzkDsOcVrtYaK0soj8yzkij8xmjfbhckZ7+nast7TSLXCwaVbXDyyjy1u&#10;LNYwWbPyr5hBGSCeAR1wOKxdTaKDV7XTdReASlln+yWaFIQjF12hkAZ5ONoHyjkE5oEaGs391/Zr&#10;Q293HdxpNGzR3ThJF5BGDk5zxweee3GdSCZtSuVi1DVWV2IUxWrARhiM7cgnPB78cda4mA6zbyW0&#10;02nQ6arptljZYocSGNgGBb52G7BIYkfdp1rBqT31rBrWlwNDPPsnvtOg2rtZSFCvGQD8xA+bPTpz&#10;QI7ia20eO3lW3tHeXzDAZsBmjYnbuAbIJB56YrJvdKvormHULjWtRk1G0iaKGSC3ijSOM43M6nIk&#10;zgcAjv8Ad6ilYX+nF5kmazvLW3iBC6jBEk8a8BG3EhHBDKPvKeRkZrat7Xw79p86a2tICx8oCa0A&#10;iUgnIByUBz754AoGVdMjurtzKJrbUVWRmaaOJkJycsoXcR/E2QDzx64rT0WGXTpVt/JP2YBGE8RY&#10;iUhMFtuMAk9SMZ7jnJ6OGGOCMBAAoGM8AY/DgCkkuraFUMk8SK5whZwAx9B60DSIzAl2iTtGYZim&#10;N2BuA9D7VaoopFFeextLqRHuLWCZ0BCtJGGKg9cZ6U2HTLC3lEsFjbRSDo6RKp/MCrVFAEc9vDdR&#10;GK4hjljPVJFDA/gaqvomlSY36ZZNjkbrdTj9KvUUAIAFAAAAAwAO1NmhiuImimjSSNhhkdQQR7g0&#10;+igChY6HpOlyNJp+l2VpI33mgt1Qn6kCr5AIwRkGiigDNTw9osdx9oj0iwWbdu8xbZA2fXOOtX5o&#10;YriJopo0kjcYZHUEEe4NPooAovoulSAB9MsmA6BoFP8ASriIsaKiKFRRgKowAKdRQBmt4e0Vrhrh&#10;tIsDOx3GQ2ybifUnFX5Io5omiljV42GGRlyCPQin0UAQQ2VrbBxBbQxB/vhIwu764606e1t7pVW4&#10;gimCncokQNg+ozUtFAFQ6Xp5RUNha7VYsq+SuAT1I4602PRtLilEsem2aSKch1gUEH64q7RQBBPZ&#10;Wt0yNcW0MzJnaZIwxXPXGelRDSNNC7Rp1ptyTjyF6nr274H5VcooAh+x2v2X7L9mh+z4x5WwbMfT&#10;pTYbCzt5fNgtIIpMbd6RhTj0yBViigAooooAKKKKACiiigAooooAKKKQmgBCcdTim7x7/jQcmkxT&#10;EIWzRzS4pCMnrQIMgUbjQSBTDk9BQK5KQjDkmkEK5znNRBJc9akEbkYZ8D0FAzkvBF9dXTXJnurm&#10;5iEamRrjJ8ufe4ZFJHTaEOOQM+9T2t3LJ8QdRtpryVUWGM28BlYA5QFiExtP1zkGurC4A/maCQBR&#10;cLaHI+Jbyex8Q6TsurlomIU2cJZGdi4G8EAq+B1Q4+XJFXfGdxeRaIINOa5W7upViRrUZkXgsSPw&#10;X8q3yxPC5oVTnk0BYxTqUt34IfUI2dJn09pdyg7lfyyeB6g1W8Fy3kun3KX8szzRTABJnMjIpjUj&#10;5yAWBzu9s47V0pOO1NJz6gUBY43RLzUH8YX8c9xcfZme5ESyMWR9jqAACMJtB7H5t3tS6/c3sPii&#10;xhhuLiMsIfs8MedkxMpEu7jBwmDz0611TSHdjtQsyjgnincmxieJbxtNh06drh4bf+0I1ncE4MeG&#10;yGx26UeI7mSDwteXVnLIhVEdJY87sFl5H4E1t53nduwOwqVFxzQOxWXUbV9KfUbd1ltVjaRWXOCA&#10;Dn+VYXga+vbmwu4NRa7a5imD5uhhgkihgPoCWA9gK6oDuaWlcdjjdIvb2TxvfQC5uZYllmE0L5Mc&#10;SAR+WVyMAkl+nX8Kd4nvb638R2MUFxcRhliNvFHnZNIZgJA2ByBHk89OtdhQTgUXC2hznjKW8TTb&#10;NLFpvOlvI0KwymIuMMdu8A7QcdaltLq4l8CpdfaZJbk2Bfztm1y+zrj1zW6KCeKLhbU5/wAH3H2r&#10;w1aStdPcysP3rvM0pD4GRlgCPp2qj4SvZ5tW1W1nubi8MbbvtDFggy7DYUYDy3A4IGQQAe9dZ1NO&#10;zmi4WDHFQsMu1T1GPvGhDIHiHXoaRIgee4qZxwabH97HrTJ6kijijGDQppWpFCYpwqMHB4qQMaAH&#10;UUUUhhRRRQAUUUUAFFFFABRRRQAUUUUAFFFFABRRRQAUUUUAUtX/AOQLff8AXu//AKCaxdB17SbT&#10;QrK3nv4I5Y4gGRmwQfStvV/+QNff9e7/APoJrP8ADtjaS+HrF5LWB3aIEs0YJNefV9p9aXs7X5Xv&#10;6o7qTp/Vn7S9uZbejM2xuYLzxDrtxbSLLE9qu116HC4qfw7ptleeFrF7q0hmZI3Cl0BwNxpltGkX&#10;iXXkjRUQWqYVRgD5fSrvhT/kUrT/AHG/9CNcmFjzVbTSfx+nxI6sRLlpXg2vg9fhZneG7XT4vDaa&#10;nPaRPNAZJPM2Dd8pOMGptD0iPVYxrOqoLi4uCXjR+ViTsAKf4Ztxd+DvszHAlEqZ9Mkik8O6slpD&#10;/Y+pMtvd2p8tfMbAkXsRRh4U1Gj7RLlcfk5ab+dtvmFeVRyrezb5lL5qOu3lff5E2seHbZrd7vT0&#10;FnfQqXjkhG3OOcEDrWVqVzLquiaNqV1bvNZq5a8ihzz2Bx6cGtnW9ftLS1e3hdbi7mBjihiO4knj&#10;nFVdPvD4cttJ0u+j2CVG3TlxtR852/r1qq8aLqShF2i0r22vdWv0738tyaEqqpxnJXkm7X3tZ3t1&#10;00t57FjTbbQb67h1DTTGJYlK4hOzg/3lqHwcMR63/wBhi6/9CFVb9LOPxXpbaX5Yu3c/aBCRgx45&#10;LY4qbwlPFFqHiDTJHVL2PUpbhoSfm8qTDI4HoQevqDXXhJJ80bJNPps9F+Pc5MXFrlldtNaX3Wr/&#10;AKQa4P8Aiu/Cf/b5/wCihWTYSeG003xEuvtp4hOqXXmLcFdxXPYdc+mOfStPU5o7z4i6BbW7CWWx&#10;huZ7oKc+UjoFXd6EnoPY1zsOlRw3GpeJ4dPhurmx1e5W5jaJWeW33gkrn+NMbl+hXvXU9zkLEDvD&#10;4S8FSay3lhbxTI14QNqeVLt3lu+3b17+9X5ZtGuvHeivoL2kt6qym9e0YFfs2wjEhXj7+zbmrniJ&#10;7PWB4ZkTybuyudQV1yodJEMMhBweCO9UfGmm6TpOlQXOnWtvZ6yLmJdPNrGI5JJC4BQBcblIyCDk&#10;YzRsBs+MLuWLRhYWrlL3U5VsoCP4S/3m+ioGOfaq3g+NtIa/8MybtmnOGsyxyWtnyU5PXaQyk/7I&#10;qne2l94m8YTvY6i9hFoiiBJkhSXfNIuZAN2QNqbB/wACNQXthf8AhrWtP8Q6hrct/EHFjcb4I4gk&#10;UhwGJUDgPs6+pp31uBHJBqUXjTxDquj5kubZ7ZZ7Rm+W6h8rJUekgPKt+B4NdlpOq2mtabFfWTlo&#10;pB0YYZGHBVh2YHgisjRP+Ry8U/79r/6JFR6rp11oeoy+INEgeYSc6jp0Q5uRwPMQf89VH/fQ464N&#10;C01AxLPVJ9K0jxGbIJ9uuvEMtpa7hlRLIUUMfUDlvwrq9G8NadotuVii8+5k+ae7nG+adu7Mx5P0&#10;6DtXGabbNr3hzWr/AEhluJoNffUbLBwJSmxtvPTcNy89Ca7rRtcsNds/tFjNuK/LLC/yyQt3R16q&#10;wIPBoiBheJtJXRopfE+iwpb39ovmXEcY2pdwg5dXA4LYyQ3UEDtUWuXNraeLNM1rVYmk0YWbJBOY&#10;y8dtMzA73GPl3LgBu3I4zVjxdqi3lrL4Z0xkuNW1BDE0SnIt4m4eWQ/wgAnGeScAZrXtNTsF1OXw&#10;+u5Lm1gR1jlXAkiIwGT+8BjB9DT6gO0u10czT6rpS2zG9C+bNbsCsu3ODxxn5jz16Z6CtKsHRtP0&#10;TTNe1SDSVjhmdIpbu2hOERiX2ttHCswBz6hRW9TQBWVfaJb6lqkFzdxQzwRQvH5Mse4bmZTuGf8A&#10;dI/GtWimBh3uhTXWrRXYuwIYpI5UiKHgrxjIOMEHuCfepNP0q505p2iuIma5lWabdGcbifn24PTG&#10;Meh55zWxRQKyMnVLHUrq7t5LW4tlgi+YwzxswZ88McEdOw9eaoyeFyZJfLkt1iAkMSmDJJc5YSHP&#10;zLnp0I65yBXSUUBZHOr4ZMMP+jzQxzyo8Vw3lEqyPjIUZyCMcEk+9SDRr9b4bLmAWSxeREoRvMhT&#10;bj5DnG7Pcj2reoouHKjlk8JSw3Mk6Xq3DjaIVu4Q6qoXacgYycdPp3rYXSUGk2+n/abpVhVQJIpS&#10;jnA7kdvatGo7gkW8pBwQhwfwoCyRnyaP/wASi4soru43yfMk08hlZH4KnnsCAcVm/wDCKyRrMLe+&#10;8tmgURHy8+XPxul69TgZH19ay/Dd/Kkti3mM/m2xMka3xuGlfZuBKH/V9D+JArQXxFeGHrasZPKP&#10;nKp8u13kgrJ83UY9uT2pk3TJG8KukdylteiHcifZ8R58mQY3uOeS2BVyw0NtMuZpLSZBE2xYonQ4&#10;jXIMnfq2M+xrP/4SG7+z7jLZxsstx+8cHY4jYAIvP3mB/wDrGorbWL1LHU5bi7jRze+VFHNGcw7g&#10;CAfmHY8ZIHB5oDQtL4XkFm1ubqMk2dxbZ8vvK+4N17dMd6dc6TPdatNlJBaC2ww3ACabaVVlPJGF&#10;JGT3x6VWudRN74T065mc2yy3UUcxjlKAL5m0/NnIBA9e9X9HuIo726tbe78+zGz7OzzeZl8Esisc&#10;k4AB6nGaA0M/TdG1C41K1u7xPIFmscYVlGX2Bxxhj2Yc/pU8nhuZNJtrbzVlMFrPAVQbDIZMEYJ6&#10;Yx3pdHubQiG6udUkW+dWa4ge4yqkZyCvRQvPPHTvW7POTaXD2u2aWNW2qGz84GQD+n50AkrHK/8A&#10;CPXusPPdXyrDKzJtSRMK2EKsSqP054+bt6VqHw8dt2qzoFmktmUbPuiLbx177fwzUGnXVrDafa4b&#10;+e7vTbNNLbefvLsFBI2/wkHjAxUMGrXF5qmmRPcwyL9oJMlqSI2Bic7DyeVwD+XSgNCV/CgkltZJ&#10;J0cwu+4MrYwZTINoDDnnHOR7Vc/sWZLUCG4jFzHdy3UTMhKZctwwzzw3581mDxHfuibGtS88kYC7&#10;Sfs+6RU2Sc5J5yOnQ1Df65ftpt3HLJCuYLtQ8O5GV4TgtnPQ56Dp60ahdGk/hyRRaLBdonlAiRzF&#10;lmy+845xjP8ACQQKZ/wjM7T3Mst5FK0sTRLvhyAC4cZGccEY4x2PWov7XuJbq2hkkt51S+jQT27F&#10;UYMjnb97kjA/McZq14f1ubU7q4ilMTosaSxyRrtGGJGMZPTb3weeQKA0AaFdpbQ7b2M3SeYrO8W5&#10;dr43ADOcjHBJJ9c0N4dkiMiW1yoglgSKRZo97ZRCqkHPHXJ47e9b9FIrlRzs/hueaOziN4pigihU&#10;oUIy0ZByCCOD75x2pq+GZmwk12hhjtTbRBIiGUb1ZSxzz90Z9fxrpKKLhyowJtBuprZ2a5g+2yT+&#10;c7+UwQHbs+UBsrwBznnvwanl0q7ktIIxdRefaSq9vI0XBwm351BGSct0x29K2KKAsjEuNClmddtz&#10;GqSxJFc4iwWCksCmD8pJJ9fzqsPDMv2NoDcRZNpc2+fLPBlfcD17DiukoouHKhsS7IkQnJVQM06i&#10;igYVwvjD4aweLtaTUpdTltmWBYfLSIMOCxzkn/a/Su6rg/E+v31n4mubKPVrmyhjsY5okt7AXBkk&#10;ZpAc/KcfdXjIrpwrqqpek7P+vJmVZQcbTV0YX/CjLP8A6Dtx/wCA6/40f8KMs/8AoO3H/gOv+Nam&#10;oeI9Zjv4Yby/u9NcaTb3M0Vpp4uNs7l94OQSMbRgZ9avabq2ua/Nplj9tj09zpcd/czW6K7SFyVV&#10;VDAhR8pJ4PUAY79zr4xLmc9P68vyOZUcO3bl/r7yPwh8M4PCWtHUotUmuWMTReW8QUckc5B9qn8X&#10;fDXSvFd4L5ppbO92hXliAIkA6blPUgcZ4P5Co4/EmqWmnPqN5Mk1vpF7LZ6l5cQ/fIMbZlAyQwyM&#10;qDjlvQUl/q2uQDSFurq4tXv5JpZEs7RZ5IUC5SPG05wPvNjr7VjfEur7Tn97a/pr2/rQ05aXJy8u&#10;hz//AAoyz/6Dtx/4Dr/jR/woyz/6Dtx/4Dr/AI11sV3qN7d6dpcGpXUYkglup7qe2SOcqrhVRUK7&#10;V5bklegHrmotek17TPDd3djXB59m5CtFBGfNUldvmArwwyfu4B4PtWixWLclH2mr8v8AgEuhQSvy&#10;f1947wh8PNK8IzPdQyS3V667PPlAG1e4UDpn86p+MfhpB4v1ldRl1SW2YQLBsSIMOCxzkn/a/Sr0&#10;k2rvrVpoEWsTKzWz3lxetBH5hTcqqiDbtHJJJIP61UfV/EHkXNiHkmk0+/EF3d2sCmVoSgcMiHKl&#10;/mAYAHuQKyjKv7T2qn736fcW40+Xk5dDsLC1Fjp9taBy4giWMMRgnAxmlvbK31Gzms7uFZreZSki&#10;N0YGsrwvqX9p6ZLJ/aAvfLnZA7Q+VKg4IWRMDDjPYDIwcVieEtV1HVlsri61PVHeRC8kTacqQH2E&#10;mzp6HdzXN7Kd5Svt6/5GvPGyXcybL4OW2m6zBqFnrt3EYJxLGvlqSADnaWzzxxXQ+NPA0PjP7H51&#10;9Jai23YCRht27Hr9Kg8Ta7qllea1b2VwkRg02GW3LRghJXlZNxz1HA61FN4k1e7lSztDHBqC2Vys&#10;0BUOEuo9hX3KkEkeoYHrWtanWxUU6ruv6Y8NXWEnz0dGv+G6nP8A/CjbH/oN3H/fhf8AGj/hRtj/&#10;ANBu4/78L/jW7rniu+fTrm/0iUxQQaVHdEsisTJMw2Ag8ghVY477hRe6xqVl4a1O+g1PU5Z40jCG&#10;805YthZwCVGwbzgnjntXKssi0tFq7df66npf6wY27/eP7kVPD/wltdA1601WPVppmtnLCNogA3BH&#10;XPvXReLfBOmeL4IheGSK4hBEU8WNwB7HPUVh2Gu69cPq9vp14+oSw2ayQ/brMWzrKWIwF+XcMZ69&#10;wBnmnvr9/bafqpTVLgzwWqyLBqFosU8b7gCwwArJzjocHvzWiy/lTgrfj5HPPNsRUqKvKT5ls9P0&#10;MT/hRtl/0G7j/vwv+NH/AAo2x/6Ddx/34X/Gupjuta12fWJrDVBYRafObaGIwIwkkVVZmkJGdpLY&#10;AUjjmqdn4wv5dUsLyYRJpFxp9tLcR4+aCSZmAcE9UyADnpkH1rL+zYvZL8Tp/t/G/wDPx/cv8jL0&#10;74M2en6naXq6zO7W06TBTCAG2sDjr7V0PjXwJB4zksmmvpLX7KHACRht27b6n/ZrGXxNqskGhLda&#10;ldQNdRXjTPZWSzs7Ryqq/LtbAwTyB6VoalqerWsdpI17qS6YbQu17BZI8/mk8ebEU+VceijpyRWn&#10;9nKK5NNfXp/wxg85xM6kazk+aOz00udH4d0VfD2gWmlJO0626kCRlwTlien41qVT0m6+26RaXP2m&#10;C5MsSsZoAQkhxyVB6D27VcrLl5fd7GE5upJzlu9QooooJPnX4of8lD1P6Rf+ikrkK6/4of8AJQ9T&#10;+kX/AKKSuQqGfpuX/wC6Uv8ACvyQUUUUjrCiiigAooooAKUEqwZSQR0IpKKYGhb3YkwkmFfsexqz&#10;WNVq3vCmElJK9m7iuulX6TNoVOjO6+G//I8WP+7J/wCgNXuteFfDcg+OLEg5BWTBH+41e61Nf4j4&#10;Xin/AH2P+Ffmzn9T8RnQdUlXVQiadJCXtZ0U5LqPmjbn7x6r0zyOtaWjzX9xpkM+pwxwXUmXMMeT&#10;5YJ+VST1YDGffNVPEdhcahDpy28QkMOo288mSBhFfLHn2rZrI+a6nC3Xi3VrU6je79Oa0s75rUWe&#10;1hPKoYLlTuwWOc4xV7VNb1ZNb1C1s7rSrWGygjlJvVb95uDE8hhgDb6HrVjQfDsVve6jfX+nW5vH&#10;1CaWCdkV38skbSG6jvxVTVfCR1nWNYnnhiVpILf7DcsFYxyJuJ4OeM7cjHIp6C1LB8S3l9a6XDpd&#10;nH/aV/bC6K3DER28fGWbHLZJAAHXrxUkWqaxp1/b2etLZMl4xitrq1VlVZcEhHVieuDgg9sVFNa6&#10;wJ7DxBBYRnUUtjbXlg0oXepIPyPkgEMMjPUHqDThb6p4g1Kyl1DTv7OsbGYXCxySrJJNKAQv3ThV&#10;GSevPFINSCLxTfTiHSktol8Q+eYriEhjHEi4LTdjsKkbeeSwHODTp9V1q68Salp1jdabaxWflBft&#10;MbM0hdd3GGH0rSisbhfGVzfmIC2ewjhWTI5cO5Ix16EVg3mmTweL9S1Cbwz/AGrHN5DW0waLMZRc&#10;H7xBHNPQNTVn1TV7nUW0rSlsmubWJGvbq4VvLRmGQqIDkkjnrgDHJJqWJvFEttPDKunQXUbqY7lQ&#10;zxSqc5GzIZSOOpI5qrJDq2matPq1jpxu4tRjja5tDMqSwSKuMqSdrDGARnqMg1q6Tc6tdGeXUbGK&#10;yiJAghEnmSd8lyPl54wB75pDMHR/Emp/8It/b+rG2lilQCC3tYmV2kL7QuSxzk47VYnvvFmn2raj&#10;d22lzW8SmSa1ty4lVBydrE4ZgO2BnHFRad4cvH8AWekzkWuoQYkjbIcRyLJvUnHBHTPsakubzxPq&#10;NlJpw0NLOaZDFJePdI8UYIwXUD5mPoCBzjNMWo/XfEslpb6VJYSWsUGo5YXt4G8mNdoZc4xy2eMk&#10;dDWxpE1/PYhtRS2E24gPbOWjkXswzyM+mT9azruC+0rTrKxsdLj1TTooBBLC8irJhQAp+b5WGAcj&#10;jqKd4V02403TrhZ7ZLQT3LzRWiPvFuhA+QHp1BPHHzcUug+pu0UUUhhXj3x+8UnTvDlvoFu+LjUW&#10;3TYPIhX/ABOB+Br2B3VEZ2ICqMknsK+ZLS3Pxf8AjNcSyh20iIknBxi3ThR7bjz/AMCNNAXvhn8T&#10;fCngXwz9jntr6S/nkMtzJHEpXPQAHPQD+ZrkPEfi3Tj8SE8V+GkuIV85Ll45V2nzB98cHowz+Zr3&#10;4/BfwMT/AMglv+/zf41g+M/gx4dTwlqE2hWDxalDGZYSJGbdt5K4J7jIoEepaVqVvrGk2mo2rboL&#10;mJZUPsRmvOvjzqn2H4dtaK2HvrhIfwHzH/0Gsr9n7xR9u0C68PXD/vrBvMgBPJiY9PwbP5isH9oz&#10;VPM1PRtKVv8AVRPcOvux2r/JqANH4b+CovEPwS1GylXbLqUzyws38LpgI35j8s1h/BDxWfDev6j4&#10;a1eQW8M25x5pwIpo/vD2yB/47XtXw/00aT4B0Sz7rao7fVhuP868J+O/hT+xvFSa3bxlbTUxlyBw&#10;swHP5jB/OgCraCf4vfGLzZAx05ZN5B6JbRngf8CP6savfHqxOmeOtOvoF8sSWiFCvZo2IGPwxXon&#10;wN8I/wBheEjq1zHtvdUxIMjlYh9wfjyfxFYX7Rmnb9K0bUgOY5nhY47MMj/0E0Aex6RfLqejWN8m&#10;NtzbpKMf7Sg/1rgvjX4p/wCEe8ESWcEm281Mm3jweQmPnb8uP+BVo/CLUv7T+GOjuWy8CNbt7bGI&#10;H6YryHxVPJ8UfjTBo9u7Np1rJ9n3KeBGhzK/4nIz9KAIfhV8QPDHgPTLs31vey6jdSDe0UYKrGPu&#10;qCT7kn8Kw/iH4t0jxB4vtvEfh1bm2ulCPL5qBcSoflYYJ9B+Ve8/8KX8Df8AQKb/AL/v/jVDWvgl&#10;4Um0S9j0ywaG/MLfZ5PNY4ccjqe54/GgDtfCevw+J/C2nazDgC5hDOoP3XHDL+DAivFv2jzjUdAP&#10;/TKb+a1Y/Z+8Rvb3OpeFLxirbjcW6t1DDiRf0Bx7Gq/7SH/IQ0D/AK5TfzWgDzXxN4Pu/Ceo6fFq&#10;kjSWN5EkyXMIJDIcbgAf4lz0+lfSfw38F+GPD2kx6noLm8a9iDfbZDlmQ84H90Z6j1HPSpNc8H2n&#10;jX4dWmmXACTi2jktpscxSBRg/TsfavJ/hX4yvPAnia48HeI8wWrzlB5h4t5vr/cbj25B7mgD6E1D&#10;/kGXX/XF/wCRr5//AGcv+Q9rP/Xqn/oVfQGoHOmXRHTyX/8AQTXz/wDs5f8AIe1n/r1T/wBCoA6/&#10;9oRVPgO0Yj5hfpg/8Aeug+D3/JLtG/3H/wDQzWD+0Gf+KAtf+whH/wCgvXP/AA/+L/hnwz4J07Sb&#10;5b37Tbqwfy4gy8sTwc+9HQD3ivGv2ibKSXwtpV4q5jguyjn03KcfyrT/AOF++Dv7uof9+B/jWvaa&#10;14e+L/hXVtNtluBb8RO0se1kfG5WXnsQD+FAxnwa1ODUfhlpiRMDJab4JV/usGJ/kQa76vlXStV8&#10;TfBXxbNa3dsZLSY/vIicR3KA8Ojdj/k17DYfHLwVd2oknu7i0kx80UsDEg+gK5BoEek18veNJx4l&#10;+PccFj8+29t7cMvPKFQx+gwfyrqvG3x7t5rCWw8KwzedKNhvZl27Af7i9SfQn8qsfBT4cXdhc/8A&#10;CV65C0dw6EWcMg+dd33pGHYkcD2JoA9vooopDOV+Jf8AyTfX/wDr0evnz4Df8lKh/wCvaT+lfQHx&#10;PkWP4ba8WOM2rAfWvnz4ESBfifaDP3reUf8AjtAj1b4pTs3j/wAEWufk+0tJj34FeryRJNC0Uihk&#10;ddrKehFeP/FO4jT4n+ClLKGEhzk+rACvYh0FALc+ZfjD8L28O3Da9o8JOlSH99Go/wBQ3r9DVz4Y&#10;fFqHTtIm0HxJcEWkcRFtOckgf3D/AEr6KurWC9tZba5iSWCVSrxuMhgexFfKnxY+GreC9T+22CM2&#10;jXDfJnnyW/uk+npQB6n8NIjqfwVv7az+aVzcqoA5JOSP0IrwbwTdJovj7SZ70GNYLpVkB6qc45r6&#10;D+AJB+HA5/5eX/kK474vfCa6TUJfEnh23eVZWMl1bpyyt1LqP6UxdD6DVgyhh0IyKWvGPhn8YLWe&#10;yi0PxRL9l1K3HlrNKNokUDjd6NXp3/CWaB5e/wDte02+vmCkVc8U+JnxU8VeHPHV3pum3SRWsWwI&#10;hiU5yAc5I967P4hXV3f/AAWN3dFRcTQRySbemSAa8X+MWpWWsfEa4l024W6jCom6LkFgOQD3r1z4&#10;iXBtPgdapKrI7wQoVYYIO0UyTiv2dbW3ude1YzwRylIU2l1Bxyema+hn0nTpPv2Fs31iFfM3wM8U&#10;aP4b13UDq14lss8SrG7/AHcg85Ne0XXxj8E2uf8AibLJg4/dqTSGYvx/UL8PUA4AuUAArl/2b7tj&#10;JrFngbVVZCf0r1PxhoVt4/8AAstrbyKy3EazW0nbd1WvnTwRr2ofCvx0y6xaywwODDdIV6r2ZfXn&#10;FAH1vVe/kWHTrqRxlEiZiPUAGsWy8d+Gb+0juYdYtdkihgGcAj2I9a4j4j/ESK705vDXhOU3+sX/&#10;AO6JtxuESHqSex7UBcq/s+RtLoWs6g2ALm8OF9Mc/wBa8o+NRP8AwtTVSSpG2PGP9xa+k/h/4VTw&#10;f4Qs9MwPtAXzLhgc5kPWvmj4zSq/xT1gKAAvlrx67FzQB0Pj34cWdl8O9F8S6PDICbaJr0bsj5lB&#10;3Y+tdl8B/HaX+mjwteGNLi0Um1PTzI/T3I/lXoPhiytta+Gel2N2iy29xp0cbqe42AV8ta3p2ofD&#10;bx80UMrLPYzCSCXGBIvUH6Y4oA+o/iYM/DrWuM/6O1fOPwbt7a58fWsV1Ak8bA/K4yM17Xr/AIvs&#10;vFPwU1LV7aTG63Mcq4wUfgEY+prwz4S6pY6T46tbnULpLeAZy79KYme3fFvwDot54QutTtrOK2vL&#10;JfMEkQ25XuCBXm/wO8aapZ+Krbw9NcPNp12G2xuc+WwGQR+Vdr8V/inoZ8MXGkaTdpe3N4uxjHyq&#10;r359a474GeCNSuvE8HiG5t5ILC0VjGzrjzWIwMeoFIDK+PGR8SZuMfuY/wAeK9+8AaZp7eAdG/0G&#10;3+a2RjmMHJxya+ffjpKH+Jl0u7OyKMf+Og16/wCCviZ4RsPA+lw3OrxRTQQLHJE/DBgOeKYHpUFj&#10;aWrM1vbQxM3UogGasVy3h/4h+HPE+pyafpV7586JvIC4GK6mkUFFFFABRRRQAUUUUAFFFFABRRRQ&#10;B5/4uRfEPj/QvC1yc6csL6jcxHpOVOEU+ozk4rvGaK2tyx2xxRrk4GAqgVznivwh/wAJBNZ6jY38&#10;mm6xYk/ZruNQ3B6qwPVT6UzSNF8VR36vrfiC1vbLy2V7aKz2byRjkknit5OMoRs9uhKumY/hG1i8&#10;cm68Ua1GLmGSd4dPtZOYoYVON23oWY8kn2rk7u7n0/R/GejaS7LaT6rFp2nIrnbHLJgSKnoBknA6&#10;V3Om+Edb0HT59H0fWYINLaVmgaSAtNbqxyyqc4OM8E9PepI/AFpbzaBDbTMun6TM9yYnG57icjiR&#10;27nJJraNWCk3fTovTX+vmRZnKeLPB2n+GtM0SSwmvJfEEl/bwRX0lw7SPz82ecbcA8VJqDW+mfES&#10;7n8babJdWV3LHFpl84320AwPkKnhWLd67rWfDn9ra9pGqfaSp03zXjhYZRnZcBj9OfzrIuPCOta9&#10;d2o8S6zb3GnW8wnFlaW3liV1OV3sSSQPQYpRrJpc7737/IbjroUfFekadrnjzwzpJs4ZFiWS7uDt&#10;6RIMKv0LMPyqv4p0uPxD480DwrA72+nafA19cpAxT5fuogI6Zyfwrb1HwfqNx4um1mx1o2kNzbLb&#10;TxiEM6opz+7YnC5+hrQ0jwx/ZnibVtakuzPJepFFGpXHlRoMAZzySec1KqKKTT2X4sOXyMK+gjj+&#10;Inh3QNKQWlpZQS39xHANqnPyKDjrk560mv34uviVp1o8rLZaLYy6ncgNhS5+VN30AY/jV7WfCWqS&#10;+Kz4h0LV4rK6lthbTx3EBlR1ByCACMEVnW/w2uorDxGk+vy3N9raJE95LEN0aD7ygA9Dk49OKcZU&#10;7Jt9LffuDTOSihvdT8J+HtN+13EN94n1Z7+4ljciRIFJYkHthQmK2/E3hjTbbxX4Y0jSftFnc3ks&#10;jXk8M7iSW3VPmDtnJySOTXW2nhCO28UWWqmfdBp+niys7cLjZnG5ie5IAFWz4dR/Ga+InuGZksza&#10;xwkcLlslgffpTddc115/e/6QcuhxV3bad4W+I8DaRE1pbWekz3mpLGxKyoOE3Anlsg89a1PCWgwe&#10;ItETxD4kiS+vNTQzCOb5o7eJvuIingYXGT1JrZPhG2m1vXNQupmmXVrZLVoiMeXGqkEA+5JNZlp4&#10;R1+Hw9F4ebX449OiXyVnggK3DQjou4nAOOMgVLqRcbJ66ahaz2OJs4fEWp/DO8g0nz7qwg1mREhS&#10;UrLPZKxzGj9evH0BFeheBLrw5qGjfadAsEstjGG4gMWySJx1Vx61Jc6HrFjY22m+GL6x02wgiEar&#10;LbGVlx3HzD9e9WvC/hqDwzp0kCTyXV1cStcXV1KAGmlbqxA4HsKKlSM4v1/q4RTTMbxeTqPirw3o&#10;6p5oWR9QkjzgN5Q+UH0+Zv0rn3u9X1X4kaXp/jC3htLe2ie/sba1fzI5HQY3SMeflGSOgzXUar4Z&#10;1qfxXJrul6xbW7tarbLFPamTaASSQdwxkmq8XgGRbfVbq41ie613ULVrY38qDECEfdjQdB+NOE4R&#10;jv0+eoNNs4qx1LUL3TIbe2up4bvxXqNxdSzxnMkNnHxhPQkAAH3qzZ6PDZ+L9DuvDmgappkUEjnU&#10;Lu6bCyw7TndljnJ55rqtS+H5+yaHJoeotYalosPk28zJvSRCAGV19DjtVr/hHfEV1oupwaj4gSW8&#10;vYDCvlW+2GDIwSozknHqat1obxf9f8MLlZyPhjwvp/ijRNT8VeIpbm5tr+ea5gtXndYoowSFYKD1&#10;IGaydG1HUrvw34d8MyXd+ILyOa/upYiWnWyDkRxqevzcAnrivUp/DEX/AAg58M2lw9vELQWqTAZY&#10;ADGfrWPf+BLqG40nUfD2ppY6np1mtlmWLfFNEMfKyg5HIzxQq8ZXu+unlpoHK1sc9oGji2+IGl3P&#10;hzw/qOkacsEqX7XHCSjA2EjccnPfrSeGEtLHxdcWHjLTWPiC8uXe0v7geZFOucqsRPCEDtxXc6fp&#10;niC00+6a51uO71GbBjLwbYYj6BQckfU1Qs/Cep3niC11jxJqsV69iS1nbW8HlxRsRgucklmx09Kn&#10;2yd7vpbrf+vUfKZd5o+n+Ifi5tlsoJIdKsQ85KZ3yyH5Qfooz+NWvGGp6Ne3Ufh1tLvdZu4gsz2V&#10;m5VY16DzWBAA9Ac1PF4N1GHxVqOox620en38yTzW6RYkLKoAXfnheBxioH8F61ZeJdW1PRNeitId&#10;VZHuVmtfNdGUYyhyAOPUGpvBtXlstN/67hZ9jj7GeHwxceOr/TbRtOsrKyjgFkJS6G6cEgg+vKjA&#10;9a7jwF4NtfD2g2Mtyn2jVWiDS3Mx3spPO1c/dUZ6DFULf4Z+V4cj0iTVXm8zVBqF7NJHlrnDbtp5&#10;46DmvQAMAAdBRWqpq0X/AElb/MIx7hRRRXKaBRRRQAUUUUAFFFFABWL4mgWaygkM7wNbytMsqIH2&#10;lY3Jyp4YYyMfyPNbVV72zjvrR7eQsoYEbl6jIx/IkfjQB5eL+xuLuLVIjpzsh+We2sJYt2MsUO6U&#10;Ln5Tkc8+5qzqWoalqS6dLpcN2z3MBmnu7hlAiUldux+FRSN4yMFuOtdRb+CdPt4liWO3VFk8z93E&#10;wO89Ty5HOTxjHPStq00q1s0jVE3eX9zfjCf7qjhfwApk2Zwtt4Y1C4nWeS4leUQwQ5ghICeSfldZ&#10;JCp3HL8hTjeeorZ1GxbTZY7uHRjNPcFYWg08+WQmehkwOB1x8i9c5NddRSHY8wvLv/hEzNqUHht0&#10;tJJ/JNncbfMkcgkMhG8t03NzgAHGatW1nc6fLeXsvh26u9QZFYXNnKsUe0jkIysCyjk/dLe3Ydhr&#10;mijWIrYpcNb3FtKZIpQu7GUZGGMjOVdh+VaNvAlrbRW8QxHEgRR7AYFMVjhb3wLa6hbC6ggnt5Zk&#10;DnyWWKQNneCyEBWO7B/gPyioNL8O3Ok6trF19rjSTUY5MG4ttjLIzltoJyp644Y5IyQa9FpGVXUq&#10;wDKRggjINFx2PJoNfvbW1TTb5Xs3uQqmGOIssTGNJOYyVIPzgEIwAwSVqbRGtNUttR0nTprCBYLe&#10;RpxbWTibacgrvkdsZ69/wrvL3w1p16zM8KZYYIZAwx+PI/4CRVe18K2trKTCILdHBWUW8JRpFOPl&#10;Zix44HTB96BWZuW6qttEqjChAB9MVJQBgYHSikUVL+8ms4keHT7m9LNgpblAV46neyjFUP7cvv8A&#10;oWdV/wC+7f8A+O1tUUAYv9uX3/Qs6r/33b//AB2j+3L7/oWdW/77t/8A47W1RQBi/wBuX3/Qs6r/&#10;AN92/wD8do/ty+/6FnVf++7f/wCO1tUUAYv9uX3/AELOq/8Afdv/APHaP7cvv+hZ1X/vu3/+O1tU&#10;UAYv9uX3/Qs6r/33b/8Ax2j+3L7/AKFnVv8Avu3/APjtbVFAGL/bl9/0LOq/992//wAdo/ty+/6F&#10;nVv++7f/AOO1tUUAYv8Abl9/0LOq/wDfdv8A/HaP7cvv+hZ1X/vu3/8AjtbVFAGL/bl9/wBCzqv/&#10;AH3b/wDx2j+3L7/oWdV/77t//jtbVFAGL/bl9/0LOq/992//AMdo/ty+/wChZ1X/AL7t/wD47W1R&#10;QBi/25ff9Czqv/fdv/8AHaP7cvv+hZ1b/vu3/wDjtbVFAGL/AG5ff9Czq3/fdv8A/HaP7cvv+hZ1&#10;X/vu3/8AjtbVFAGL/bl9/wBCzq3/AH3b/wDx2j+3L7/oWdV/77t//jtbVFAGL/bl9/0LOq/992//&#10;AMdo/ty+/wChZ1X/AL7t/wD47W1RQBi/25ff9Czqv/fdv/8AHaP7cvv+hZ1b/vu3/wDjtbVFAGfY&#10;ajc3kzRzaRe2ahciSdoiCc9Bsdjn8O1aFFFABSGlooAYQaaVz61LRTuKxCSw/hJ/Ckw7diKnoouL&#10;lIlQDqDTxj0P5U6ikOwmKOlLRQMYWPYH8qQKTy1SUUCsIBiloooGFIaWigCFo93UUgt17ip6KdxW&#10;GLGFHApwHc0tFIdgooooAKTqfpS0UAFNNOooAYAacKWigLBUYU5JwakooAjKnHQ1GqsG6H8qsUU7&#10;isRgEMeOKU5Ixg0+ikFiLac9D+VOGR2p9FAWCiiigYUUUUAFFFFABRRRQAUUUUAFFFFABRRRQAUU&#10;UUAFFFFADJYkmieKRQ0bqVZT0IPUUlvbxWtukEEaxxIMKi9AKkopcqve2o+Z2t0K4sLUXE1wIE86&#10;dQkr45cDsadbWkFnbLbW8SxwqCFRRwKmopKEU7pDc5NWb/pENraW9jAILaJYogSQqjjmor3TLLUk&#10;C3ltHMB0LDkfj1q3RSdODjyNK3YaqTUuZPXuUbLRtO05i9pZxROf4gOfzNT3dnb30BguoUliPVWG&#10;anooVKCjyKKt26A6k3Lmbd+5SsdI0/TSxs7SOEt1Kjk/jUOq+HtJ1so2o2MU0kfCScq6j0DLgge2&#10;a06KcYRiuWKshSnKbvJ3ZR0vRtO0W3aDTrOK3RjufYOXPqxPLH3Jqa1sraxEwtoViE0rTSbf4nbq&#10;x9zViiqJMifwvolzpy6fLp0Js0mM6QjIVXJJJGDx949PWjTfC2h6RcfaLHTIIpwCBLjc4B64JyR+&#10;Fa9FKyAr2dha6fHIlpAkSyStM+0fedjlmPqSaL6xtdSsprK9gSe2mXbJG4yGFWKKYFeCwtbW5uLi&#10;GBUmuNvmuOr7RtXP0HFWKKKAK9pYWtiZzawJD58pmlCDAZyAC2PU4Gaoal4X0TV5/tF7p8Tz95kJ&#10;jc/VlIJ6dzWvRRZAUtN0fTtGhaLTrKG2RjlvLQAufVj1J9zUeq6FpeuRxpqNnHP5ZzGxyGQ/7LDB&#10;H4GtGiiwFLTNI0/RrYwadaRW8ZO5tg5Y+rHqx9zV2iigAooooAKKKKACiiigAooooAKCARg9KKKA&#10;IIbO1tnZ4LaGJmGCyIFJ/KobzS7W8tXt3j2I77yYjsO7146n61dooCxUt9Otba1S3WIOiNvzJ8xL&#10;5zuJPfPOana3hcOHhjbzMb8qDux0z61JRQBHJbwSxGKSGN4yclGUEH8KRLW3jWNUgiVYyTGFQDb9&#10;PSpaKAITa25aRjbxFpRtkJQZceh9RTooIoTIY0VTI298DGTgDJ/AD8qkooAjSCGJ3eOJEZzl2VQC&#10;x9T60iW0EeNkMa7WLDCgYJ6n61LRQBH9ngBY+THlmDsdo5YdCfekNtARgwxkfN/AO/X8+9S0UARr&#10;bwqoVYYwA28AKOG9frSpDFGSY40UnP3VA6nJp9FABRRRQAUUUUAFFFFABRRRQAUUUUAFVY7CCLU5&#10;9QUN588SROdxxtQsRx/wM1aopptAVY9Pgj1OfUFDfaJ4kic7jjahYjj/AIGayZfB+ntBapb3F9Zz&#10;WsbRRXFtPtk8snJQkggrnsRx2roKKqNScdUyXFPcyP8AhGtN/wCEfl0QRyCzmDCT94d7ljlmLdSS&#10;eSadqWgW2ptau1xd28tqGWOS2nMbAEYIJHUcCtWihVZp3uHJHsYknhm3ktrdDfagLm3LGK98/M6h&#10;j8y7iCCpwOCCOB3Apy+GNNXQ59J2ytBcuZJ5GkJklckEszdSTgfgABwK2aKftZ9w5I9jK1bQLXVj&#10;byNLc211bZEN1aybJUBxkZ5BBwMggjgVVbwhpv8AZkdnFJdwvHObkXcc7CczEEM5f+IkEg5yMcYw&#10;BW/RQqs0kkwcIt3sZ+k6Nb6PBKkLzzSTP5k09xJvklbAGWP0AHHHFUtN8K22lSwNbajqnkwcJbvd&#10;s0QHpt9K3aKPaz113DkjpoZN/wCHdP1K4uprhZS9zAkEm2QgbEYuMY6HJ61J/YNh/wAJAutiJlvh&#10;B9nLhyAyZzyOhI9a0qKXtJ2tcOVdjDh8I6Rb6RqGmQwultfyNJNiQ7st6HqAMDA7Ukfha2EMsM9/&#10;qd1FJsO24umcKVYMCPQ5Ardop+2qdw5I9jO1DQ7HVJHe6R2L27W7bXK/IWDduhBUEEciqH/CIWUt&#10;vPFe3d/emaMReZcz5ZEDBtqkAYyVGT1OBk10FFCqzirJg4xe6MDUfCNhqN3Ncfab61NyoS6S1uDG&#10;tyANo3j1xxkYOOM1dXQdNWWRhbKEktFsjEP9X5K7sKF6fxEfStKih1ZtWuHJHsc2PBOmR2mnW9tc&#10;X9qNPjkige3umRwjkFgT3GVH5VJP4RtphA6alqsFzFF5LXUV2RLKmSdrkghsEnBxkZ4NdBRT9vU7&#10;i9nHsVtP0+10rT4LGyiEVtAu2NAc4H1PJPck9as0UVm227staBRRRSA4zXvhnoviHWZ9Uu7i/Sef&#10;buWKRAo2qFGAVPYDvWd/wpnw5/z96p/39j/+Ir0SilZHdDM8XCKjGo0ked/8KZ8Of8/eqf8Af2P/&#10;AOIo/wCFM+HP+fvVP+/sf/xFeiUUWRX9q43/AJ+M87/4Uz4c/wCfvVP+/sf/AMRR/wAKZ8Of8/eq&#10;f9/Y/wD4ivRKKLIP7Vxv/Pxnnf8Awpnw5/z96p/39j/+Io/4Uz4c/wCfvVP+/sf/AMRXolFFkH9q&#10;43/n4zzv/hTPhz/n71T/AL+x/wDxFH/CmfDn/P3qn/f2P/4ivRKKLIP7Vxv/AD8Z53/wpnw5/wA/&#10;eqf9/Y//AIij/hTPhz/n71T/AL+x/wDxFeiUUWQf2rjf+fjOP8P/AA40fw3qkWoWdzfvLGG2pNIh&#10;XkEHgKD39a7CiimctfEVa8uarK72CiiigxCiiigAooooAKKKKACiiigAooooAKKKKACiiigCtqFj&#10;BqmnXNhchjb3EbRSBHKkqRgjI5HFY/hjwP4f8H/aDolibdrjHmM0jOSB0GWJwOa6GigAoIBBBGQa&#10;KKAOU0b4ceGPD+uNrGl2MlteNuyyzuVIY5I2k4x7YpPEHw28L+KNW/tPV7CSe72Km4XEijC9BgED&#10;vXWUUANjjWKJI0AVEAVQOwFZniDw3pXinTf7P1i1FxbCRZAu4qQw6EEEGtWigBscaQxJFGoWNFCq&#10;oGAAOgrL8ReGtK8V6YNO1i2M9sJBIFDshDDocgg961qKAMXQPCmkeGdIl0vSYZILSVmdk85mILDB&#10;IJOR0HSqPhr4e+GvCV9Le6PYNDcyp5byPM8h25yfvE45rqKKACiiigDlYPhz4YtfE58R29g8WpmV&#10;pjKk7gFm6/LnGDk8YxU3ijwJ4e8YyW8mt2b3DW4ZYyszpgHr90jPSukooAjt7eO1toreFdsUSBEG&#10;c4AGBXM+I/hx4W8V6gt/q2m+bdBAhkSV4ywHTO0jNdVRQBVtdPgtNMj06PzGt44vKHmSF224xgse&#10;Tx3rE8MeAfDvg+4nn0Wye3knQJIWmd8gHP8AETXS0UAY/iTwtpHi3TksNZtjPbpIJVUSMhDAEZyp&#10;B7muV/4Ul4C/6BEv/gXL/wDFV6FRQB57/wAKS8B/9AiX/wAC5f8A4quk8MeDtE8HwXEOiWrW6XDh&#10;5A0rPkgYH3ia3qKAKGr6LpmvWTWeq2UN3bt/BKmcH1Hoa8/ufgJ4KnmMka6hbqTny4rnK/8AjwJ/&#10;WvT6KAON8PfC3wj4anW4s9LWW5X7s90xlZfcZ4B+gFdlRRQAUUUUAQXlnb39rJa3cKTQSDDxuMhh&#10;7isvTPB/h7RrwXem6PaWtwFKiSOMBsHqM1t0UAZ1/oOlapd291fWEE89s26GR1yUPsa0aKKACq1/&#10;p9pqdo9rfW8dxA/3o5FyDVmigCnpmk2Gi2S2em2sVtbqSRHGuBk1cIBGCMiiigDntW8DeGtbZ3v9&#10;ItpJH+8+3DfnXMxfA7wVFctN9munBOfLab5R+GK9HooCxzuneBPC+lbDZ6LaRshyr7Mtn61ralpN&#10;hrFkbPULWK4tzyY5FyKuUUAcwfhz4OK4Ph2wx/1ypp+G/g4rj/hHbH/v3XU0UBYZDDHbwpDCipEi&#10;hVVRgADsKzdX8NaNryqNU063utowpkQEitWigDzuf4JeCZ7trj7DNHu/5Zxy4QfQYrqdC8IaD4bX&#10;GlabDbtjBcLlj9TW3RQFgrC1DwX4b1a9e8v9Gs7i5cANJJGCTW7RQBFb28NpbxwQRrHFGoVUUYAH&#10;pWbq3hbQ9dnjn1TS7a7ljGEaVASB6Vr0UAY1v4U0G10u40yDS7aOxuDmWBU+Vj7iqD/Djwc6bD4e&#10;sQPaPBrqKKAsctafDjwhZOXh0Gz3erJux9M100UUcESxxIqIowqqMACn0UAYepeDvDusXpvNR0i1&#10;ubgjBkkjBJFVP+FdeDs5/wCEdsP+/Qrp6KAMTSfCHh/Qrt7rS9KtrWd12s8SYOPStu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qK6nFraTXBUsIkZyo6nAzis+K/wBUliSQaSgDqGH+lDv/AMBoA1aK&#10;zftmq/8AQKj/APAof/E0fbNV/wCgVH/4FD/4mgDSorN+2ar/ANAqP/wKH/xNH2zVf+gVH/4FD/4m&#10;gDSorN+2ar/0Co//AAKH/wATR9s1X/oFR/8AgUP/AImgDSorN+2ar/0Co/8AwKH/AMTR9s1X/oFR&#10;/wDgUP8A4mgDSorN+2ar/wBAqP8A8Ch/8TR9s1X/AKBUf/gUP/iaANKis37Zqv8A0Co//Aof/E0f&#10;bNV/6BUf/gUP/iaANKis37Zqv/QKj/8AAof/ABNH2zVf+gVH/wCBQ/8AiaANKis37Zqv/QKj/wDA&#10;of8AxNH2zVf+gVH/AOBQ/wDiaANKis37Zqv/AECo/wDwKH/xNH2zVf8AoFR/+BQ/+JoA0qKzftmq&#10;/wDQKj/8Ch/8TR9s1X/oFR/+BQ/+JoA0qKzftmq/9AqP/wACh/8AE0fbNV/6BUf/AIFD/wCJoA0q&#10;Kzftmq/9AqP/AMCh/wDE0fbNV/6BUf8A4FD/AOJoA0qKzftmq/8AQKj/APAof/E0fbNV/wCgVH/4&#10;FD/4mgDSorN+2ar/ANAqP/wKH/xNH2zVf+gVH/4FD/4mgDSorN+2ar/0Co//AAKH/wATR9s1X/oF&#10;R/8AgUP/AImgDSorN+2ar/0Co/8AwKH/AMTR9s1X/oFR/wDgUP8A4mgDSorN+2ar/wBAqP8A8Ch/&#10;8TR9s1X/AKBUf/gUP/iaANKis1NQvVu7eG509YkmYoHWcNghS3TA9DWl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FTVf+QPe/wDXvJ/6Caksv+PC3/65L/Ko&#10;9V/5A97/ANe8n/oJqSy/48Lf/rkv8qAJ6KKKACiiigAooooAKKKKACiiigAooooAKKKKACiiigAo&#10;oooAKKKKACiiigAooooAKKKKACiiigAooooAKKKKACiiigCjf/8AH5pv/Xwf/Rb1eqjf/wDH5pv/&#10;AF8H/wBFvV6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K&#10;mq/8ge9/695P/QTUll/x4W//AFyX+VR6r/yB73/r3k/9BNSWX/Hhb/8AXJf5UAT0UUUAFFFFABRR&#10;RQAUUUUAFFFFABRRRQAUUUUAFFFFABRRRQAUUUUAFFFFABRRRQAUUUUAFFFFABRRRQAUUUUAFFFF&#10;AFG//wCPzTf+vg/+i3q9VG//AOPzTf8Ar4P/AKLer1ABRRXJ6r8SvCWianPp2oasIbuBgskZhkOC&#10;QD1C46EVpTpVKrtTi2/JXE5JbnWUVw//AAt/wL/0HF/78Sf/ABNH/C3/AAN/0HF/78Sf/E1t9SxP&#10;/PuX3Mn2kO53FFcP/wALf8C/9Bxf+/En/wATR/wt/wADf9Bxf+/En/xNH1LE/wDPuX3MPaQ7ncUV&#10;w/8Awt/wL/0HF/78Sf8AxNH/AAt/wL/0HF/78Sf/ABNH1LE/8+5fcw9pDudxRXD/APC3/Av/AEHF&#10;/wC/En/xNH/C3/Av/QcX/vxJ/wDE0fUsT/z7l9zD2kO53FFcP/wt/wAC/wDQcX/vxJ/8TR/wt/wN&#10;/wBBxf8AvxJ/8TR9SxP/AD7l9zD2kO53FFcP/wALf8Df9Bxf+/En/wATR/wt/wAC/wDQcX/vxJ/8&#10;TR9SxP8Az7l9zD2kO53FFcP/AMLf8C/9Bxf+/En/AMTR/wALf8C/9Bxf+/En/wATR9SxP/PuX3MP&#10;aQ7ncUVw/wDwt/wL/wBBxf8AvxJ/8TR/wt/wL/0HF/78Sf8AxNH1LE/8+5fcw9pDudxRXD/8Lf8A&#10;Av8A0HF/78Sf/E0f8Lf8Df8AQcX/AL8Sf/E0fUsT/wA+5fcw9pDudxRXD/8AC3/Av/QcX/vxJ/8A&#10;E0f8Lf8AAv8A0HF/78Sf/E0fUsT/AM+5fcw9pDudxRXD/wDC3/Av/QcX/vxJ/wDE0f8AC3/A3/Qc&#10;X/vxJ/8AE0fUsT/z7l9zD2kO53FFcP8A8Lf8Df8AQcX/AL8Sf/E0f8Lf8C/9Bxf+/En/AMTR9SxP&#10;/PuX3MPaQ7ncUVw//C3/AAN/0HF/78Sf/E0f8Lf8Df8AQcX/AL8Sf/E0fUsT/wA+5fcw9pDudxRX&#10;D/8AC3/Av/QcX/vxJ/8AE0f8Lf8AAv8A0HF/78Sf/E0fUsT/AM+5fcw9pDudxRXD/wDC3/A3/QcX&#10;/vxJ/wDE0f8AC3/A3/QcX/vxJ/8AE0fUsT/z7l9zD2kO53FFcP8A8Lf8Df8AQcX/AL8Sf/E0f8Lf&#10;8Df9Bxf+/En/AMTR9SxP/PuX3MPaQ7ncUVw//C3/AAN/0HF/78Sf/E0f8Lf8C/8AQcX/AL8Sf/E0&#10;fUsT/wA+5fcw9pDudxRXD/8AC3/A3/QcX/vxJ/8AE0f8Lf8AAv8A0HF/78Sf/E0fUsT/AM+5fcw9&#10;pDudxRXD/wDC3/Av/QcX/vxJ/wDE0f8AC3/Av/QcX/vxJ/8AE0fUsT/z7l9zD2kO53FFcP8A8Lf8&#10;C/8AQcX/AL8Sf/E0f8Lf8C/9Bxf+/En/AMTR9SxP/PuX3MPaQ7ncUVxlt8VvBd5dQ21vrKvNM6xx&#10;qIJOWY4A+76muzrGpRqUtKkWvVWKUk9mFFFFZjCiiigAoorP1HXNM0mSNL+8jgeQEqrZyR+FVGMp&#10;O0VdkznGC5puy8zQorC/4TPw9/0FIfyb/Cj/AITPw9/0FIfyb/CtPq9b+R/czH65h/8An5H70btF&#10;YX/CZeHv+gpD+Tf4Uf8ACZ+Hv+gpD+Tf4UfV638j+5h9cw//AD8j96N2isL/AITLw9/0FIfyb/Cj&#10;/hMvD3/QUh/Jv8KPq9b+R/cw+uYf/n5H70btFYX/AAmXh7/oKQ/k3+FH/CZeHv8AoKQ/k3+FH1et&#10;/I/uYfXMP/z8j96N2isL/hMvD3/QUh/Jv8KP+Ey8Pf8AQUh/Jv8ACj6vW/kf3MPrmH/5+R+9G7RW&#10;F/wmXh7/AKCkP5N/hR/wmXh7/oKQ/k3+FH1et/I/uYfXMP8A8/I/ejdorC/4TLw9/wBBSH8m/wAK&#10;P+Ez8Pf9BSH8m/wo+r1v5H9zD65h/wDn5H70btFYX/CZeHv+gpD+Tf4Uf8Jl4e/6CkP5N/hR9Xrf&#10;yP7mH1zD/wDPyP3o3aKwv+Ey8Pf9BSH8m/wo/wCEy8Pf9BSH8m/wo+r1v5H9zD65h/8An5H70btF&#10;YX/CZeHv+gpD+Tf4Uf8ACZeHv+gpD+Tf4UfV638j+5h9cw//AD8j96N2isL/AITLw9/0FIfyb/Cj&#10;/hMvD3/QUh/Jv8KPq9b+R/cw+uYf/n5H70btFYX/AAmXh7/oKQ/k3+FH/CZeHv8AoKQ/k3+FH1et&#10;/I/uYfXMP/z8j96N2isL/hMvD3/QUh/Jv8KP+Ey8Pf8AQUh/Jv8ACj6vW/kf3MPreH/5+L70btFY&#10;X/CZeHv+gpD+Tf4Uf8Jl4e/6CkP5N/hR9XrfyP7mH1vD/wDPxfejdorC/wCEy8Pf9BSH8m/wo/4T&#10;Lw9/0FIfyb/Cj6vW/kf3MPrmH/5+R+9G7RWF/wAJl4e/6CkP5N/hR/wmXh7/AKCkP5N/hR9XrfyP&#10;7mH1vD/8/F96N2isL/hM/D3/AEFIfyb/AAo/4TLw9/0FIfyb/Cj6vW/kf3MPreH/AOfi+9G7RWF/&#10;wmXh7/oKQ/k3+FH/AAmXh7/oKQ/k3+FH1et/I/uYfXMP/wA/I/ejdorC/wCEy8Pf9BSH8m/wp8fi&#10;7QZpUij1KJ5HYIqqrEkngDpSeHqreL+5gsXh3/y8X3o2qKKKyOgKKKTPvQAtFMkmihXdLIqD1YgV&#10;W/tbT/8An+g/7+CspVqcHaUkvmVGEpbIuUVS/tbTv+f63/7+Cj+19N/5/wC3/wC/gpfWaP8AOvvR&#10;Xsqn8r+4u0VR/tnTP+f+3/7+Cj+2dM/6CFt/39FH1ij/ADr70Hsan8r+4vUVR/tnTP8AoIW3/f0U&#10;f2zpn/QQtv8Av6KPrFH+dfeg9jU/lf3F6iqB1vSx11G2/wC/opp17SB11O0H/bVaPrFL+Zfeg9jU&#10;/lf3GjRTIpY5o1kikV0YZVlOQRT61TvsZhRRRTAKKKKACiiigAooooAKKKKACiiigAooooAKKKKA&#10;CiiigAooo/GgAooooAKKKKACiiigAooooAKKKKACiiigAooooAKKKKACiiigAooooAKKKKACiiig&#10;AooooAKKKKACiiigAooooAKKKKACiiigAooooAKKKKACiiigAooooAKKKKACiiigAooooAKKKKAC&#10;iiigAooooAKKKKACiiigAooooAKKKKACiiigAooooAKKKKACiiigAooooAKKKKACiiigAooooAKK&#10;KKACiiigAooooAKKKQkDr0oAWmu6ouWIAqvLeAcR/MfXtWJqetW1jnz5DJMekS8t/wDWFeJjM6pU&#10;rwo+9L8P+D8vvN6WHnUdkjYkvGJ/djA9TUkV2r8P8rfpXBw63eahqsKlvKhBJEaH27nvXRRXv8Mo&#10;z/tAV4kM3xcKnO5Xv06f8D+tzsrYCVNJPc6OisyC5ZACrB0+tXop0lHB+b0NfR4PNaGJ93aXZ/p3&#10;PPlTcSWiiivTICiiigAooooAKKKKACiiigAooooAKKKKACiiigAooooAKKKKACiiigAooooAKKKK&#10;ACiiigAooooAKKKKACiiigAooooAKKKKACiiigAooooAKKKKACiiigAooooAKKKKACiiigAooooA&#10;KKKKACiiigAooooAKKKKAKmq/wDIHvf+veT/ANBNSWX/AB4W/wD1yX+VR6r/AMge9/695P8A0E1J&#10;Zf8AHhb/APXJf5UAT0UUUAFFFFAGW+p3pvrm2t9NEogKgsbhV3AjIOMdOo/A1FdarqVpbmaTSAVB&#10;AwLpepIA6j1NSa3pkt7HFNaSNFdwsCGjk8tnTPKbsHg+4P8AWsC7F6sd1DdR34VId7KdRT50Pp8v&#10;rx9cetAjoftuq/8AQIX/AMCl/wAKPtuq/wDQIX/wKX/CstbLV9o+S/HHfUVP/stL9j1b+5ff+DBf&#10;/iKANP7bqv8A0CF/8Cl/wo+26r/0CF/8Cl/wrM+x6t/cvv8AwYL/APEUfY9W/uX3/gwX/wCIoA0/&#10;tuq/9Ahf/Apf8KPtuq/9Ahf/AAKX/Csz7Hq39y+/8GC//EUfY9W/uX3/AIMF/wDiKAL1xqupW0Qk&#10;k0gbd6qSLpeMkAdvU1L9t1X/AKBC/wDgUv8AhWHd2t+slss8V+Q0oCH+0VAD4JGfl9j+OKWO21bU&#10;YG+zvewozlVna/UjAOCQAuSOCO2fbrQBv6dfzXr3KTWnkGBwmRKHDHGTgj0ziuV8WfFXQfCWrf2X&#10;PDe3l6sfmTR2kYbyVxkbiSMZGD9OuOK7S3t4rS3SCBAkSDCqK8u0C2hvPjn43triJZIZrCKORGGQ&#10;ylUBB9iK1pRi23LZL/IGeg+G9etvE/h+01mzjljt7pSyJMAGGGKnOCR1B71BbeKbK68ZXvhhIpxe&#10;Wlsty8jKPLKsRwDnOeR2rR0zTLLRtOh0/TrdLe0hGI4k6KM5/mTXBaR/ycB4h/7BEP8ANKSjGTlY&#10;D0ivP9d+MXhfw/4hfR7g3crwsEubiCINFAx7Mc5JHfAOPrkV6BXz0sUbeEfi2zRqzDUTgkc8Skj9&#10;eaujCMm+b+tQbPoKGaO4hjmhdZIpFDI6nIYEZBB9KwpPGGnx+Nl8KtHcfbmtPtQk2Dy9uTxnOc8e&#10;mPerHhPjwbof/YPt/wD0WtcDef8AJx0H/YEb/wBmqIwTck+iYXO58JeLLHxlozapp0VxHAJnh2zq&#10;FbK98AnjkVR8aeP9N8DmwW/tL25e9LiJbVAxG3Gc5I/vDpXOfAf/AJJ4/wD1/wA3/stJ8SuPiF8O&#10;/wDsIP8AzjrT2cVWcHsr/ghX0udZ4Q8baR41sZrjTDMj27hJ7edNskRPTI5GDg8g9qt+KfElp4S8&#10;PXOtX0c0lvAVDJCoLHcwUYyQOp9a4z4eKqfEb4hhVCj7bCeB3Icn9at/Gr/klWrf70P/AKNWl7OL&#10;qqK2dvxsO+h3kEy3FvHMmdkih1yOcEZrjPFnxV8O+ENWXTLwXdzdhQ8yWsYfyVPQtkj64GTj8K63&#10;TP8AkFWf/XBP/QRXj11GknxM+Je9Fb/iQt1Gf+WSUqMYyb5tkv1SBs9h03UrPWNNt9R0+dZ7S4QP&#10;FIvRgf5H2PIq1XEfCAY+FWhY/wCecn/o167es5x5ZOPYa2CiiipAKKKKAKN//wAfmm/9fB/9FvV6&#10;qN//AMfmm/8AXwf/AEW9XqACvNvC1rb3XxV8crcW8MwVrUr5kYbHyHpnpXpNed+D/wDkq/jv/etf&#10;/QDXbhXalW/wr/0qJnPdHb/2Rpn/AEDrT/vwv+FH9kaZ/wBA60/78L/hV2iuTml3Lsil/ZGmf9A6&#10;0/78L/hR/ZGmf9A60/78L/hV2ijml3CyOU8Ta54Q8IwxPq0NpHJNnyoY7YPI+OpAA6e54rjD8YvA&#10;IfA0W4Iz1+xxf/FVheNrePWfj3p+nXo821LW0RjboUwXK/QnOa9oPh3QzCYf7G0/yjxs+zJj8sV6&#10;86eGw1Km6qlKUlfR2Sv8jBOU27aWMXwtrnhLxhbzSaVa27PAQJYZbVUdM9CRjocHkVz+r/E74faT&#10;dyW32Vbt42Ks1tZqyZHUBjgH8M1R07wDeeAR4p12PUIGtX065WCCNGDR87kySewGKz/gZ4f0290f&#10;Ur+9sbe5mW4WGNpog+xQgJxnpkmtPq+EjGpXUnKCtZXs7vvp0FzTuo21NK2+Lvw/nlCPpU0IPV3s&#10;UYD67ST+ldfq+r+F9J8Lf8JG1lb3WnEIyvbW6MWDEAEA47msz4m+HNIk8A6vcpptpHc28PnRTJCq&#10;urKQeCBnpkV51Y3Lzfs6alG7ZEGoCNBnoDIjY/NjRTw2HxEIVaV0udRabvo+zBylBtPtc7zw54/8&#10;F+Jtai0q00sw3EwYxm4tI1ViBnaCCecZP4V1OuHRPD+iXerXemQNb2qb3EVuhYjOOAcetfOt9pM2&#10;meEfC/i7TcxS73ilkUcJPHIxjb8QMH/d969i8SeIIPFHwR1HV4ML59n+8jz/AKuQMAyn6EH8MU8X&#10;gIQq03Sb5HLleuzTt+PQVOo2mpb7mtoeveFdd8NT+II7GC10+BnWR7q3RSu3qeM8c1ylx8Xvh/BK&#10;UTSppgOjrYxqD9NxB/Sua0qOaX9nPVxCGO29ZpAv9wSIT+GOa0fhl4t8EaP4VjtNVe2ttR8x2mkm&#10;ty3mZY7SGAPG3Ax7Vp9QpQVSfLKfLLlST6d3oL2jbS0Wh1Ph34heBfEmpRafb2aW9zMdsS3Noqh2&#10;/uhhkZ9jVLUvij4H0vVbzTp9GmM9rM8EhSyjILKcHHPTioLrQfBfjXxlY6tovia0truAxt9ltlUG&#10;VkbcGwcHOOOB2ruNb8NaDJp2pXT6LpzXDQyyNK1shYttJ3E4znPeuWawcKiUoy1W17NP5rUtc7XQ&#10;4U/F7wEOuiXI/wC3GL/4qtSX4g+DYfDFtr7aPIbS5uWtkUWcZcMoJORnpx61yPwL0jTdWsNZbUdP&#10;tbxo3h2G4hWTblWzjIOK0/jhYWem+ENKt7G1gtYRfM3lwRhFyY2ycCuqphcKsYsJFSvfV36WuSpT&#10;9nzuxKfjF8PwcHR7jP8A15Rf/FVveGvHHgbxTqCWFnbRRXcgJjiubRUL4GSFPIJx2zWr4V0DR5vC&#10;Giyy6RYPI9jAzM1shLEoOScda8o8U2dlZfHXSYNGhihP2i1aSO3UKqybju4HAO3BNZUqOFxEp0oK&#10;ScU3e91p8gcpxSk7HpOoeKvCum+MrfwvNpGb64aNUdLWMx5fpk5z29K6v+yNM/6B1p/34X/CvF/F&#10;n/JxGkf9dbX/ANmr3WuLGUVRhSlFv3opv1NYPmbT6HEaN4p8La54qvPDtrpBW8tDIJGktECHYwU4&#10;Oc9T6VB4k8ceBfC969leW8M13GB5kNtaK5TIyAx4APtmuK+Hv/Jc/EP+9d/+jVqj8K9PtPEXxH1y&#10;71W2iu2jEsyrMu9fMaXG7B4Jxkc+tejLAUYSlOTfLGKdr6tsyVRtJJatnSx/GHwDJIF/sa4APf7F&#10;Ef0DZrb1fx14J0jR9N1U2KXVpqJcQtb2iEgrjcGDYIIzjFbniXwZpWueH7zT4tPsYZ5YisE3kAGJ&#10;/wCFgQMjB9KyvBXw7h0Hw8+l64lhquLp54S9uGEe5VBADZwfl7VyOeBlDnXMmn8N91bo7dy+WonY&#10;54fF/wABEZGiXOP+vGL/AOKrU8N/EDwb4o1yHSLDSHW4mVmUzWkarhRk5IJ9K4bxxpen2vxo0Wxt&#10;7C2is5Gtd8EcSrG2ZCDlQMHIr1bxBo+j6D4Z1fU9O0mwtbuCxmaOaG3RHU7D0IGRXRiKOEhCHIpX&#10;mtNdvUiLm2720Ob1b4n/AA+0q7ktharePGxVmtbNWTI64Y4B/Cqlr8Xfh/cShJNLmgB6u9ijAfXa&#10;Sf0rP+Bnh/TLzRNRv7yxtrmYXIhjaaIOUUIpwM9OTXV/E/w5o7+ANWuk020jubeLzYpo4VV1II7g&#10;Z6ZFFSlgqeI+rNSbule/fysNObjzqxqaxq/hfRvC48RPY29zpzBCj21ujlgxABGcetcafjD4AU4O&#10;jXAPobKL/wCKrl7W5km/ZzvI3bIg1ERoPQearY/NjXf/AAr0XS7z4c6XPdaZZzSt5uZJbdWY/vWH&#10;JIyaJ4WhhqU51bytNx0dul+wlOU5JLtcj0T4keANcv4bKO1W2mnYJH9ps1VWY9BuGQCfeu8/sjTP&#10;+gdaf9+F/wAK8L+Nmn6ZYeItITTLa3t7mSImVLdAuTvXYSB364NetePNdbw74F1G+3YufJ8qHnnz&#10;X+UY+hOfwrDE4WDVGVC69pfRvzsXCeslLocjN8VvAUN9JbHSpWCSmMyrZRlOGxuBznHfpXpA0nS2&#10;AI0+zIIyCIV5/SvnW08Fef8ABe78QGLNyt2Jo2I5Nuv7th9Mlm/4DXs/ww1w694C0+WR91xbL9lm&#10;/wB5OAfxXafxrTMcJSpU+eg37snF3fUmlNt2ktzo/wCyNM/6B1p/34X/AAo/sjTP+gdaf9+F/wAK&#10;u0V43NLudFkUv7I0z/oHWn/fhf8ACj+yNM/6B1p/34X/AAq7RRzS7hZHmfxRsrS1/wCEVa3tYIWb&#10;XLcExxhSRzxkCvTK86+LH3fCn/Ydt/616LXXXbeGpX/vfmRH4mFFFFcRoFFFFABVC70jTL+bzru0&#10;gmk2hdzjJx6frV10WRGRwCrDBB7is4eHtIH/ADD4P++auD5dbtehlUi5K3KmvP8A4ZjP+Eb0L/oG&#10;2v8A3wKP+Eb0L/oG2v8A3wKk/wCEe0j/AKB8H/fNH/CPaR/0D4P++a09rL+d/wBfMx9gv+fcf6+R&#10;H/wjehf9A21/74FH/CN6F/0DbX/vgVJ/wj2kf9A+D/vmj/hHtI/6B8H/AHzR7WX87/r5h7Bf8+4/&#10;18iL/hG9C/6Btr/3wKP+Eb0L/oG2v/fAqX/hHtI/6B8H/fNH/CPaR/0D4P8Avmj2sv53/XzD2C/5&#10;9x/r5EX/AAjehf8AQNtf++BR/wAI3oX/AEDbX/vgVL/wj2kf9A+D/vmj/hHtI/6B8H/fNHtZfzv+&#10;vmHsF/z7j/XyIv8AhG9C/wCgba/98Cj/AIRvQv8AoG2v/fAqX/hHtI/6B8H/AHzR/wAI9pH/AED4&#10;P++aPay/nf8AXzD2C/59x/r5EX/CN6F/0DbX/vgUf8I3oX/QNtf++BUv/CPaR/0D4P8Avmj/AIR7&#10;SP8AoHwf980e1l/O/wCvmHsF/wA+4/18iL/hG9C/6Btr/wB8Cj/hG9C/6Btr/wB8Cpf+Ee0j/oHw&#10;f980f8I9pH/QPg/75o9rL+d/18w9gv8An3H+vkRf8I3oX/QNtf8AvgUf8I3oX/QNtf8AvgVL/wAI&#10;9pH/AED4P++aP+Ee0j/oHwf980e1l/O/6+YewX/PuP8AXyIv+Eb0L/oG2v8A3wKP+Eb0L/oG2v8A&#10;3wKl/wCEe0j/AKB8H/fNH/CPaR/0D4P++aPay/nf9fMPYL/n3H+vkRf8I3oX/QNtf++BR/wjehf9&#10;A21/74FS/wDCPaR/0D4P++aP+Ee0j/oHwf8AfNHtZfzv+vmHsF/z7j/XyIv+Eb0L/oG2v/fAo/4R&#10;vQv+gba/98Cpf+Ee0j/oHwf980f8I9pH/QPg/wC+aPay/nf9fMPYL/n3H+vkRf8ACNaF/wBA21/7&#10;4FH/AAjehf8AQNtf++BUv/CPaR/0D4P++aT/AIR7SP8AoHwf980e1l/O/wCvmHsF/wA+4/18hn/C&#10;N6F/0DbX/vkUn/CN6F/0DbX/AL5FSf8ACPaR/wBA6D/vmj/hHtI/6B0H/fNHtZfzv+vmHsF/z7j/&#10;AF8iP/hG9C/6Btr/AN8ij/hG9C/6Btr/AN8ipf8AhHtI/wCgfb/98Uf8I9pH/QPt/wDvij2sv53/&#10;AF8w9gv+fcf6+RF/wjehf9A21/75FH/CN6F/0DbX/vkVL/wj2kf9A+3/AO+KP+Ef0j/oH2//AHxR&#10;7WX87/r5h7Bf8+4/18iL/hG9C/6Btr/3yKP+Eb0L/oG2v/fIqX/hHtI/6B9v/wB8Uf8ACPaR/wBA&#10;+3/74o9rL+d/18w9gv8An3H+vkRf8I3oX/QNtf8AvkUf8I3oX/QNtf8AvkVL/wAI9pH/AEDrf/vi&#10;j/hHtI/6B1v/AN8Ue1l/O/6+YewX/PuP9fIi/wCEb0L/AKBtr/3zR/wjehf9A21/75qX/hHtI/6B&#10;1v8A98Uf8I9pH/QOt/8Avij20v53/XzD2C/59x/r5EX/AAjehf8AQNtf++RUtvoGkW06TwWFukqH&#10;Kuq8g0f8I9pH/QOt/wDvirdrZW1jEY7WFIkJ3FUGBmlKrJr4n/XzKhQindwivT/hieiikPWsDpEZ&#10;goJJAAGSSa5bVPEx3NDp+MDgykZ/If1pniPVjLI1lA37tTiRh/EfT6CudJzgjg96+QzfOpubo4d2&#10;S3f6LyPYwOAUkqlVeiFmmlncvM7Sse7HNRYHoKeeDTWGOf5V8zdt3Z7cIqOiVhuB6CmEDB4pxPTg&#10;/lSCN5JFjiRndjhVA5Jqkm2Xe25EQMdPzojhluG2wwtI3oilv5UzUdU07RXMcijUL9ThoVbEMJ9G&#10;YfePsK5y+8Va5eEqt+1tAPuxWgESD245P4mvTp4B2vUdvLdnzGP4swuHlyUVztfd95139i6kw/5B&#10;8/8A3xikOhamP+YfP+Vedy3l3I2Xu7hj6mVj/WoDc3P/AD8z/wDfw/410rBUe7/A8tca1ulJfez0&#10;d9B1NumnXH5VWfw5rDHCaXOf+AivO5Lm5x/x8T/9/G/xrMurq5xg3VwQf+mrf410UsBRb3f4HRT4&#10;yry09kvvZ9LeCbdrTw8ttJNFJJFM6usUgcRHOdhI4yO47V0dec/BMY+H4/6/Z/516HNIIYZJT0RS&#10;x/AV9XQioU4xXREOs6zdWW71PPvHfxRt/C922madAl5qSqGl3tiOHPQNjknHOBXn4+MHjFcXLR2h&#10;tyc82rBCP97P9arfDzS4/GvxBmutUUTxL5l9NG3SRi2FBHpkjj2r6IktoJbZraSCN4GXaY2UFSPT&#10;HTFbaE6s4/wF8QrbxlHLbywC11OBQ8kIbKuvTcp9M9QemRXa15joXwquPDnjmLWtO1OIafG74tnj&#10;O8RsCNmc4OMjBPpVb4nfELUdJ1JPD+hMY7sqrTzqu5hu+6iD1PXPuKLdhpnq9FfPN3qnxM8Hi21P&#10;Ubq9EMrABbl1mjJ/uuP4SfwPpXsOi+MbPVfBR8SOpijihd7iIHJjZB8y/px9RRYLnS0V4BF4o+IH&#10;xA1KcaHLLbQxDf5Vu4iWJT90M55JOP58Vp+EPH/iPR/FsPhvxQzyrJKLcmcDzYXP3TuH3lPHJ9c5&#10;osFz2yivK/in4+1LQ7+30LRW8m6ljEks4UMwDEhVXPAJxnP0rldSk+KHhC2XVr/ULo24YBi8y3Cr&#10;npvXsO2aLBc9x1m9fTtEv76JVeS2t5JVVuhKqSAfyrkvhv49uPGsF6t5ZRW9xalDmFiUZWB9eQRg&#10;1JZ+JV8WfCu/1XyxFK1lcRzxg5CyKpBx7d/xryz4TWniG61onRr1bWyjeFtRLYJdBkhQCM5PzDIx&#10;jNIVz6Jorz74j/ERvCIhsNOijl1OdPMJk5SFM43EdyTnA9s1z3w78VeKtb1bU31a5uHtV09pYS1u&#10;I037hgqcAdKdh3PYqK8e+EPivXtf16+t9W1KS6ijtBIiuqjDbwM8D0q58YPF2teHpNOtdJu/sgmj&#10;klkkVQWbGAByDgcmiwXPVaK8/wDF3jqfwv4I0u5j2zarfwIIi44B2As5HfGenqRXnMdz8UbrST4j&#10;jvNRazx5uVkUZUc7hF/d/DpRYLn0NXm/hT4lXeueN7rw/eWEEaK0ywywsc/uz/ED6j0q38MvHkvi&#10;+wntr8INTtMF2RdqzIejgdjngj6eteQ6Tb65c/Ee8h8Ozpb6m1zcbJXIAVdx3E5B7e1FgPpuiuA+&#10;IPjS58F+HrK2gdJ9XuU2LK6/Ku0DfIR9eg6ZPtXmpu/icmkDxIb3VPsJHm7zIuNv97yv7vfp09qL&#10;Bc+iaK4n4beNn8X6PMt4qLqNmwWbYMLIpHyuB2zg5HqK5Lx58Vr+z1ibRvDvlobd/KmumTzGaTuq&#10;L046ZOeelFguex0V5p4O8UeIE+H2q6vq1te3+oQXDCCBoCrvwoUBQBxk9fTNchbp8WPEzzXkU19a&#10;qrY8suLVQfRVPJHv+tFgue9UV5B8NvHWu3HiiTwz4gdp5cSKjyKBJHJH95GI6jGefavX6TGFFFFA&#10;BRRRQAUUUUAFFFFABRRRQAUUUUAFFFFABRRRQAUUUUAFFY194s0DTWK3erWkbjqgkDN+QyaypPib&#10;4URsDUS3usL4/lUOpBOzaOungMXUV4UpNeSZ11Fc1bfEDwtdMFTWIFJ/56Bk/UgCt+3ure6iEtvN&#10;HLGejRsGH5iqUlLZ3MquGrUf4sHH1TX5k1FFFMxCiimGWNThpFBHYmgLD6Kj8+H/AJ6p/wB9Cnqy&#10;sMqwI9QaAsxaKKKACiiigAorivE/xU8M+EtYOl6lNcG6WNZGWGLeFB6A88Hv+IrpdD1uy8RaLa6t&#10;p0hktLldyFhg8EggjsQQRQBoUUVX1C+g0zTrm/umK29tE0sjAZIVRknH0FAFiiszRPEOk+I7FbzS&#10;L+G7hPUxtyp9GHUH61p0AFFFFABRRVXUNSsdJs3u9Qu4bW3T70kzhVH4mgC1RXnN58cPA9rL5aX1&#10;xc9i0NuxH64re0D4i+FfE04t9M1eF7luBBIDG5+gbGfwoA6iiiigAoqpqmp2uj6bNf3rlLeEZcgZ&#10;PXHA/GsXRfHeha/qK2FjPKbhlLKHjKggdealzimot6nRTwtepTdWEG4rd20R0tFFFUc4UVxnin4n&#10;+HPB+rLpmqtdC4aJZR5UO4bSSBzn2NYn/C+fBX9/UP8AwG/+vQB6dRXA6V8ZfBOq3CwDU2tZHbav&#10;2uIxg/8AAug/Eiu8R1kRXRgyMMhlOQRQA6iiigAornvFvjXRvBVnb3OsSyqtxIY41iTcxIGSceg4&#10;/MUzwj450TxtDdSaPLK32ZlWVJU2MMjg49OD+VAHSUUUUAFFFYvijxTpng/SP7T1V5FtzIsQ8tNz&#10;FjnHH4GgDaorlPCPxE0DxrcXMGkSTmW2QO6zR7CVJxkc8/8A166ugAorN17XLLw3olzq+oM62tso&#10;LlF3HkgDA+pFc94W+KHhvxfqx0zS5Ln7SIjLiaLYCARnBz15oA7OiiigAooqrqeo22kaXdajePst&#10;raJpZG9FAyfxoAtUVwnh/wCLvhXxLrVvpNjLdLdXGRH50O1SQCcZz1wDXd0AFFFFABRRRQAUUySR&#10;Yl3Mcc4HvVGe8JVjkRxjqScfma4MZmNHCq03eXZblxg5bFua5SLjOW9BWZfajHBEZbqZY4+wz1+g&#10;71z+o+KIot0diBK46yt9wfT1rLtdM1HW5vtE7sEP/LaX0/2R/kV8rjMyr4rSTtHsv17/ANaHrUMu&#10;5Y+0rPlX4ljUPE1xct5NgrRKxwGxl2+g7VRl0PUo7f7VJbsQ3LDOXHuRXUW9lp2hQGZmVSBzNJyx&#10;9h/gKdY6zDfeYyI6Rq+0M3U8dcdq8+/Y644n2avh4e6t2+pyWkc6pFj/AGv5V09WpdKtJ7lbxECT&#10;DPzp0bPqO9N+xy79uBj+92pN3IrYqFaSltoRRyNEco2D6etaULu6BmQo1Q7LeziMsrqoXq7nAFYG&#10;o+KS2YtPXA6GZx/If1NFrnPGlPEO1NfM6p9Xhs3ijuZRukYKg/iJJx0rVryazd5dXtZJHZ5GnTLM&#10;ck/MK9Zr6/JK9SrSkqjvbY58wwkcM4pO7e4UUUV7Z5wUUUUAFFFFABRRRQAUUUUAFFFFABRRRQAU&#10;UUUAFFFFABRRRQAUUUUAFFFFABRRRQAUUUUAFFFFABRRRQAUUUUAFFFFABRRRQAUUUUAFFFFABRR&#10;RQAUUUUAFFFFABRRRQAUUUUAFFFFABRRRQAUUUUAFFFFAFTVf+QPe/8AXvJ/6Caksv8Ajwt/+uS/&#10;yqPVf+QPe/8AXvJ/6Caksv8Ajwt/+uS/yoAnooooAKKKKAGu6xRtI5wqgkn0ArnbmeTVTLKljcG1&#10;e2aKBwEO8tg7/vcAbVwDz1rpK4fXvD+m/wBtz3tvY2puFtVQRyQo0Tysx2blI46Nk5BxQB0sOqXH&#10;kIZ9Lu1kCjeFMZAPfB39KX+1z/z4XX5x/wDxdcLHa21xfQ7dJ0eOKPmWSC3MYU8YKSjDAjOSGXhc&#10;HFa8twIUS1j0i1kkkbYLmRI1ZDu2lSuMNICRwOG4PSgRs3+uXMSRxwafOkkrbVkmKbV7nADHc3ov&#10;eseHWL23d511P7YCjSiKXy0VlDkHLAfJ8oU56ZI4OagvtM060vblILKBisIEM/kq5j2LhghBH7zO&#10;04JBGC2aixazC2iigg3q5jvGfLx3Lgbsyg43jDB9xyQWHBwaYHWpq7NGrnTL1MgHDiMEZ9Rvpw1Z&#10;mOBp92T7GP8A+LrmILSwh0tr610y0WSKbzI7SVVjHksAuHznYOM7j3GcYOKLtLfULYtJpUEKsoYW&#10;zIAu0khTIVGWLHoo6AZNIDdu7q4uLq0P9mXXkwyGV8+XksAQoA3+5P4Uuk3rWwttLubWeKQBlidg&#10;uHVehO1jg49e9cbaQWk0cSSaTo8RVd1yx09FkRcdY0OQVGVOWO4rk4Ndb4S0iz0nSTHbwRJOJZBO&#10;6KAS+85HHb0HYYoA368u8L/8l98Y/wDXnD/KOvUa8btNdsPDvxq8b3uozpEsenRyKjsFaXaiNtXO&#10;Mk9hW1FNqSXb9UDPZK830j/k4DxD/wBgiH+aV2HhXxBF4p8M2WtwwPBHdKWEUhBK4Yr1H0ribG7t&#10;rP4++IJLq4hgQ6TCoaVwoJynHNEE1zJ9v1Bnp1fMd/rV7Y6d8SdPg0W5ura81F/OvUP7u2xIfvcd&#10;/rX0zFNFcRLLDIkkbjKujAgj2IrwBD/xR/xc/wCwi3/ow1phmle6vt+aFI9q8J/8ibof/YPt/wD0&#10;WtcDef8AJx0H/YEb/wBmrvvCf/Im6H/2D4P/AEWtecazf2mmftCw3F9cx20H9isPMlbaufn4yfoa&#10;iGspejB9DR+A/wDyTx/+v+b/ANlpPiX/AMlC+Hf/AGEH/nHS/AY7vh25GcG/mxkf7tR/E+WOHx78&#10;PZZXVI0v5GZnYAAZj5JNaP8A3iXz/Jh9ksfD3/ko/wAQ/wDr8g/9BerXxq/5JVq3+9D/AOjVqj8N&#10;bmC88f8AxBntpUlha9h2yIcqcBxwe/INXvjV/wAkq1b/AHof/Rq0l/vEf+3f0D7J22mf8gqz/wCu&#10;Cf8AoIrwnxJq95pXxO8eC00e51EXOliGUwHHkIYlzI3B4Fe7aZ/yCrP/AK4J/wCgivILj/kpvxL/&#10;AOwCf/RS1OHaTlddP1QSOy+EH/JK9D/65yf+jHrt64j4Qf8AJK9C/wCucn/ox67es638SXqxrYKK&#10;KKzGFFFFAFG//wCPzTf+vg/+i3q9VG//AOPzTf8Ar4P/AKLer1ABXnfg/wD5Kv47/wB61/8AQDXo&#10;led+D/8Akq/jv/etf/QDXZhf4Vb/AAr/ANKiRPeJ6JRRRXGWFFFFAHg/jeWPR/j3peo3bCK2JtpW&#10;kbgBeULE+gxXtv8Aaun+V5v2+18vG7f5y4x65zWJ4s8CaJ4yWE6nFKs8IKx3ED7XVT1HcEexFcV/&#10;woHQd3/IW1Db6bY//ia9iVXCYmlTVWbjKKtte5glOMnZXuQw/EDUPG1z4r0CK0tTYR6feNbzwlt8&#10;gX5UPPHOaj+BGr2MOianYzXUMVwblZlSSQKXUoBkA9cFTXf+EvAei+DUn/s1JXnnAEs877nYDoOg&#10;AHsBXNav8EPC+pXclxbyXlgXYsYoXUxgnrgMDj6A4rV4rBSjPDq8YO1na+q3ur9SeSompbs0/ifr&#10;Wn2/w91eE3tuZriHyYoxICzsxAwB39a80sbd4f2dNSkZcCfUN6HHUCRF/mprrrX4C+HIZQ89/qMy&#10;j+EMiZ/ELmu01bwbpeqeEf8AhGUV7PTgEVFtyAVCsGGCc9xznrSp4rC4eEKVOTl76k3a2iCUJzbb&#10;XQ5HwDodt4k+CkWkXXEdyJ1DY5RvNYqw9wQD+FeX6TqlzoGi+MPB+qMITLA5RSeBcIQCB/vqBj6D&#10;1r6H8MeHbbwtoMGkWks0sEJYq8xBY7mLHOAB3rnvFfwr0TxZrR1W5nu7a4aNUk+zsoEmOjHIPOOP&#10;oBVYfMaKr1VU+CUuZeTTuglSlyxcd0cj4B8Qp4W+C93qslib2OO/dHhDBdwZlXkkHjmt7w5oHgLx&#10;voUOsnw5YW0sxYSQI+1o2DEYO3HXGeneuh0XwJpOj+E7nw23nXmn3LO0guCNx3YyMqBjGBjvXIz/&#10;AAG8PvKzQanqcKn+HcjY/ErmplicNUnUkpyhJyumr6rta6GoTSStc4b4maDovhbxbpC+G/3MzFZX&#10;ijlL+U4ddhGSSCeePavoLWP+QHqH/XtJ/wCgmuH0H4M+G9E1KC/eW8vpoHEiCd1CBh0JVQMkHnmu&#10;/urdbu0mt3JCyxtGSOoBGOKwx2Lp1VShGTlybt9bv9B04ON21a547+z3/wAg/XP9+D/0FqvfHw48&#10;M6UfS9P/AKLauw8FeA9P8DQ3kVhdXU63RQv9oKnG0EDGAPWpvGXgux8bWFvZ39xcwJBL5qmAgEna&#10;RzkH1rSWNovM/rN/duvysHs5ey5Op5ro3wXGqaHp+of8JRfQ/abaOby1j4TcoOB83QZrI8PWk/w8&#10;+Llrok8Nnf8A2mRI1unh/eKsgIDKc/Kc8Ec5GfWve9MsI9L0q00+JmeK1hSFGf7xCgAE+/Fc3qnw&#10;903VfGlp4omu7tLu2aNkiRl8s7CSM8Z7+tXTzWU5VIYiV4NO2nXpsJ0UknFanmnjmaPT/j3pV5du&#10;IbZWtXaR+FC5YEk+gNe3HVNPEZkN9bCPGd3nLjHrnNYXi3wDonjPyX1KOZLiFSsdxA+1wp52nggj&#10;PPIrjP8AhQOg7v8AkK6ht9Nsf/xNZyq4TE0qaqzcXFW2vcaU4ybSvcxPhjNHf/GXXr22bzLd1upF&#10;cdCrTLg/jUPwsurXQfifr1jfXEdsX86FPNYKGdZs7cnvjJr1nwn4H0bwbDMmmRytLPjzZ533OwHQ&#10;Z4AHJ4ArH8T/AAm8O+J9Rl1CX7TaXcuDK9u4CufUqwIz7jFbyzHD1KlSErqEopX66dbEKlNJNbpm&#10;/wCIvE1jofh+/wBR+2WhkghdokeQYeQD5VwDk5OBxWN8NfGOoeNNGvL6/tLe3MNx5KeRuw3ygnqe&#10;vNc3F8A/D6SBpNU1F1B6L5an89tejaBoGneGdJj0zTIfKt4yW5YszMerMT1JrhrfU6dBwpNyk3va&#10;1l95rH2jld6I8c8f/wDJdtC/37P/ANGGvW/GNs954L1u3jGXexmCj1Ow4rL1n4d6brfi+z8SXF3d&#10;pdWpiKRxsoQ+WxYZyM9/WuvPI5p4nFQlGjybwSv63FCDTlfqeOfAnWLGLQdSsJrqGK4+1CZUkcKW&#10;VkUZAPXlTXU/FHWtOh+HmrQm9tzPcxeVFGsgLOxIHA/X8KztW+CHhfUbp7i3kvLEuxYxwurRgnrg&#10;MDj6A4qtafAbw3DKHnv9RnUfwh0QH8Quf1rrqVcDUxH1pza1Ttbt53IUakYciRx9rbvD+zpfSMMC&#10;fUfMX3HmIv8ANTU3g34UDxR4Vs9X/wCEhvLTz9+YI0yq7XK8HcPTP4165rHgzS9W8JDw0oez09dg&#10;RbcgFQrAgDIPcc5q54Z8P23hfQLfSLSWaWCDdteYgsdzFjnAA70TzZqjP2TtKU29ulgVD3lzbWPA&#10;9Y0Wb4V+N9NnkNrrEM2JUe6hywAYBupOHGQQ1dN8ddXkuLnSPDlrueRj9pkRBksx+SMY9c7uPpXe&#10;+MPh5pvjS9s7q+u7uB7RSqCBlAOSDzkH0ptx8OdMu/HCeK7m7vJbuORZEhLL5SlVwoxjPHXr1q4Z&#10;lQlOlXqu84p303fTyE6UknGOzOHs/Fniez8MxaAvw11BrJLX7KyneNy7dpJ+Tvyfxql8ENTm0rxJ&#10;qfhu8R4XmTzFilBDJLHwykdjtIP/AAGvdq464+HOmTeOU8WRXd5b3yyLI0cTKI3IXacjGeV4PNYQ&#10;x9CdKrSnDl5le6u/e6bsp0pKSknex2NFFFeMdAUUUUAedfFj7vhT/sO2/wDWvRa86+LH3fCn/Ydt&#10;/wCtei121/8AdqX/AG9+ZEfiYUUUVxFhRRVLV78aZpN1eEZMMZYD1OOBTjFyaSJlJRi5PZGNrXim&#10;S31FdJ0i2F3qLfeB+5H9ff8Al61Vaz8dS4f+0rGHP8CoCB+an+dYHhrR/EF1BJq1hewwyXDMHeRc&#10;s+DyfbnNdJa6Z4tF5CbnV4DbBwZAifMRnkDj8K9OpCnR92Djdb3u3f7rHiUqlXEfvJqdntytJJdO&#10;t2Ra5q2q+H/DECT3azavPJsWREXA5zwMAHAwOnU102nLcpp1ut5L5tz5Y819oGW78CuOmz4i+IyR&#10;fetNLXJ7gsOv/j2B/wABrumYIpZjgAZJrmxCUYRjb3nq/nsvuO3CNzqTnd8q91a9t39/Uw/EXiaH&#10;QxFBHEbm+m/1UCntnGT6D+f51meV45u0Ev2mwsyeRGFBI+uQ1c5pkGreJvEN7q9hPFFLE/ytKM7Q&#10;chQB7AV0X9l+NP8AoM23PH+r6fpXTKlCglC8ebre7+W1jijiKmJbnaXL05bL5t3uX7S61HQtKur3&#10;xJfpNtYeWsKDpjgDAGSTWbb6l4r1+M3OnRWthZt/q2mG5mHr3/l+dUPExk1jxTpnh8zM0Ue3zjnB&#10;Y4yx+u0H869BjjSKNY41CooCqoGAAO1ZVHGlBTcU5S120S9PM6KSnXnKnGTUIab6t9bvyOZsbHxf&#10;Fc+ZeatayxKjERiIfO2OASFBAzzx6Vg63qHi7QYYpLrVrdvNcqqRxIT09CvTp+lejVwVx/xUnxFj&#10;g+9aacMt6Eqcn82wPoKeGqKc3KcVypXei/rUjG0XTpxhTnLmbsvefX/JFuCy8cOYmk1W2RGILjy1&#10;3KO/8HWqd1rfiHVvEl3YaDcosNqoVi6LgkcE5I65yPwrq/EOpjSNCurzjeiYQHux4H6muD0XTPE+&#10;m6RJqOnvbJFMnnN5h3SMAM9x9T1rShapF1JKK6K6srmOKTpTjRhKb6ys23Zbel2WdT1Dxrodut3e&#10;3kDQlwnCIeT7AA9q6SbxSmn+F7TVL+MC4njBWFDje2O2eg7+1czolhe+Ngt3q2omS0t5dvkIoUsc&#10;A9ugOcevXpRcIniL4hx2TBfsVj8ixjphOW4/3uPwFaTpU5PkmleN3Kytp0RlTr1oR9pTbanZR5nf&#10;Xq/kaNvJ401uIXUU9tptu4zGhT5iO3UE/wAvpUOg+I9ah8TjRdXdZiWKE7QCpxkEEAAj/Gu2uLiG&#10;0tpJ53EcUalmY8AAVwng6CTWvE99r8ilYldhGD/ePAH4L/MVjTnGpSqOUEopaademp0Vqc6VelGF&#10;STk3rd6W66bHoVFFFeae2FFFFABRRRQAUUUUAFFFFABRRRQAUUUUAFFFFABRRRQAUUUUAFFFFABR&#10;RRQAGqGr3n2HT5JV/wBYRtT6mr56VyviuYmW3gBwAC5+vQf1rzc2xLw+EnOO+y+ZvhqXta0Ys509&#10;SepNRtxz2p9Ot4HubuOBOGkYL9PevzqKcnZbn1F1CN3sizpuj3OqOTHhIl+87Dgew9TXSweFNORB&#10;5oklbuWbH6Cta1to7S3SCIYRBge/vU9fd4HJMPRgvax5pdb7fI+dr4+rVk7OyMg+GtJxza/+Pt/j&#10;XBeMtXtdInk0vRI/KnI23VyrEsgP8Ck9Ce57V3nibWl0LQbm94MoGyFf7zngf414VK8kjM0jlncl&#10;nYnlmPJJrPMIYfD2jSglJ9bLQ+ZznM6tOPsISd3vr0IMAKABhR0FRN3qVuBxU+m6Tf6zeG1062ee&#10;UfeI4VB6segrzIRcnZas+XhFydkrszXODULZ9K9NtvhHdSxA3msJE5+8kMW4D8SRU/8AwpuL/oOT&#10;/wDflf8AGvRjgK7Wx6cMuxLXw/keTPnFZd0DnOK9rb4Lwt/zHbj/AL8r/jUEnwNtpOuv3IHtAv8A&#10;jW9PBVovVHVSwGIi9Y/kavwUOfh+P+v2f+dd9exGexuIR1kiZR+IxVDw34dsvC2iQaVYB/JiyS7n&#10;LOxOSxPqa1q9mCtFI+hpxcYJM+fvgncpZ+NZ7achZZ7N4kB7srgkfkD+VfQNeEeP/AesaH4jk8Qe&#10;H4Z5LaSX7Rm2GZLaTqeBztJ549waoSfFTxtd2hsI0VZ2XaZobRvNOfQdAfcCrsNOx67B8QvD9z4l&#10;/wCEfhuJn1Dzmg2rC23coOfm6YGDzXlMwV/2gVF0Pl/tIYz6hPk/pXRfCnwBfadqDeIdZgeCbYy2&#10;0Ev3xu+87ehxkAHnk1B8UPBmrp4iTxToUMs7HY0qwLmSKRPuuB3GAM/SjbYdztfigsTfDfWfNAIE&#10;Slc/3t64/WvNfCbyr8FPFoJOwSNt/FUzWdrHifxr48tINFOlSFQwLpb27p5rDoXLcAA89h+Veg3X&#10;hSbw38F9S0lFNxevA0s3kqW3yMRkKOpwAB+FHQV7mb8CQP7I1kf9PKf+g1zHxIJX4wwFeCHtDn8R&#10;XX/BKyu7LStXW7tZ7dmuEKiaMoSNvbNc98SdF1RvihZ30Wn3MtrM1ttmijLKCrAEEjoRR1Gzo/if&#10;8Or7xHfRazo5SS7SIRS27tt3gEkFT0zz0NcMniz4geDtkGoi6NuDtEWow+YjD0D9T+ddD8VPDGu2&#10;/iePxNpCXM8LCNnEGWMMkfRto/hIA/HPrWNrfj7xT4u0R9BbQAWuMLI0NvIzNgg8A/d5FITPRNL8&#10;VW3iz4aazeRWq2k0VtPFPAvRX8snIPcEEVynwF/1muf7kH/s1dJ4L8F3+i/DnU9PulVdS1KOV2i3&#10;ZEZZNqqT6+v1rzvwDeeJfCGvx2Q0SdUv54YLnz7Z/wB2A2NwI44BPtQGxL4vRNR+OK21yokha8tY&#10;WRuhTCnH0PNe9X6gaZcqowBC4AHb5TXiGv6bfyfHGO5Swumt/wC0LZvNWFimAq5O7GK94ZQ6lWGV&#10;IwR6imwR4P8AAn/kZtR/68R/6GKs/Hn/AJCWk/8AXtN/MVky6T4p+F/ime+0+ye5s23IkoiMkcsR&#10;OQrbeVYcenT0pk1n4s+KniGCa6sHt7VAIjJ5RSKCPOWwW5Zj/h2odwuSfFguIvCytnZ/ZK/n8uf0&#10;r3nS0iXR7JIseULeMJj+7tGK4r4meCZvEXh61bS4w15p2fKhJx5kZABUH14BH09686svHnjnStHX&#10;QIrGYSxL5MUslo5njXoAOxI6A4pIL2PoJIIojmOJEOMZVQK8C+H3/JaJ/wDrrefzNd78LvDOt6Xb&#10;XOqa/dXZuroBY7aeZnMaZyWYE8MT+QFeaTweJvBfxAvtTtdHnmkS4mMTNAzxSo5POV9iO9NBc1fj&#10;eWPjDT1kyYvsI4/7aHP6V7fJHAdJePav2cwFduONu3p9MV518R/CWoeMPDWl6vZ24OpwQBpbYfKX&#10;R1BZVz3B6A+/euGfxr44fw//AMIu2nzh/L+zmT7K/wBoKYxt9M44zjNML2LvwMZ18U6gFJ8r7ASf&#10;TiQY/rVb4QRJffEaae5QSSRwTToW7OXALfXBP516D8K/Bdz4Y0e6vdRi8q/vgv7nqYo1B2qfc5JI&#10;+lcX8HdNv7Tx1cy3VhdQRmzkAeWFkBPmLxkikwPXfFviOHwp4cudWliMxiwscQbG9ycAZ7f4CvLN&#10;N1f4neO43udNuYLCwZynmoFjUHvgnLnHqK9D+I3h658S+DbmysgGu0ZZ4UJxvZT938RmvItC8c+K&#10;/CeitoEGjNuiZvLae2k8yLcckYHB5PFFtBsPh/Zy6f8AGWKynm8+a3kuYpZefnYI2W555NfRFePf&#10;CnwXq0WuTeJ9bhlgkZXEKTDEkjv952HYdQM9c17DQwQUUUUhhRRRQAUUUUAFFFFABRRRQAUUUUAF&#10;FFFABRRXC/ETxsfDtoLCwcf2lOud3XyU/vfU9vzqJzjCLlLY6cJhKuLrKjSV2/6uy74t8fab4YBt&#10;1/0rUCOIEbhfdz2+nWvHNc8aa74gdhdXrxwHpbwnYgHuB1/HNYUkjzSNJI7PI5LMzHJJ9Sa0NC0l&#10;9Y1JIBkRL80hHp6fU15M8RVry5I6XP0bC5VgspoOvU1cVdyf6Lp5dRulaHe6vJi2jxGDhpH4Uf41&#10;2Fn8NPMQGa8lJP8AzzQAfrXoOg+H4re3jVYwqKMKoHSuojtY41ACiu+ngqUF7yuz5LGcUY6vN+xf&#10;JHpom/m3+h4td/C+4VSbW9yeyyp/Uf4Vzklv4h8H3YlVrizbPEkTZR/r2P0NfR5hQ/wiqN9pFtew&#10;PDNEkkbjDKwyCKJ4Om9Ye6x4XifFw93EpVIPdNK/+X3o4Xwd8TV1KWOw1gJDdMdscy8JIfQ/3T+l&#10;eko4cZFeDeOPA7+Hn+3WQZrB2ww6mE9ufT3rrfhv4yfUIf7LvpN11Cv7t2PMif4ilRrTU/ZVd+j7&#10;l5plmHq4f+0MB8H2l2/rqum60PRNTv4tL0y6vpziO3iaRvfA6V8w3l7PfXs93NIxlnkaRjnuTmvY&#10;Pi5rf2fQrfS4m/eXj7nwf+Wa/wCJx+RrxeuXH1LyUF0Pd4Twfs8NLESWs3p6L/g3HoJJJFjQsWYh&#10;QMnkmvorwnELPRrWyT7sEYXPqe5/PNeJeD9ON/rsbFcpB85+vb/PtXv2kW3k2y8dq3wFO0HN9Ty+&#10;LsZz1oYWO0dX6vb7l+ZpUUUV3HyAVHcTxWttLcTuEiiQu7HoqgZJqSvNvjd4j/sPwBNaRSbbrU3+&#10;zJg4Ozq5+mPl/wCBUAfN/iPVrnxV4n1PVzHI7XEjzbR8xSMdB9AoA/Cvaf2ePEfm2GpeHZn+aBhd&#10;W4J/hbhwPocH/gRrJ+A3hCHVbTXtUvo91tNA2moPUOMyfptH4muI8KX8/wAPPinCt221bS7a0uj0&#10;BjJ2lvp0b8BTEfXtYPjf/kQ/EH/YOn/9FtW8DkZHSsHxv/yIfiD/ALB0/wD6LakM+cfgbI6fE+xV&#10;XZVeGYMAcBhsJ59eQK+rK+Uvgf8A8lR07/rjN/6LNfVtNgFFFFIDL8Ra/Y+GNCutX1FytvbrnA+8&#10;7dlX3J4r5Q13X/EnxQ8UogiluJZGK2ljDykS/wAunJY/oK7v9oXxJJca1Y+HYpP3FrGLmdQesjZC&#10;5+i8/wDAq7f4JeDItB8KR6zcRD+0tUQSFiOY4eqKPrwx+o9KYjiNN/Z01Se0WTUddtrWcjJiihMo&#10;X2JyvPXpXIeMvhZ4i8Dp9vk23VgjDF5bEjyznjcOq/Xp719b1Fc20N5bS21zEksEqlJI3GQykYII&#10;ouMyPBdxNd+B9BuLiV5ZpdPgeSR2yzMUBJJ7mtyqumafBpOl2unWoYW9rEsMQY5IVRgc/QVaJxSA&#10;8v8AjFrPlWVno0b/ADTN58wH90cKD9Tk/wDAa8w0e/n0LW7HUArKYZFkwRjcnf8AAjNa3iK7l8X+&#10;PJVtzuE9wttB6BAdoP8AM/jXU/Ffw5HYWmk31qmIoYxZv9AMp/7NXk1eapKVWP2dj9LwPscDRoZf&#10;VWtRNv5rr+XyPXIJkubeOeJg0cih1I7gjIqSuJ+F2s/2n4SS2dszWLeSfXb1U/lx+FdtXqQmpxUl&#10;1Pz3GYaWGxE6Mvsu3+R8w/tAf8lFi/7B8X/oT1oeG/gOfEPhvT9X/wCEjEH2yFZfK+xbtme2d4z+&#10;VZ/7QH/JRYv+wfF/6E9e6/Db/km3h/8A68k/lVnKeG+K/gTrWgaXLqGn3seqRQqXmjWIxyKo7gZO&#10;7j3z9av/AAN8f3NlrEfhXUJ2ksbrP2Quf9TJjO0H+62Dx64x1NfRbEBSWIAA5Jr450ExSfFfTjpw&#10;/cNrSGDYMDZ5wxj2x+lAH2PRRWZ4i1mHw94d1DV58bLSBpME43EDhfxOB+NIZ83/ABx8RNrnj06b&#10;A5e30xBAqqcgyty/49F/4DUHwX19/DvxFisrgmOHUAbOVG42yZ+TI9dw2/8AAjVb4XaRN4v+KFtc&#10;XZMoilbULpm5yQcjPrlytTfGDRJfDHxKnvLXMaXpW+gdf4XJ+bn13gn8RTEfVtFY/hXXIvEvhbTd&#10;Yixi6gVmA/hfow/BgR+FbFIYV4R+0Zq+E0XRUfqXu5F+nyof1evd6+TPjHqraz8TtQSNvMS02WcY&#10;Hqo+Yf8AfRamgJvglq/9l/EuziZgsd9E9s2fUjcv/jygfjX1bXxhqFjd+AvHawSMGuNMuYpQw6Nj&#10;a4P4g19l288d1bRXELBopUDow7gjINDEeTftB6v9j8G2emI+Hv7oFh6pGMn/AMeKV4r8NtX/ALD+&#10;Imi3jHEZuBDJ/uv8hP4Zz+Fdb8f9X+2+OoNOV8x6faqCvo7/ADH9NlcBr+g3Xhq6sEmYh7mygvYy&#10;OCA65x+ByPwoA+2aKy/DeqLrfhrTNTXH+lW0cpA6AlRkfnmtSkMK8j+P/iL+zvCNvosT4m1KX5wP&#10;+eSYJ/Ntv6165Xyb8Vtam8W/E25t7TMqW8i2Fqq/xEHBx9XJ/SmgON0+7u9F1Kw1SFWjlhkW4gZh&#10;gNtbqPUZUj86+2NJ1KDWdHs9TtjmC6hWZPYMM4PvXh3xi8BxaP4B8P3NmgJ0lFs52VfvK3O4/wDA&#10;8/8AfddB8APEX9o+ErnRZXzNpsuYwevlPkj8m3fmKGI9dooopDCiiigDO1r/AI80/wCug/ka4TX7&#10;m4lvUt2lYxBFITPGT3PrXd61/wAeS/8AXQfyNef61/yFk/3U/nXx2df74/RHvZQk3d+Zu6ZoFnaq&#10;J7h1nlXkluET8P6mmaj4nhhBjsgJnHHmH7i/T1qHXP8AkGye7jPvzVfw9ZWUqm4uULuH2qG5UfhX&#10;j+bNlCMovEV25W6FNLHVdZLXTK0nHDSHaD7KK0NEjkhtp45UaN1lwVYYI4Fa39u2r362cAMpAO5l&#10;4Vcdh60upapY2sAacl2YfIij5j/hRqKeIrTXs+SyeyX9f5DY5XiOVOPUdqZqWuiwgQrAXmckAE/K&#10;MdzTY38yJJMY3KGx6ZrI8QdLb6t/SkiaNGFSqlNGZeX1zfy+ZcylyOi9FX6Cq9FFUe7GKirRWhY0&#10;/wD5Cdp/12T+Yr1uvJNP/wCQnaf9dk/mK9br6fh/4J+qPns8+OHowornPHusXmgeBtX1XT3RLu2g&#10;3xs67gDkDp3618v3Hxm8f3DEnxBJGD2jgiUfotfQnhH2HRXxovxa8eK24eJbvPuqEfltrp/D/wC0&#10;F4q06eMaulvqltnDhkEUmPZlGM/UGgD6korE8LeKtM8YaHFq2lSl4XO10YYeJx1Vh2I/wNbdABRR&#10;RQAUUUUAFFFFAFFta0pHZH1OzVlOCpnUEH061Zt7qC7i822njmjzjfG4YZ+or4b8Vf8AI363/wBf&#10;8/8A6Mavpr4Bf8kug/6+pv5igD0+iiigAooooAKKKKACiiigAooooAKKKKACiiigAooooAKKKKAC&#10;iiigAooooAKKKKACiiigAooooAKKKKACiiigAooooAKKKKACiiigAooooAKKKKACiiigAooooAqa&#10;r/yB73/r3k/9BNSWX/Hhb/8AXJf5VHqv/IHvf+veT/0E1JZf8eFv/wBcl/lQBPRRRQAUUUUAFc94&#10;i8q3nhml8/y7hTA/kxNIQw+eMhVBydwI54Oa6GigDz9XtWsp7u5l1MRq/lMlvNmK3XcMKB1JPBKc&#10;kZwcYrSvNNulaXUPtEWo2JTziH2x7vl2k5Uc8BT2+6Ociq+m6R+5uLCyuBHqmmXLFXmjKmSNmZlM&#10;mOHByfmHcdjmn2Dywo+lTx+UI7yEzQD5lVZMnaCScoWA/MjHagRnzxRkPFYyWc0QQefGBsiAGcNs&#10;B8xl+ZiXz8wPcVZubK2MdrDZwI10pw8ciAbHGR8mz7rYBwB8uwDPGKakM5Ec0dtsgkd5IikJkO0n&#10;CAEKTlVyNmVHvjirc+m3NrFLJJA/l3Jzt5fy1EYj2ttBIJVVOQCM5B4NMClAkM0iGT7LeXssnlkS&#10;EEh35JEqDDKOW2kErjtxVy5tDpOnB9WvpPMmuECRWqKjErhYwHxkcAZOQOTUKRPBHeyXcRjkaATW&#10;rKmx1dWC/cAABJKDOASBzgYFTzQXmu65etZuiwx/6JLM4P7rbhiI/UljzkcbRzSApNPbWF5LGzX8&#10;tvFGJGjn3SPAR8wiKqCVjJCndyOw747HSImi0q337vMdfMk3jB3N8zZ/EmsfRre1bxLeyWjs8dlC&#10;LRmVSFaQtvcMx++wOOnTcR1rpaACuZ8SfD/wx4svIbvWNMWa4iwBKjtGzKP4WKkZH1rpq8hivLr/&#10;AIWj8Q4vtU/lxaSGjTzWwh8teVGeD9K0pqV24u1v+G/UGes21vDZ20VtbRJDBEgSONFwqKBgADsK&#10;5TxD8MPCvijV31TVbGSW7dVVmWd1BCjA4Bx0rk7G9u/+GaWu/tU/2n7BIfO8w78+aw+9nPTitT4U&#10;eFDp2kWfiGTWtSvZdRsELQXMu6OMthjtH4YB9M+tXyyppyUrNOwtzudF0ax8P6PbaVp0RitLZSsa&#10;FixGSSeTyeSayR4D8PCy1uzFmwh1qUy3o81vnYnOQc/LzzxXkutaRd+IfiJ46/4nup2S6Vbi6hS3&#10;mIUkRg4IzwMjtV7xH4h1TU/2c7DVZ7yUX7yRo88blGfbIy5JHcgDPvVexldWlvb8dUFz2uztIbCy&#10;t7O2TZBbxrFGuScKowBk+wrhvilo1lqem2ZPhKXX9SeXybby2aNYc85kkUghPrx7jrWTqd1dL8Zv&#10;BMAuZxFJpjmSPzDtY7H5Izgn61R8aW2r+L/iRqHh6PXbnTbDTNL+2ItsxXzHOPvYIz1/ADjqTSpw&#10;akpXtpfr+gN6Hqmi6fDpWi2djBZwWaQxKvkQcohxyAe/OeTyeprM8U+CNC8ZC1GtWzzC13eVslZM&#10;bsZ6Hn7orkvCPiLUtd+Bl9qN9cO99FZXUYuA2HbYrbWJ/vdOfbNchqeo3yfBXwPMt7dLNLqSCSQT&#10;MGcb5OCc5I6flRGlNT0dmnYLqx7P4d8MaP4U077Do1kltCW3PglmdsYyzHJJqXXtB0/xLo0+lapE&#10;0tpNt3qrlTwQw5HPUCvO/jHHcXeq+DtMiv7qzjvr9oZHtpCrYOwZ46kZPWnfDKfUNI8Z+JvB8+p3&#10;GoWOneXLby3JzIpYAsM+nPT1GeMml7OTj7S+u/42HfoepRRpDEkUY2oihVHoB0rF/wCER0Q6tqup&#10;tZ7rrVYBbXbF2w8e3btAzxkYzj0ryvw94Xl8XfEbxZPca9qttHpeqgxwwTkKwLscHPQfKBxXc+Ov&#10;AqeJ5V1E65qmnta2zL5dpLtVsZbJHr/9alKChK3N/W4XudPomi2Ph7RrbStNiaO0t1KxqzFiMkk5&#10;J5PJNaFedfBG6uLz4bW0t1PLPJ9omG+Vyxxu6ZNei1FSLjNxfQFsFFFFQMKKKKAKN/8A8fmm/wDX&#10;wf8A0W9Xqo3/APx+ab/18H/0W9XqACvO/B3/ACVfx3/vWv8A6Aa9Erzvwf8A8lX8d/71r/6Aa7cL&#10;/Crf4V/6VEie8T0SiiiuIsK8h+LXi/W7XXdO8MaDcyW09yqNJJC212Z22ogb+EcEkj2r16vCPHDM&#10;fj9ooIICy2YUnv8AOa9TKKcZV25K/Km9fIxrtqGhop8IfFkke+fxvOJjyQrzMM/UuP5VT8KXnjPw&#10;r8SYPD+p3d9qGnvJ5MjsHkiwy7ldWYfLg4zz616Z4y1LxTptvaN4X0iDUZXdhOszYCLjgj5l7/Wu&#10;F034neLB450/w3rWjafZyzzIkqruLKrDIIO4jpXZRrYnE0puSjJWenuprzstTOUYQkrXRkazrXin&#10;x38SL7w5o2sPp9lbvJGvluUXbHgMzFfmYluAM46e5rRf4ReLY4/Mt/G87TjkBnmUZ+oc/wAqzfhV&#10;k/F7XTIBv2XX5+eK94ox2KqYOcaNFJJRXRa/gFOCqJyl3PJfg/4w1jVb/UtA1q5e6mtF8yKWU5cY&#10;ba6k/wAWDjBPPWvJI9Z8TCC61G31rUSlncIGzdOQpZm2ZGehK4rvPhXuPxf10p9zbdbsennrisf4&#10;a6N/wkkfi/Rd237TZAofSRZCUP4HFelFUaFWtU5Va0G1ba+jMnzSUVfue/eHdZh8Q+HbDVoMBLqE&#10;OV/ut0ZfwII/CvEfiT4m1XWPHl1p2kahdW9tpdu4k+zzMgJRS8rHB5xwv4Va+F3jNtA8I+JbK9BE&#10;ulxtdwxsOhPysn/fzb/31WR4N0e4k8CeNPFFyzNLLZy2sbn+Mt80rfido/OuPDYOOEr1akldJpRv&#10;/e2+5Fzm5xSXzN/wlqmozfBDxRdy6hdyXMckvlzPOxdMImMMTkVj+DPCnirxpo0upW3i+7tUjnaA&#10;pJNKxJABzkMP71XvB3/JBfFn/XSb/wBASqnw507x7d+HZ5PC2sWVnYC6ZXjnUFjJtXJ5RuMbe/au&#10;ia5I13Bxi+fdrTZeTIWvLe70Oy8PfDbxRpPiGx1C88XzXdtbyb5LcvLiQYIxyxHeoNW+GHiy/wBZ&#10;vry38ZzQQXFw8scIeXEasxIXhscDitrwzpfxIttfgl8Q65YXWmBX82KFAGY7flx8g7471o+P/HFt&#10;4L0YyDZLqVwCtpbk9T3dvRR39enevJdfEvEKNKUZyatolb8Uv+GN+WHJdppHivjOx1rwXcQ2k/jW&#10;7vL2QbmghmlUxp2LEsep6DrXs/wy03WdN8Gwrrssz3s8rT7Z5C7xo2NqsT0PGcds1w3wv8DXOs3/&#10;APwmviUvPJNJ51qkw5kb/nsw9P7o/H0r2qtM0xUeVYZWbXxOyWvZW6IVGGvOFeC2mqeMPiJ471TT&#10;7DxFNpFpatIVSMldsavsAwuCzHqST/QV7F4q11fDPhjUNYaLzfssW5Y843MSAoz2GSK8O0fw/wCM&#10;deW5+IeitaW1+07slrbKU87HDkA5BBIPBPzEE8HFTldNKnUqysuib1Sfp+vQdZ6pI2lvfGPgL4g6&#10;Rpd/rtzrNhfMgfzEZhsZ9h65KsDzwcV7fXk9t8brJfDctze6cyazbSLFPYb/AC92TgshYE8d1PI/&#10;WvSdE1MazodjqYhMIu4EmEZbcV3DOM9+tYZhCtaMqtPla0bVtXveyKpOOqTuVvFWtnw54W1LVxGJ&#10;HtYS6IejN0UH2yRXi/hrw/42+I1rNrE/iq4tbfzmjH7xxkjrtRSAqjOK9K+LbMvwy1fBPIiBx6ea&#10;tUPguSPhvGVGW+0z4HvurbCz9hgZV4Jc3Na7V9LX6kzXNUUXtY4jxJ4L8beDLBdUsvFGoXyrIqMk&#10;DS7xnvtJYEZ6/WtzxJ8RNasfhTo19lrTWtQYwyyNFtZNm7e4UjgnA7fxcdqbq3xA+JOhae9/qnhb&#10;Tba1RgrSFy2CTgcCQnrXK/EvxDdeKPAfhXV7yKKKad7zekOdgKkKMZJPQV6NGlUrzpfWIxkubdW1&#10;0bs7adDJtRT5Wzd0r4a+Mtf0221O/wDGdzA11Esyx+ZK7KGGQCdwGcHtWTrM3jL4Uazp0s+vy6jZ&#10;Tkv5byMySKpG9SrEkHBGCDXu2h/8i/pv/XrF/wCgCvJf2hCPsOhDjO+4/Latc2CxlTE4tUKqTg76&#10;WXZlzpqMOZbkfxl1W/XWvD66bqV1bR3Vu2PJnaMNuZQCcH3q78HPEd//AGprHhjWLqea6hdpYjcS&#10;F2BU7JFyTnghTj3Nc18XchvB+fvDT1/PKVa8eRSeBfi3YeJoFK2t44nfaOD0SZfxUhvqa6oUadTB&#10;ww9lzSUrPzi/1Icmqjn2t+J6L8VPEj+HfBNybeYxXt4wtoGU4ZS33mH0UHn1xXj3g+/16Dx/4bt7&#10;3VdQeO6aKfypLp2BjdWKggn0AP41u/E2Wfxn8UNN8LWrkwwbIiV5AaQB5H/CPH60mrW8Vp+0Rplt&#10;CoSKGS2jRR/CohwBU4OlClhfZyS5pRlJ+myCo3Kd+idhvjd9Z1P4yyaFY61eWS3JhRNs7hEJiBzt&#10;Uj0/Wtn/AIVN4y/6Hqf/AL7m/wDi65/xrFqU/wAdzFo88cGpO0At5ZPuo3k9Twe2exrrzonxix/y&#10;M2lf9+1/+NUqkp06NHknCN4rdavz2Y0k5Sum9TQ1PwF4ivfB+i6RB4nlhvbFnM92HkzODnGcNk4z&#10;3Ncpqvw78SaJpk+o6j8QpYLSBd0kheY4HoBv5J6AdzXr+mtd2Ph+2bW7qFruC3Bu7gEKm4D5m6DA&#10;6noK8O1/WNU+L/i+HRNGLRaNbtvDsDtCjgzuPXsq+/bJxyYCpiKk5LmShG7k7Lv0uuvQuoopLTUZ&#10;8KU8S674xgu/7S1CXTLFi1y09w5RsqQqYJwWOQcdsfSvoWszQNBsPDejW+l6dFsghHU8s7d2Y9ya&#10;064MwxccTW54xslov+Ca0ockbMKKKK4TQ86+LH3fCn/Ydt/616LXnXxY+74U/wCw7b/1r0Wu2v8A&#10;7tS/7e/MiPxMKKKK4iwqpqmnx6rplxZSsVWZCu4dVPY1boppuLuiZRUouMtmcLZeGfFmkRG307V7&#10;QQbiQHB/kVOPzro9Cttat45jrV7FcSMR5YiXAUd/4Ryf6Vr0VvVxMqifMl62Vzmo4KFFpwbsul3b&#10;7jiJvCOs2Ot3OoaJqUMXnuzFZgf4jkg8EEZrd0a01xRcDXLy3uEdQqJCuAOucnaPatqiieJnUjaV&#10;vW2v3hSwVOlLmg36XdtfI4SDwdr2jXUz6JqsEcUh6SggkdsjBBI9a3NFs/EkN60msajbzW4QhY4V&#10;5LepO0Vv0U6mKnUVpJN97K/3k0sDTpNODaS6XdvuOR1/wjd3usrq2l3qW9zgZDgjDAYyCPbtiiHT&#10;vGvnRibWLPytw3lUBbHfHyda66ij61PlUWk7d0mDwFLnc4tq+rs2kRXAm+zSC32mbadm84G7tnAr&#10;C8J+HZtCgunvJI5bu5k3O8ZJGOw5A7lj+NdFRWUasowcFszeVCEqkaj3je3zOc8U6De+IHsreOWG&#10;Oyjk3zhmO5u3AA9M9+9dAIUEHkgYjC7APbGKfWT4l1Y6Loc92hXzgAsQYZBY9P8AGqUp1OWkvl8y&#10;ZQp0eevLrv8AIzfCPh2+8PvepcyW7wzFTGImJIIz1yB2I/Ksy/8ABurW+vzarot7EjSO0gEhIZS3&#10;UdCCM5pbO68c31nFdQix8uVQ6b1wcHpxmn6H4r1VvEI0bWLeJZSSuYxgqwGeeSCCK7/36lOopRbt&#10;qvL0PKTwkqdOjKMoq/ut6avXcWTwv4h1oomuaui2wIJitxy36AZ9zmuusbG202zjtLSIRwxjCqP5&#10;n1Nc3rWvX/8AwlVjommPGrPgzsybsDrxz2UE/iKXWPE96dY/sbQrVLi8X/WSSfcT1/LPJz7c1hOF&#10;eqox0Ste2yS7s6KdTDUJTkruSdrvVt9kdXRXH7PHf/PTTP1rT0yfV7G0u7vxFcWqxRgFfKH3QOpJ&#10;9egxWEqHKrqSfozrhiuaVnCS82rI3aK4yLxD4g15pJNCsYIrNSVE11nL/QVbso/GJvYBeTWC227M&#10;hjXLY9B9ap4aUfikk+19SY42M2uSMmu9tDqKx7nxNp1rdm3k+0ththljtndN390EA5P0+lcv4n8Z&#10;ahY6zPa6a0flW6hXLR7vn78546gV176pFD4f/tSTHli3Exx3yucU3hpU4xlNX5trP/gERxsKspwp&#10;ys4b3Wn5l2CQzQpIY3jLDOxxhh9akrlfD2vXb+HZ9Z1uaJYdx8sImOBx68kngVRg1zxP4jLy6RbQ&#10;2dkCQss/Jb6f/Wz9aX1Wd5XaSWl+g/r9Pli0m3JXSS1t38juKK87XxL4h0TXYLDVzFMkjKCQvVWO&#10;MqR/LFb3iLxPLp97DpemWwudRmGQp6J6Z9en5U5YOopJKzvrfpYUMxoyhKTuuV2aa1udNRXH7fHj&#10;c7tMGe3PFaWix+JftbtrMtp5AX5VgXkn3NTKhyxvzp/M0hiueSjySXqjeoorJ8R65HoGlNdMoeVj&#10;siQnG5j6+3BNYwhKclGO7OipUjTg5zdkjWorjLaz8Z6jAt0+rQWXmgMsIhB2g+vB/LNWIdF8VieM&#10;z+I1MIYbwkCglc84461u8PFb1F+P+Ryxxc5WapSt8v8AM6uiisrxBrkGg6c1xJ88zfLDEOsjdhWE&#10;ISnJRitWdVSpGnFzk7JGrRXCeFdY1q48UTWOq3JYrCzNDtUBWyp7DsD613daV6Loy5W79dDLC4mO&#10;IhzxTWttQooorE6AooooADXE+JH3a06noqqB+Vdsa4jxGNutSE9wp/SvnuJb/VI/4l+TPQy3+P8A&#10;IyT1NavhtA+tKx/gjZh9elZR71reGXC60AerRMP5GvlMts8XTv3X5nsYy/1edux2w6Up6UCkI4r9&#10;MPlzzH4nXxk1Gx05T8kSGeT6ngf1rz+Q5JrpvG8xm8Y3+eiBIx+C/wD165lq+RxtRzxM352+4+Dx&#10;1R1MVOT7/kEFtPe3MFnarunmkEaj3Ne8+H9CtfD2lR2VsvTmSQj5pH7sa8v+HFot14vWVhkW0DyD&#10;/eJCj+Zr2avXymilB1Huz3cjw8VB1nvshAMUtFFeue+FFFFABRRQaACsbVPFXh3RJSmpazYWkvdJ&#10;ZlD/AJZzXkfxj+K13YX0vhjw9ctBLGMXt3GfmUkf6tD2PqevbjmvCbWyvNVvBDaW095dSHOyNDI7&#10;e/HNAH2Hb/EbwZdyCOLxLpxYnADTBf54rpIZ4bmFJoJY5YnGVeNgysPYivinUPB/iTS7U3OoeH9R&#10;trdfvSS2zBR9Tjirvgvx1rHgnU0udPnd7RmHn2TN+7lXvx2b0Yfy4oA+zaKz9D1m08QaJZ6tYvut&#10;bqISIT1HqD7g5B9xWhQAUUUUAGKKKKACiiigAooooAKKKKACiiigAooooAKKKKACiiigAooooAKK&#10;KKACiiigAooooAKKKKAGySJFG8kjBUQFmY9AB1NcqvxO8EuyqviSxLMQAAx5J/Cug1b/AJA99/17&#10;yf8AoJr4esB/xMbTj/lun/oQoEfdtFA6CigYUUUUAFFFFAEN5dRWNlPdzHEUMbSOfYDJr5j1fVJ9&#10;a1e51G5JMk7lsf3R2A9gMCvdPiZdtaeBb7acNMUi/AsM/pmvn2vMzCbuofM++4Qw0VRniHu3b5LX&#10;9fwCvT/hvpYNkLhl+aZyc+w4H9a8wr3bwHbCLR7MAf8ALFT+YzU5fG83LsjXi+s44OFJfalr6LX8&#10;7HawRiOMACpaB0or1T88CiiigCpqFhBqNlNbXEYeKVSrqe4NfO+p2d54O8VvEjESWsgeJz/Gh6fm&#10;OD+NfSdeWfGHSIzZ2WrLtEkb+Q/qynkfkQfzrkxlPmhzrdan0nDWM9niXhp6wqaNef8Awdjz3xTr&#10;zeItaa8wViVFjiU/wgDn9SaxKKsWFo19fwWqdZXC/Qd/0ryG5VJ36s/Q4QpYSgorSEF+CPTPhzpH&#10;l2SzsvzztvP06D/PvXrMKBIwK53w1YLBbIFXCqAAPaulr6CEFCKiuh+P4rEyxWInXlvJ3/yXyQUU&#10;UVRgFfLfx08R/wBs+O20+J91tpcfkgA8GQ8uf5L/AMBr6R8RazD4e8O6hq8+NlpA0m0nG4gcL+Jw&#10;Pxr5D8PeHdZ+IPiae2s3ja9m8y6mlnYhRzkkkA9SQOnemhH0H4A8S+DfC/gjS9LbxDp6zpEJJ/3o&#10;z5rfM35E4+gFeQ/GiTRNQ8Xx6vomo212l5CBcCF87ZE4yfqu38jV/wD4Z88X/wDP1pH/AH/f/wCI&#10;qpqvwM8V6TpN3qMsumyx2sTTOkMrlyqjJwCoycUAe5fCrxH/AMJL8PtOuJH3XNsv2W4ycnenGT7l&#10;dp/Gtbxv/wAiH4g/7B0//otq8P8A2fPEf2LxFe6DNJiK/j82EE/8tU6gfVc/98ivcPG//Ih+IP8A&#10;sHT/APotqBnzh8D/APkqOnf9cZv/AEWa+ra+Ufgf/wAlR07/AK4zf+i2r6uoYBRRRSA+QfirK938&#10;U9cDdRcLEMnOAFUCvrext47XT7a3hXbFFEqIPQAACvlD4x2Emn/FDVSVKrceXcIR3BUcj8Qa+pPD&#10;2pxa14c03UoWBS5tkk4PQkDI/A5H4U2I0qKKKQwrm/Hetf2H4RvJ0bbPKvkQ467m4z+AyfwrpK8Z&#10;+MGs/aNXtdJjf5LVPMlA/vt0z9B/OscRU9nTcj1skwf1vHQg1otX6L/PYyPho+l2niNtQ1S8gt0t&#10;oj5Xmtjc7ccfQZ/MV6P4r1vw1rvhm+sP7ZsjI8ZaL95/GOV/UV53p/wt1/UdPt72N7NI54xIqySE&#10;MARkZ4qz/wAKh8Rf89rD/v63/wATXFSdaFPkULo+sx0ctxGMWInibSjay00t/wAEg+Fms/2Z4sW1&#10;kbEN+nlH0DjlT/MfjXvFfNGs6LqXhDWooLlkW5jCzxyRHIPPBGR6ivonRtSj1jRrPUIsbbiIPgdj&#10;3H4HIrXBSai6ct0eVxVQhKdPG0neM1a/mtvvX5Hzf+0B/wAlFi/7B8X/AKE9SaB8dNT0DQLHSYdG&#10;s5I7SFYldpGy2O5qP9oD/kosX/YPi/8AQnr0TwT8LPBeseCdG1G90USXVxao8r/aJRubHJwGwK7z&#10;5E8w8VfGrxJ4m02XTkS3061mG2X7Nu3up6qWJ4B9sZrofgN4H+26ifFl2yGC0Zo7WIMCTJjBZh2A&#10;B49zntz1Xi34EaDeaXLL4cR7HUI1zHGZS8chH8J3EkZ9c15h8HvE914a8fW2nyMy2moyi0uIT0Dk&#10;4Rseobj6E0AfVteL/tC+I/suhWHh+GTEl7J584B/5Zp0B9i3P/Aa9or5E+IWrT+N/iddLZfvVadb&#10;GzUHIIB2jH1Yk/jQhne/A7U/DPhvRb+/1XWbK2v7yUII5JAGWNOn0ySfyFT/ABt1bwv4m8NWt1pu&#10;tWVxqFjN8sccmWeN+GAH1Cn8DXN/8M+eL/8An60j/v8Av/8AEUf8M+eL/wDn60j/AL/v/wDEUCOs&#10;/Z48Redp+peHZn+eBvtVuCf4G4cD6HB/4FXt9fH/AIN1O48A/Ey2N7+7NrctaXgzxsJ2MfcD734C&#10;vsAHIyKGMgvruKw0+5vJjtit4mlc+iqCT/KvkXwPaSeLPilpxuBvNxfG7n9wCZG/lj8a+hfjHq/9&#10;kfDPUyr7Zbvbax++8/N/46Gry/8AZ30jz/Emqasy5W1thCnH8TnOfyU/nQhFb9oPR/snjKy1RUxH&#10;f2u1j6vGcH/x0pXsPwn1j+2fhro8zOGkgi+zSc9DGdoz/wABCn8a5z4/6R9t8CwaiiAvp90rMfRH&#10;+U/qVrhfhd4u/sb4Z+M7dpNr2sX2i39d0i+X/wChBPzoA4rU5H8bfFGby2LDUtT8qM+kZfaD+CgV&#10;6X+0RoawxaFqsMeEQNZOR2AG5B+j1yfwL0g6l8R4blxmOwge4Of7xGxf1bP4V7V8ZNH/ALX+Gep7&#10;V3S2e27T22H5j/3yWoAzfgPq/wDaHw7WzYgvp9w8PvtJ3j/0Ij8K9Pr50/Z21fyPEWq6Sx+W6t1m&#10;UZ/iQ4/k/wClfRdDGc9448Qr4X8GanqxIEsUJWEHvI3yp+pH4A18zfCn+yl8fW2o67fwW1tZBrkN&#10;O2BJL0UfXJ3fhXoH7RHiLL6Z4chfgZu7gD8VQf8AoR/KuM8P/BfxR4j0K11e1ksIbe6XfGtxIyvt&#10;zgEgKeuMj2oEe4+JfFngjxF4a1HSJ/EenbLqBowTIDtbHyt+BwfwrwX4R+If+Eb+Ill5sgFteE2c&#10;xB4+Y/Kf++gv4Zrb/wCGfPF//P1pH/f9/wD4iuN8YeCtY8C6jbWuptCXmj82KW3YsvBxjJA5HH5i&#10;gD7NornvA3iAeKPBmmatuBllhCzY7SL8rfqD+ddDSGFFFFAGdrX/AB5L/wBdB/I15/rX/IWT/dT+&#10;dega1/x5L/10H8jXn+tf8hZP91P518bnX++P0R7+Uf5mprf/ACDpP98fzqPQP+PI/wDXU/0qTW/+&#10;QdJ/vj+dR6B/x5H/AK6n+leR0Ohf7q/Uz9K/5Dbf9tP51L4g/wBdD/uH+dRaV/yG2/7aVL4g/wBd&#10;D/uH+dU9zr/5iY+n+ZsW3/HpB/1zX+VZfiDpbfVv6VqW3/HpB/1zX+VZfiDpbfVv6VC3OTD/AMdf&#10;MxKKKKo9gsaf/wAhO0/67J/MV63Xkmn/APITtP8Arsn8xXrdfT8P/BP1R87nnxw9Gcd8Vv8Aklvi&#10;H/r1/wDZhXxjX2d8Vv8AklviH/r1/wDZhXxjX0J4R9pR/DfwXNYxo3hjTMMgziAA9PXr+tfOXxi8&#10;CWXgfxNAmmFxp99EZYonbcYmBwy5PJHQjPPPtXv/APwtzwJa6ekjeIrd9sY+SNHZicdMBc186fFP&#10;x4vj3xMl1bQvDp9rH5Nsr/eYZyXb0JPb0AoA639nPWJrbxhf6TuJtru0MpXPAdGGD+TN+lezeIPi&#10;p4R8MaxLpWrahJDeRBS6C3kcAMARyAR0IryL9nHQZpte1PX3Qi2t4PssbHo0jEE4+gXn/eFc38eR&#10;j4qXp9beE/8AjgoA+kbHx54bv/DEniOPU0j0mNyjTzKY8MO2CMk8jAxzWP4Z+Lfhnxb4iGi6V9te&#10;4ZWdZJIAqMFGTznP5ivlQatqep6Jp/hq3jkkghuJJo4IVLNLK+BnA6kAYH1PrXq/wb8CeKNA+IFr&#10;qOq6Lc2lobeVfNkAwCV4BGcigD2rxD4/8LeFmaPV9Yt4ZwM+QpMkn/fK5I/GuOk/aF8FI+1U1Rx/&#10;eW2XH6sDXNePfgvrXin4kXmoaa1tbaddIksk8z9JMbWAUZJPy57DnrVWT9mm5FqTF4nia5xwrWhC&#10;E/XcSPyoA9T8M/FLwl4suFtdP1IJeOcLbXKmN2PoueGPsCa7Kvg/U9OvNA1q50+6BivLKYxvsb7r&#10;KeoP6g19c/CfxVP4u8A2d9eOXvYGa2uHP8bLjDH3KlSfcmgD5O8Vf8jfrf8A1/z/APoxq+g/hF4l&#10;0fwt8HoL7Wr+K0gN3MF38s5z0VRyx+lfPnir/kb9b/6/5/8A0Y1bPg7wR4j+IMgstObFlZA5luJC&#10;IYNxyQOvJ64A7c0Ae9f8NB+CfP8ALxqezOPM+zDb9fvZ/SvQdB8R6R4m08X2jX8V3b5wSh5Q+jA8&#10;qfYivk3xx8K/EPgWCO7vfIurB22fabYkqjdgwIBGfy96o/D3xldeCvFlrqEcjfY3YR3kQPEkRPPH&#10;qOo9x7mgD6l8R/E7wt4T1U6ZrN7Lb3QRZAotpGBU9CCAQeh/Kjw38TvCnizVf7M0jUHmu/LMgRoH&#10;TIHXBYAd64H9ofw2uoeG7DxLbKGeycRTMveF/un6Bsf99mvEfAGuHw5470bVC+2KK5VZTn/lm3yt&#10;+hNAH23Xnk3xu8BQTyQvq8m+Nip22shGQccHbzXS+NNYGg+CtZ1QNhoLRzGc4+cjC/8AjxFfECq8&#10;jhFBZ2OABySTQB9y+G/E+leLdLOpaPM81oJDFveJkywxnAYD160a/wCKtC8L2wn1rU7ezVhlFdsu&#10;/wDuqOT+Arj73UoPg/8AB+zUxo95BCsMUZ4Ely+WYn2B3MfYV8r6rq2o+INVlv8AUrmW7vJ2+Z25&#10;J9AB2HoBQB9OTftBeCIpCqHUpVB++lsAD+bA/pXT+EviT4a8a3Mlro91K11HH5rwywsjBcgZz06k&#10;d68C0X4AeL9VsUurl7LTd6hlhuXbzMH1Cg4+h59q9R+D/wAM9V8CajrM+rtbO86RxW727lgygkt1&#10;AI520Aes1R0nV7LXLAXunzedbl3jD7SvzIxVhgjPBBFXq4v4V/8AIixf9ft5/wClMlAHaUVwtj4t&#10;8Q+IL3VLHRdJs4302+mtZru9lYQ/I2FChRlmIwT0C5HJzWx4b8RXWp3mo6TqtnHaaxpxTz0hkLxS&#10;I4JSSNiASpweCMgjBoA6Kiub1zxFeW+sQaDodlHe6vLCbh/PkMcNtDnaHkYAk5PAUDJwegFZF54t&#10;8SaBqelafrekWUh1K+itobyymbycMfmDKw3K4AyByG55GKAO7orK8Q67b+HdJa+mjkmdnSGC3i5e&#10;eVztSNfck/zPaudvvEXi3QLI6xrelaY2lR4a6isZ5Hnto+78qFk29TjHQ4zQB29FYfinXm0Dwjf6&#10;5bRR3P2aHzlRn2q447gHsc1jtrvjK6sTrGnaDYf2ft82Kyubh1u5o8ZB4BRGI6Kc9cEg0AdpVLS9&#10;X0/WrQ3emXcV1bh2j8yJsjcpwRTdE1e11/RLPVrJiba7iWVNwwRnsfcHIPuKzPBWpxav4fN1DYQW&#10;Kfa7iLyYAAuUlZS3AHJxk/WgDoqK48+Itf1y/vYvDFjp/wBispmt5L7UJHCzSr95Y1QZIU8FycZy&#10;ADitLwz4hl1oX1pf2YstW06YQ3dsJN6gkbldGwMoynIyAeoPSgDeoriH8X65qHijVvDuiaVaPdad&#10;Mnm3N1MywxxMispO0ElySwCjjC5Jra8R+Iv7DWztra1a+1W/kMVlZq4TzGAyzMx+6ijknnHHHNAG&#10;7RXE33iTxR4ZhXUfEWm6ZNpAZRczabLIXtATjeyuvzoCRkjBA5xxW/4j8QQeHPDl1rMqNPHCq7I4&#10;yMyMzBUAPQZZgM+9AGvRWBpEvi1r5RrVpo62jxk5s5pC8TdlIZQGHXkY+lb9ABRRRQAUUUUAFFFF&#10;ABRRRQAUUUUAFFFFABRRRQAUUUUAVNV/5A97/wBe8n/oJqSy/wCPC3/65L/Ko9V/5A97/wBe8n/o&#10;JqSy/wCPC3/65L/KgCeiiigAooooAOlY02vElns7Rri2V1jNwXCJvJwME9RyMsOPTNa08K3EEkL5&#10;2SKUbBwcEYrEmsryxs3+0XQvrFE2yW7QqpEY7qR1YDH1xxg0AUdXgnkulvtQtbS2MMZiSYXxjLsS&#10;GBU7e2DgH34qjDJqN6ZdQuIYgqrHBcvDvEseATu2Ec7WKvkds4zW5NZfYjDq32ue+jgXJWYq21CO&#10;XTAHzAd+4z61LqMcjalGtpKY5bu2kjLqeBtwVb8CxH/AqBGZoniHckkMVo00SMSFhYCRc8nEZwSm&#10;SdpGeOCMqa2DrLDH/Er1DnoTGoH4ktx+OKo2kUF7Ywmxt4rS7059qLIm8ADcvB6lDzgj09Riq8Or&#10;XviDOnGyezjkjIknmjysy4GTFz0ww5PQnHUUAVDq7alqk2yHddRgCKOJvMRmA3Km8DbwxDOegwg5&#10;INQLJc2sz6RdLaC0SZpJ3+0SRqzP8wDSbeuSWK+wrcuGil1NIbGDyzpqGQunyhgc5iUDg5Kjd6cd&#10;+ksbrbeHLZRGs8t4oAWQZEjyDJLe3JJ9hQBXspr7QtJWOXS4RBAdpME+TIWP3lGB1J5yc8961LLU&#10;xcTm1uYWtb1RuMLnO5f7yt0Yfy7is99OGmw2q/arm8nDBbeCZx5e/HDEAdFAz1OMetXYdMuPtUM9&#10;5qElwYiXRBGqKGIIzxzjB6E/nQM0q8A17VtV0n4qeNzpeiSap9osEin2Pt8hDEvzng5r3+vG4f8A&#10;kq3xH/7A4/8ARS1vh2k5Nq+n6omQtl/ya83/AF4S/wDo1q2vhJ4zstY0Ow8Pw2V/FcWGnxl5ZogI&#10;nxhTtbPPJ9OlYtl/ya83/XhJ/wCjWrvvh4Sfh14eyc/6BF/6CK0qtcstPtMFueV3euaZovxE+JP9&#10;pXsVsbqw8mBXzmRzEOBUGsW81v8Asw6ZHcRPC5mRtsilTtMzEHHoQQR6girFzoumax8RfiUdRsYb&#10;k21gJoDIMmNxEOR6HgVV1iWSb9l7TWlkeRvOUbnbJwJmAGfYcVurc0Ld4/kT3IPCOsahf/FTwlpu&#10;swzR6rpFvPZXBk/jARyh9ztI574z3rtC6r8b/E251XPh8AbiBnlap31pBD8c/BlxFEqy3GmEysOr&#10;kRuAT74wPwFU/EXhbTPFXxn12DVFmaK20ZLhBFJsO4YHJ/E1nJxk09ly/qxln4cf8m96p/1733/o&#10;LV5XBrV/D4U0Tw3qMTGFtQh1HT5t2R5TFkZPpuyfY7q9U+HP/Jveq/8AXvff+gtXK6vZ27/Bv4f3&#10;rRKbmO/ESSdwjSOSPoSqn8K2jJKc01vL/MT2O9+Kv/I3fD7/ALC3/s0dM8Gf8lx8c/8AXOH+S0/4&#10;q/8AI3fD7/sLf+zR0zwZ/wAlx8c/9c4f5LXMv4Xy/wDbkV1MDwv40svC3xJ8Y2l1Y39w+oasEja1&#10;hDhCHcfNyMfeHTPevSPiP4mTwr4Iv74bTcyL9ntkP8Uj8DjvgZbH+zXN/DH/AJHr4if9hNf5yVD4&#10;6hGtfGHwdod6S+nIkl4YccNIu4jd6j5APoT60TUZVVdaJJv5K4LY6j4aeHJPC3gPTtPuC32llM8y&#10;t/A7/MV/DgfUGutoormlJyk5PqUFFFFSAUUUUAUb/wD4/NN/6+D/AOi3q9VG/wD+PzTf+vg/+i3q&#10;9QAV534P/wCSr+O/961/9ANeiV534O/5Kv47/wB61/8AQDXbhf4Vb/Cv/SokT3ieiUUUVxFhXknx&#10;X8E63qOuWPiTw/CZ7i3RVkjjIDqyNuR1B+91II9hXrdFdGFxM8NUVSH49SJwU1ZnjafEb4kxxiOX&#10;wLI8oGC4tpgCfXHP86o+E/C3izxF8SYvFXiLT3sY4pPOcyKEyVXaiIuScDjk+nqa9yors/tJQjJU&#10;aUYuSs3rs/mR7K7XM7nhmteGPF/gz4h3fiTw5ph1C2uZHkVY13jD8ujICGHPII9vpV+T4i/EmaNo&#10;4PA0kUrDCubeU7T64OB+Zr2Sih5lGaXtqUZNK19enzD2Vvhdjyr4ReCNW0G61HW9bhMF1dqI44mY&#10;F8FtzM2OBk449qzPgz4f1nSPEusTalpV5ZxS24CPPEVDHzCcAn2r2iioqZnVqKrzJe/b5W2sNUkr&#10;W6Hz38S/Aetx+NLu60PS7u6tNRUTN9nQsqyE4ZWx6kBvx9q9L1HwzJpHweuvD9jA9xcJp7R7Il3N&#10;LKRliB3yxJruaKKmZ1akKcJLSFn622uEaMU211PF/Cvh/Wbb4L+JdOuNKvIr6eSUxW7xEPICiAYH&#10;fofyrH8Iar4/8GaRJptl4LubiOSdpy80EgYEgDHHb5a+gKK1/tRy51UppqTvbUn2NrWex5hoHjbx&#10;7qGv2NpqXg1rOymk2zXHlSDy1wecnivNtY0nxlq3jGfWdU8LahqQWc7YJIHETRqTsTj+Hocd+c9a&#10;918b+K4/B3hqXVGg8+UusUMW7AZ26ZPYAAn8K87sPGPxW1+0TUNL0GxFnIMxtsADD1G5wSK7MFVm&#10;k69KnGMX7t27fdrciol8LbZMvxB+JKKFXwAQoGABDKABXfeCtY1vW9Ekutf0k6ZdrOyLAVZcoACG&#10;w3PUkfhXJeCPiXq2reK38M+I9MitL8K21osrhlG4qyknqOQQf516hXBj7U/3cqSi97pt6feaU9dU&#10;zC8ZaHJ4k8IanpELqk1xDiMt03ghlz7ZAryvwrrfjrwLpX9izeCby+gikZo3jySNxyRuUMCM5/Ov&#10;cScDJrwbUfjb4iW+v5dO0+wl0yC4KRyPG5OzJC7iGxlgpIrXLVWrU5UIwUo3T1dtdt0TWcYtSbsy&#10;rruheKfiVr8U6+D10QhSstzPuTeOxckAtjoMLnnrjp6n8Om8SR+HjY+I7CO1ksWFtAykZlRRjJA4&#10;x0AI69cDv0+nX0Op6Za39ucw3MSyofZhkfzqzWGKx8qtNUHBJR23uvm2XCkk+a5j+KtE/wCEj8L6&#10;jpHmCNrqEojnordVJ9sgV414cvPiN8PbefSovC0l7amUyACNpFDHqVdCeDjOCK7n4jfEe58I31lp&#10;Wl2Md3qNynmfvclVUttUADlmJz3HT3rAl8TfF61tmvpvD1n9nRTI6eWCwXvwJN39a7MFTrQocs1F&#10;wnqlJ217ozqOLldXuuxi+JtU+Ivjuwj0mTwlPaWxkV2CxMm8jpl3IAAPNdB4g+GGo3Hwr0bSLURz&#10;arprGZow2BIXyZFUnjPzDBPXb711Pw58dHxxpFxNNbJb3lrIEmWNiUYMMqy555549q7Ss6+PrYea&#10;pRgocjvZd7evZlRpxkuZu9zxHS/GnxJ0PTLfTZfBk10LaNYkla3kDFVGBkrkE4HUVm6po/jz4na3&#10;Y/2rojaZZQHbl0MaxoxG9vmO5mIA7V9AUVEc0UJOpTpRUu+vX5jdG6s3oeMfGTw5q2pavoZ0nSbu&#10;7hggZGNvEWCfMuAcdOBXYfFLwvJ4m8FyrawGW/s2Fxbooyz44ZB9VJ49QK7eisFj6iVJJfw7287u&#10;+o/ZLXzPGvg74O1Ky1i/13XLK5tp0QQW63SkOxPLPzz0Cr+dJrOgazN8fLTVI9Ku309ZoC10sRMY&#10;AiwTu6cHivZqK0lmlSVadZpe9Hlt2QlRSio9jwnxppvia0+L8niHSfD95fx25heJlhYxuREFIyPT&#10;J/Ktb/hYXxK/6EJv+/MtewUU3mMZQjGpSUuVJXd+nzD2TTbT3PGPHt1418SeCNEhTQ7yKS9Mzaja&#10;W0LErsYCNWzyAR82D1xWR4U1Txt4O0s2Wm+AJWZ23z3EsMnmTN2Jx0AHAA4H4mvfqKcMzjGj7F0k&#10;43b69/XpsDovm5r6nmXh3xr481LxBZWeqeDmsrGVyJrgxSDyxgnOTx1Ar02iiuHEVYVZJwgo+l/1&#10;NIprd3CiiisCjzr4sfd8Kf8AYdt/616LXnXxY+74U/7Dtv8A1r0Wu2v/ALtS/wC3vzIj8TCiiiuI&#10;sKKKKACiiigAooooAKKKKACiiigAooooAK4Hxc7a74o0/QIidiNvmI7Z5P5L/Ou+OcHHXtXnkfhn&#10;xVDqtxqkE9pFdTlizFt2AT0GR9B+FdmCcYyc20mlpfu/8jzcyU5wjTjFtN627L/M7ySSGytGdysc&#10;MKZJPAVQK8/8LE6j4g1PxNdDZaxbmVm9x0/BQPzrRfwx4i1cCHWtYX7LnLRwj7314A/PNaetaFP/&#10;AMIz/ZGiRxRKxCvvbHy9Tz3JPB+tXT9nSThzXctG+iXUyqqtXkqjg1GGqT3b6aLojJ8DQSalqeo+&#10;IbhTvlcxxZ7Dqf8A2Ufgajj8MeJNL1u7vtMubRzOzfNKTkqzZwRjrn0rcbS9T0zw1a6dorwpcx4D&#10;yydPVjjB6ms37J47/wCghZf98D/4mtPbOU5SjKKT0s+y26GX1dQpwhOEnJa3j3e/Uz9Y1zxd4fWK&#10;W+exeNyQPLXOSOcHoak8b6hcXp0vR412S3Wx5E3cbiQFUn65NX7TwnqN9qUN/wCItQW6MGDHDGuF&#10;znPPA4/DmpPE/hS51XULfUdPuEhuYgB8+R0OQQexFXCrQjVhe11e7S0v0IqUMVKjUtzWdrJvW3X7&#10;yva6X40srSK1t73TEiiUKgwenv8AJWpb3GraPo19e67cwTSRqWjWEYXGOOw5JrOFr46Chft1j6bi&#10;oz9elXfFWkanrOm29hayR7NwaeR2xnHsB68/hWMpRlJRm42b1aX/AADohGUKcpU1O6Wib0+6/Q5v&#10;TNKe58Ca1qU43T3oMwJ/uod2fxIY/lVe71N7/wAH6Lols4a4uX8uQDkhVbAz6dj9Aa9GSwhi0sWC&#10;LiFYfJA/2cYrjvCvgu80rV1vL9oWWJD5YRs/MeMnj0zW1PFU5KU57p3S+Vl92hz1cDVg4U6a0ceW&#10;T+d2/nqUfFa+bf6T4XtTthiCBsHueAfwAJ/GvQra3is7WK3hUJFEoVQOwFcl4n8J399q6arpcyLO&#10;AuVY7SGXoQaZJpPjLVYfst/f29tbsMSGIfM4/D/EVnUUKtKCU0rb33v1NaTqUK9Rum23a1trLZX6&#10;FBceKviEJIjus7LGWHQhT/Vv5Vf1HwxrieKJtZ0u4ttznK+aSCvGCMYIIrZh0OTQ9AltdDCfbHx+&#10;+mPJP948duwrL+yeOv8An/sv++R/8TVKveX7uSUUuWz6r/gkvDcsbVoycm+ZuPR9Fe/Qp6vqfjHR&#10;LUXV3LYGEsFzGucE9OoFdfot5NqGjWl3cRiOWWMMyjpXNHwrrOszwnxDqSSW0TbhBCuAT+Q/Pmuy&#10;RFjRURQqqAAB2FYYmdNwUVbm6tbHVgqdZVJTk5cvRSd36+Q6uf8AFPhk+IobcJdeRJAxIyu5SCO4&#10;9ff610Fclc+HvEk93NMviJolkcssaqcIM8AfQVjh24z5lLla/rszoxiU6fI4OSfb/h0QPoPiq3ti&#10;V8RLtjXgMmOB71J4E1fU9Vivft0vnQxMqxyEc55yM9+Np/Gmt4R1q6Rob7xJO8DfeRVPzD0PNa0u&#10;gyWmgppmiXP2IhgWmI3MR1Jz6nj8K6qlSm6bg2m290rW/A4aNCrGqqkYyUUno5Xu+nVo09Qv7fTL&#10;GW8unCRRjJPr6Ae5rzKPxCLvxD/bGp2NzcJGP9EgjX5Yx6nPU/1/Cuy1Pw1PrGoWn2y93abbYIgw&#10;d0jAdWPr/wDX9a6NVVFCqAFAwAB0rOlVpUY7czfyt/w/U2r0K+Jnvyxjtpe77+i6Hm/hm9W++IVx&#10;drG8QnSQ7H6jgdfyr0mubh8NTxeMJNb+1J5b5/dbOcFcdfqK0tKsr61lu5b6+NyZpS0aAYWJewFL&#10;Fzp1GpQeyX9fIMBTq0YuFRbybvpt3+ZpUUUVxnpBRRRQAHpXJeK4CLuCUdHXaT7j/wDXXW1l6/ZG&#10;70x9gzJH+8X3x1H5V5ec4d18HNLdar5f8A6MJU9nWjJnDnpUljcmzvobn+42TjuO9R5BB9qj9a/P&#10;IScJKS3R9PKKnFxezPTY5FljV0IKsMgjuKfXD6Pr76cBBODJbZ+XHVP8RXUw6vY3Cbo7qI8dC2D+&#10;Rr9DwWbUMTTTckpdU/0PmcRhalGVmtO55B4xUjxhqee8in/x0VzzY5rrviDD5fih5lIZLiFJFYHI&#10;OPlP8hXIt0rwcSrV5+rPzbFxccROL7v8zs/hayjxJeL3a14/76FeuV4R4P1NdJ8VWU8jbYpGMEhP&#10;QBuhP44r3FrmFGKtNGGHUFhxXvZZVgqFm7WZ9RklRSw7it0yaioPtlt/z8Rf99ij7Zbf8/MP/fYr&#10;v9tT/mX3ns2ZPRVf7bbf8/MP/fwUn262/wCfiD/v4Kftaf8AMvvCz7FmqWsaguk6Lfaiw3La28kx&#10;Geu1ScfpVwMD0ORXJ/E92j+GXiFkJB+xsOPfANaCPj+e4uNRvZLmVmlubqUuxPVnY5/ma+w/AXgu&#10;x8FeHLezgiT7Y6Bry4x80smOef7o6Af/AF6+UfBkSTeOfD8UgBR9RgVgemN4r7YoARlDqVYAqRgg&#10;jgivmH4mfC/VbHxncP4b0O7udNulE6LawllhY53Jx05GQPQ19P0UAeZfA+z1nS/Bdxp2s6fd2bw3&#10;jmFLmModjAHjPbdu/OuI+JPxrv21O40fwrOtvbQMY5b9QGeVhwQmeAo9ep7V658RtYk0H4e63qEL&#10;FZktikbA4Ks+EBHuN2fwr5M8J6E3iXxVpeihmUXUwSR16qg5Yj3wDQAr+MvEzzmV/EeqGXP3jdvn&#10;+dd/4E+Nus6Rfw2niS5fUdLdgrTSDM0H+1u6sPUHn0r3218FeGbLShpsOhWAtdmwo0CsWHuSMk+5&#10;5r5Y+JnhSLwd43u9NtQwsnVZ7YMclUb+H8CCPwoEfYCXEL263CyoYGTeJAflK4znPpivnPx18c9V&#10;v72ex8LyCysEYoLvaDLN7jP3F9O/06Vu+HPE9zN+zZqztK3n2EUliHzztJUL+QfH4V474L0i313x&#10;po2lXefs1zcqkoBwSvUjPbIGKBjf+Ez8T+f9p/4SPVvNz/rPtb/zzXpPgP45arZX9vp/imUXlhIw&#10;T7YVAlgzwC2PvL69+/PSvfX8PaM+knSm0uzNgV2fZ/JXZj6Y/WvjbxfpMOieL9Z0q2J+z2t1JHFk&#10;5ITPAJ+lAH20CGAIIIPQivn34kfGy/Gp3Gj+FJkgggYxy34UM0jDgiPPAUHv1Pau0fxNPafs8x6y&#10;kjLcjSliRweQ5xGGz696+dfCGgN4n8W6Zou9lW6mCyOOqoOXI98A0AS/8J54tE3mf8JRq2/PX7W3&#10;+Nej+Avjnqdnfw2HiuUXdhIwQXu0CSEnoWx95fXv356V7dB4H8L2+lDTU0DT/soTZtaBSSPUsRkn&#10;3zmvJNR/ZyM2o3L6fryQWTuTDDJbl2RT/CTu5x0zQB7jd39rY6fNf3M6R2kMRleUn5QgGSfyr5i8&#10;Z/GrxDr97LFotzLpWlgkRiE7ZpB/eZ+oz6D9a7X4qfb/AAl8GtK8NXWofa7mWZbZ51Qr5kKZYDGT&#10;0AQfhXnPwj8H23jDxosGoIZNPtITcTx5wJOQFUn0JOT7A0Ac7D4z8TQT+dF4j1RZSc7hduc/rXsX&#10;wt+M15qGqW+geKJEke4YJbXwAUl+yOBwc9AfXr1zXquq+BfDWr6NJpc+jWaW7KVUwwqjRnsykDgi&#10;vj3WdOn0HX77TWkzPY3LxeYvGSjcMPyBoA+1Nb1iz8P6Jd6rqEnl2trGZJCOSfQD3JwB7mvmPxV8&#10;avFOv3Ei2F02j2GfkitjiQj1aTrn6YFdv8V/Esur/BXw7dh/m1KSFpyOASqEsPpuH6Vw3wV8Oaf4&#10;i8ebNSgW4t7O2a5ELjKu+4KNw7gZzj2FAHL23jXxVZTiaDxFqiSE7sm5YhvqDwa9s+Fvxkudf1SH&#10;QPEax/bZgRbXkahRKw52uvQE84I4PTFek+K/CekeJPDtzp95ZQFRC3kuIwGhbHDKR0wcV8b6bdza&#10;dq9ndwtia2uEkQ/7SsP8KAPtLxN4jsPCmgXOsalIVggHCr96Rj0VR3JNfMHiX4w+LvEF3I8OoyaX&#10;aZ/d29m2zaP9p+rH9Pau2/aL1p5LnQ9GRyIxG15IvZiTtU/hh/zrN+BXgfT/ABBeX2t6tbJcwWTL&#10;FBDKuUaQjJYjocDHB9aBHCaf8R/GOnzrLb+JdQYqc7ZpvNU/VWyK+gfhb8VI/GyPpupRx22tQpvw&#10;nCXCd2UHoR3H4j21vGfwy0HxXoklpHZWtherzb3cEAVo29wMblPTBrh/DXwK1Tw34k0/WbfxLCZL&#10;SZZCotiN69GXO7uMj8aAPUfF/ivT/Bvh+bV9RJKJ8kUS/emkPRR+X4AE18zeIvjD4w1+5cxai+mW&#10;pPyW9kdm0e7/AHif09q6T9obWZbrxbYaQGPkWdt5pXP/AC0cnn/vlR+dQfCH4W2HjG0udZ1tpTYw&#10;zeTDbxNt81gAWLHrgZAwPf0oGdT+z5quo6pL4ibUL+6uyv2faZ5WfGd+cZPHQVP8VvjBcaBfyaB4&#10;baP7fGP9KvGAYQk/wKDwW9SenTr077TvC/h74e6Rq1/o1h9mHkGab94z7/LViPvE+p/Ovj6SafU7&#10;955pN1xdTF3kc9WZskk/jQBp3PjPxPdz+dP4i1R5M5z9qcY/AHium8LfGPxX4eu4zdX0mrWOR5lv&#10;dtuYj/ZfqD+Y9q968N6d4C8M6LDp1teaG5WMLNNJNEzzN3LEnnJ7dBXhvxl0TQNM8S2174dmsja3&#10;0bNLDaSqyxyKeSAv3QQRx6g0CPo211yx8SeC31fTpN9rc2juueCp2kFSOxByD9K+KlJUgg4IOQfS&#10;vcvgRrEj+HvFGiSOSkURuol9NylW/ULXidkA1/bAgEGZAQe/zCgZ7R+z9rGo6j4r1WK81K6ukWxD&#10;Ks07OAd45wT711XxX+LT+E5/7E0MRvq7KGmmcbltlI4GO7Ec88Aeua9MttL0rShJcWmn2loxT53g&#10;gVCVHOCQOa+Kta1KfW9ev9Sly095cvJz6s3A/kKAL15438U30xkufEepsxOcC5ZQPoAcAVv+GPi9&#10;4s8O3cby6hLqlnn95bXj79w/2XPKn9PY19CeCvh5ofhjw7a2zadaz3zRA3VxLEHd3I+bkjhewHpX&#10;jXxz8D2HhvVLLV9KgS3tb8sk0EYwqSrg5UdgQeg9PegD6E8OeILHxRoNrq+nOWt7hMgH7yHoVYdi&#10;DxWpXgn7OWsyeZrWhuxMQCXcQ7Kc7X/P5fyr3ugDhviwjN4JcjOEuIycemSP6ivCK+k/GWmNq/hL&#10;UbRBmRoiyD1ZfmH8q+bK8nMIvnT8j9F4RqqWDlT6qX5pf8ED0NfQng0f8Su2/wCuS/yFfPde+eAp&#10;xNoVk4PWFR+IGD/Kry56yXoc3GUX7KlLzf5f8A7SiiivTPgwooooAK8Z+L+tC51e20iJspar5kuP&#10;77dB+A/nXrWralBo+lXOoXLYigjLn39B9ScCvmTUL6bU9RuL64OZriQyN7Enp9O1cOOq8sORbs+s&#10;4TwLq4h4mS0ht6v/ACX5orV2Xw/0s3OoSXjLlU+RPqev6fzrja9h+G8MEmj27RjoTv8A97PNcuBg&#10;pVbvofQcU4mdHAOMfttL5b/jax6JYQiG3Ue1W6RRhQKWvYPzNBRRRQB4x+0J4i+yaDY+H4ZMSXsn&#10;nTAH/lmnQH2LYP8AwGnfs9+Hfsnh6+1+ZMSX0vkwkj/lmnUj6sSP+A15Z8RtRvfGXxJvGtYZZU84&#10;WVoApwVU7Rj2LEn8a+pfDujw+H/Dun6TAB5dpAseQMbiBy31JyfxpiNOkdVdGRgCrDBB7ilopDPj&#10;vV7e4+HXxPlFuCDpt6JoAT9+LO5R+KnB/Gvp/wAU3kOofDTWL22cPBcaVLLGw7q0RIP5GvKf2hvD&#10;bm50vxDbxM28G0n2rnkZZDx7bh+Aq94A12XVfgZ4g0udZPtOmWdxCAynLRsjFP8A2Zf+AimI8++B&#10;/wDyVHTv+uM3/otq+rq+H9Jv9X0O+S+0uS5tbpVKrLGhyARg9q6D/hY/j7/oO6n/AN8//WosB9gU&#10;V8f/APCx/H3/AEHdT/75/wDrV0HgXx3401Dxzotpe6xqEtrNdIkqOvyspPIPFFgud18ffCEmo6Tb&#10;eJbOIvNYKY7oKOTCTkN/wEk/gxPasH4JfEi20yL/AIRbWrhYbdnLWM8hwqMx5jJ7AnkH1J9RX0FJ&#10;Gk0TxSorxupVlYZDA9QRXzp8Qvghf6fdS6j4Vha7sHJZrIHMkPsufvL+v160AfRoIIyORXP+MPGO&#10;l+DNGkv9RlG/BEFup+eZuwA/me1fK1r4o8b+HkfT4NS1izWP5TA+/wCT2AYfL+FS6V4R8ZePNRWV&#10;ba+umchWvbwtsUdOXb09Bk0WA+q9D1pr3wZp+uX2yNprFLqbZwq5QMcZ7V4VYxTeM/HKCQHN7cl5&#10;P9mMHJ/JRivQ/GTzeF/hhpvh9ZPNuWgis2eNTgqijcfocAfjWf8AB7RG+0X2sTRsuwfZ4twxyeWP&#10;/oP5muHEL2lWNPpuz6/JrYHLa2OfxPSP9ev5HrSqqIqKAFUYAHYUtFFdp8ieb/F/R/tOi22qxr89&#10;pJskP+w3+Bx+dR/B7WfP0y70iRvntn82IH+43Ufgf513+r6dHq2kXenygbLiJkPsSOD+Bwa8F8H3&#10;lz4a8bW7TxSIolNtcDacAE4P5HB/CuKqnTrxqLZ6M+vy62PyirhH8UNV+f8AmvmZH7QH/JRYv+wf&#10;F/6E9e6/Db/km3h//ryT+VeG/H2GV/iJEUidh9gi5VSf4nrk7Lx14206ygs7TWNRhtoEEcUarwqj&#10;oBxXcfHn15qmp2ejaZcajqE6QWtuheSRzwB/UnoB3NfI/hQS+Ivixps0ERDXGqi6KD+FA/mN+QBq&#10;tcXfjPxvdR2sz6rqsgIKxEMyr2zjoOvX3r3v4T/C0+Dom1bVtj6zOmwIpytsh6qD3Y9z+A75NgOm&#10;+JPiP/hF/Aep36PsuWj8i35wfMfgEfTJb8K8J+BPh3+1/HX9oyput9LiMuSMjzW+VB/6Ef8AgNb/&#10;AO0Jrst3qmneH7dZGitk+0z7VJBduFB9wuT/AMCruvgj4cOh+AIrqaPbdam5uXyMEJ0QfkM/8Co6&#10;AekUUUUhnzL8fPDv9m+ModXiTEGpxZYj/nqmFb9Np/OvZ/hX4j/4SX4f6dcyPuubdfstxk5O9OMn&#10;3K7T+NUfjL4cPiD4e3bwx77rT2F3EAOSF4cf98kn8BXm37P2uTWHiG90K4WRYL6PzotykASp1H4q&#10;T/3yKfQRpftGax8ui6Kj9S91Kv8A46n/ALPXUfAbSP7P+HgvGX59QuXmzjnaPkA/8dJ/GvIPjFfX&#10;GtfEzUFijleO1CWkWEJHyjn/AMeZq+m/DWlDQ/DGmaWAAbW2jibHdgoyfzzQBB4x0j+3vB2r6YFD&#10;PcWrrGD/AHwMr+oFfF0VzcW8NxBHIyJOoSZAcbgGDAH8QD+FfdlfGfjvQpdE8c61YxwSeUl07RbU&#10;JGxvmX9CKEB7F+zrpPk6Fq+rsvNzOsCEj+FBk/mX/SvYr+zi1DT7mynGYriJonHswwf51zXwx0g6&#10;J8OdFtWXbI8HnyZGDukJfn6bgPwrraQz4/8AAl5L4T+Kemi4+RoL02c+eMBiY2z9M5r6/d1jRndg&#10;qqMknoBXyd8XtEm0j4m6k9vDII7kpdxsqkjLD5v/AB4NXsfj3xi6fBiLUIA/2vWLaOBFVSSpdcyc&#10;dRgBh9cUxHhWsXVx8RfidK0BJOpXqww8fciBCqSPZRk/jX17ZWcOn2FvZWybILeNYo19FUYA/IV8&#10;7/ADw0914ou9buIWEWnxbIiy4/ePxkZ9FDf99Cvo+hgFeXfHfw7/AGv4GGpRJm40uUS5A58tvlcf&#10;+gn/AIDXqNV76yg1HT7mxuU3wXETRSL6qwwf50hnhn7O/iLD6n4bmfr/AKXbg/grj/0E/nXvdfHu&#10;iSX3w++JUMksUp/s69MM5VD88WdrEfVTkfhX2CrB0VlOVYZB9RTYhaKKKQzO1r/jyX/roP5GvP8A&#10;Wv8AkLJ/up/OvQNa/wCPJf8AroP5GvP9a/5Cyf7qfzr43Ov98foj38o/zNTW/wDkHSf74/nUegf8&#10;eR/66n+lSa3/AMg6T/fH86j0D/jyP/XU/wBK8jodC/3V+pn6V/yG2/7aVL4g/wBdD/uH+dRaV/yG&#10;2/7aVL4g/wBdD/uH+dU9zr/5iY+n+ZsW3/HpB/1zX+VZfiDpbfVv6VqW3/HpB/1zX+VZfiDpbfVv&#10;6VC3OTD/AMdfMxKKKKo9gsaf/wAhO0/67J/MV63Xkmn/APITtP8Arsn8xXrdfT8P/BP1R87nnxw9&#10;Gcd8Vv8AklviH/r1/wDZhXxj3r7O+K3/ACS3xD/16/8Aswr4xr6E8I9BT4J+PpHAXRVwRkMbqLH/&#10;AKFXXeGv2dNUnnSXxHqMNpbg5aC1PmSMPTcRtX6819F23/HrD/uL/KpaAM/RNE0/w7pFvpel2y29&#10;pAuERe/qSe5PUk18u/Hr/kqd3/17Q/8AoNfWVfJvx6/5Knd/9e0P/oNAHRfs26dbT+INZ1CWNWuL&#10;WCNIWIzs3ltxHocKB9CfWvpCvnn9mj/j88R/9c4P5vXuXiV508K6w9ru+0LYzGLb137DjH40AeG/&#10;EX473yalcaT4SaOKCFjG+oModpGHB8sHgL7kHPbFeaWt14/8ZTO1rca9qZBw5jkkZFPocHaK5Gvr&#10;nwP448E6f8O9LMer2FlFbWqLNA8oWRJAPnyn3iS2TwDnNAHynq9hqGmapcWmqxSxX0bfvkmOXBIz&#10;z+BFfRv7N5J8E6oM8DUTj/v2leDeOtdg8TeNtW1m2Rlt7mfMQYYOwAKCfQkAHFe8fs3f8iVqv/YR&#10;P/otKAPn3xV/yN+t/wDX/P8A+jGr6W/Z/hjj+GSOiANJeSs5A+8eB/ICvmjxSc+L9a/6/wCf/wBG&#10;NXqvwX+Kml+F9Om8P69I1vatKZre6CFlUkDcrAcgcZBx3OaAPbPiPaQ3vw48RQzgFBYSyDPZkXcp&#10;/AgGviivof4s/GHRL7wxc6D4duTeTXq+XPcKhVI485IBIGSenHGCa8I0PR7rX9cstJs0LXF3MsS4&#10;HTJ5J9gMk+woA+x9P0yPxJ8MLHTr/JS+0mKOQnkgtEOfqDz+FfGWp6fcaTql1p12u24tZmhkX0ZT&#10;g/yr7vtLaOysoLWIYjhjWNB7AYH8q+Zv2g/DH9l+MINchTFvqkf7wgcCZAAfzXafrmgDa8f+NP7U&#10;+AHh8eZuudSZIJ+evk53k/8AAlU/jXBfB7w7/wAJF8SNOSSPfbWRN5NkZGE+6PxYqK5C41a7udHs&#10;tLlkza2ckskK46GTbu/9BFfRP7Ovhv7D4YvdfmTEuoS+VCT/AM8k4yPqxb/vkUAZH7S13KP+Edsw&#10;SIj58pHqw2Aflk/nXnfwb0+21L4p6NHdKrJGzzqp6F0RmX8iAfwr2H9obw7NqfhGz1e3jLtpkx80&#10;AZIicAFvwIX8zXzpoGt3XhzX7HWLIj7RaSiRQ3RvVT7EZH40AfdtFeb6J8cPBWq2KTXWoHTbjH7y&#10;C5jYlT3wyggj/OBXSeGfHfh/xheXtvod610bMIZX8tkU7s4xuAJ6GgDpK4v4V/8AIixf9ft5/wCl&#10;MldpVLS9KstGshZafAILcO8gQEn5mYsx5PckmgDmvh4P3fif/sYr3/0IUlj/AMli1n/sDWv/AKNl&#10;rp9P0qy0oXIsoBCLq4e6mwSd8rnLNz60iaVZR6vNqqQAX00KwSS7jyikkDHTqxoA5fTZU0/4ta7b&#10;3bbJNUsbWayLdJFi3rIoPqCwOOuGzVb4jX9quqeDtNMyfbJdetpliz82xdwLfTJA/GtLxrdeEPLt&#10;rLxcsSwSEyQzTo4RHHpKv3G59QTXL2mm+HNZ13SLXwhbCW0tb9NR1HU1Lup8pWEcfmvkuxZgcAnA&#10;BPFAGv8AFGBWsvD9zcXNxa2Ftq8TXVzbyCNoFZXRZNxyAAzrk+9Wrj4exXtpLbXHijxLNbzoY5I2&#10;vwVdCMEH5ehBrrrm2hvLaW2uYkmglUpJHIoZXUjBBB6iuWi+GvhqHaiwXv2ZGDJaHUJzApByMR78&#10;Yz26UAV/iLaRWHwh1mzg3eVb6eIk3HJ2qABk9zgV2Nt/x6w/7i/yqHU9MtNZ02407UIRNaXCbJYy&#10;SNw9MjmrSqEQKowAMAUAcX8Jf+SZaR9Z/wD0dJTvhf8A8ic3/YRvf/SiSum0nSbHQ9Mi07TbcW9p&#10;Du8uMEkLlix5PPUk0umaVZaNZm0sIBDAZHl2Ak/M7FmPPqSTQB5p4A8Li+8Ovbv4k160vrK6ngvL&#10;S2vAiRSeYx4XacBgQw9d1dx4f8J2vh69vr2O+1C9ur1Y1mmvZ/MYhN20DgY+8aTV/Beia1qH9ozw&#10;TQX+0IbqzuZLeRlHQMyMNw+uavaLoWn6BayW+nxSIkj+ZI0kzys74AyWYkk8CgDnfCIH/Cd+Ojjn&#10;7bbc/wDbslN16VNP+KPhi9u/ltbm1ubGGRvupcMUdRnsWVGA9cYrqrTSrKxvr69toBHcXzrJcuCT&#10;5jKoUHnpwAOKTVdJsNc06XT9TtIrq0lGHikGQfQ+xHYjkUAY/j+/tdP8B6011hhNaSW8UWMmWSRS&#10;qIB3JJAqxY6FFceCbLQtZhW5T7BFbXMb8hyEAPPrkZyPrVfTvAmg6bfwXywXNzc2/wDx7ve3ctx5&#10;H+4HYhfqOa19W0iy1zTpLDUYTLbSEFlDshyCCCCpBBBAPBoA5SxXVfCXivSNEk1eXVNI1MTJAt6Q&#10;bm1aNC/3x/rEIBHzDIJXnmu5rC0fwho+iXrX1tFPLetH5X2m7uZLiQJnO0M5JAz2FbtABRRRQAUU&#10;UUAFFFFABRRRQAUUUUAFFFFABRRRQAUUUUAVNV/5A97/ANe8n/oJqSy/48Lf/rkv8qj1X/kD3v8A&#10;17yf+gmpLL/jwt/+uS/yoAnooooAKKKKACkJABJIAHXNLVe+3/2fc+WCZPKbaB3ODigDJidoPBa7&#10;ssz2+xBju3Cj9QKjSVrZbm8TLvbqthbRsfvsCAT+LH8lqe4C/wDCK2zqPMijjgkYAdUUqT9OBn8K&#10;rxSKlzbRyMCIdQfcOu7zAxjf/wAex/8AqoEWkshpt7paxHOVeCVz1fgvn/voE/iaoWE/k2thIoGb&#10;ewnl578r/hV/VTOmtaQ6hvKErLkYxuKnIb8M4x3xWWGMejWTjIIsLg9OcZTP6Zx74oAvQxDTbTT9&#10;QGSoiEdySc/K53F/wc5+hNRDNjLFbnJSxu1Idjx5UoYDP0Jx9BVsFofCLi6UoVtWXa/DYwQob0Yj&#10;GQO9Z0yvNHIhb97/AKLaKx5DSq25ifXH9DQBs3JUa9YbhnMUwT2PynP5ZrRrMvAX17TVXkxrK7Ad&#10;QMADPtk1p0DCvNY/CWtL8QPGuqG1QWep6aILSTzV/ePsUYxnI5B5NelVlahrtvp+pWtpIAfObazb&#10;sbM9OO+T+Q5qoycb26iZxdr4T1qP4EHwy9oo1c2bx+R5q43GQsBuzt6H1q18N18aWFrBo/iDRrOy&#10;02ys1igmimDyO64ADAMe2T0FdlquojS7FrnyXmbcFWNepJqnoWvrrRmUWzwmMKwO7cGBz3x7VTqt&#10;pprd3CxxUPhDXE8ZePdQNon2XVrDybN/OX94/l4xjOV59cVl33gXxFP8BrLwzHYqdXilDPB56DA8&#10;1m+9nb0IPWu/uPFE0RvZI9KlktrR2V5zIAPl6nGP8+1aOo6uthpcN6YGcSvGoTcARvIHP0zVKtNN&#10;Ptb8NEKyOOv/AAtrE3xQ8KazHbI1hYWDw3MvmqNj7WGMdTyR0FTf8I1q3/C0td1r7On9n3eji1hl&#10;8wfNLleMdR0PPSuwi1FZdZudO8pg0EMcpkzw24sMY9ttNsdTF7e39sISn2SQR7i2d+VznHao9pK1&#10;vKw7HC+CvCWtaR8Hr7w/fWyRalNDdIkXmqwy4IXLAkc5rFvvAfiO4+FfhPRY7JP7Q0++Wa5iM6DY&#10;m5znOcH7w6GvQ7bxDez6oNPbRZY5lIMuZlIjQnhs9D34HPFSa14jGkX9vafZTNJcD93+8C7mzgKO&#10;OtX7ad2/O4WRyvxR0DxDq194av8Aw9YR3k2l3bXDJJKqLn5SoOSMglT0qT4feF9es9f1zxR4lS3t&#10;9R1Uov2S3O5Y1UdSeeeB3PT347G71R7HRft1xalJQBugMgOCTjG4cUzTNUvL25khudJuLMKgcSOw&#10;ZWycY470vay5OT+u4W1ueaaXpfxA8NeOvEF1pmg2Vzp2raiJWmnuVBEYY8gBgRwx6g/Sr/jzRPFj&#10;fEPRfEnhvSre++w2jxETTKi7mLDBBYHo2eK7KbxBeRauNOGjSvM2WQiZcNGCAXz0HUcdau6zq8Wj&#10;2izOod3cIiFtu4nrz9P6DvT9s+bmstrfoFiv4YutevNFSbxHYW9jqJdg0MEm9duflOcnnHvWzUcE&#10;0dzAk0TbkcZBqSsm7sYUUUUgCiiigCjf/wDH5pv/AF8H/wBFvV6qN/8A8fmm/wDXwf8A0W9XqACv&#10;O/B3/JV/Hf8AvWv/AKAa9Erzvwd/yVfx3/vWv/oBrtwv8Kt/hX/pUSJbo9EoooriLCiiigAooooA&#10;KKKKACiiigAooooAKKKKAOF+LPh+/wDEXgswabCZ7m3uEuBCp+Z1AIIHqcNnHtXD6F8Ttf8AC2i2&#10;mkaj4OvJBZxCESbZI2KqMDIKEZ/Gu7+Kmq65ofhAaloVw0E0NwnnuIlfERBBJBB4yV5rF0H41eG3&#10;0OzGr3dwmoJCouD9nLB5AMMQVGME8/jXuYWNSWDSdL2kbvRXun8uhzTt7TezIfB/jfwj4o8ZpK/h&#10;7+z/ABBLu8u5kVWLsEwV3DkHaD1HSvV6+ftO1O28Z/Hiy1PRoZPsqMsjsybTtSMguw7ZJAGfavVd&#10;a8fWOieMtN8NTWdzJc3/AJeyVNuxd7FRnJz29KzzDCP2sI0ou7jdpu9vLXsVSno79x3xG1z+wPAm&#10;p3aMFnkj+zwf77/KMfTJP4V5r4U8E/bvgfq0nl5u78m6t/XEP3B+O1v++qs/HDU5L/V9E8L2h3yu&#10;4meMHq7nZGP1Y/jV+08CfEyxtIbW18Z2kNvCgjjjWM4VQMAD5PSunDx9hg4PnUZSlza32W2yfXUi&#10;XvVHpdI0fgjrn9peCTp7tmXTpjGB/wBM2+ZP5sP+A16XXgXw8+1eB/izc+HdSljLXcfksynCO+PM&#10;Rh9csPqa9QvfH9jY+O7bwm9nctd3AUrMu3yxuBPPOf4T2rlzLCSeKlKirqS5vl1ZdKfuLm9DiPiz&#10;4f10eLtJ8TaPp8t6lrGm4RIXKPG5cblHO056j0ob4230EJXU/Bl2i4w53sq47/eQfzq58SPGWveD&#10;/G+kSJcumgzKjTRLEh3lXPmKGIznaRxmtSX40+C/srP9oupCQf3P2Vsn254/WuqMKk8PS56PtFbR&#10;pu612diNFJ2lYs/DTWPCur2V7J4c0pdMmVkF1b7Ap6Hacjgj73613deJ/AW1lku9e1JYilrIY40x&#10;93dlmKj1wCPzrv8Aw34+sfEviTU9Et7O5im0/d5kkm3a219nGDnrXDmGFccTUVO7UbN3d7aI0pTv&#10;BXOtooorzDYKKKKACiiigAooooAKKKKACiiigAooooA86+LH3fCn/Ydt/wCtei1518WPu+FP+w7b&#10;/wBa9Frtr/7tS/7e/MiPxMKKKK4iwooooAKzde1P+yNEubwYMiLiNT/E54Ufma0q5vWYJtV8SabY&#10;mGT7FbE3c8hU7WYcKufX/GtaMYua5tlr9xhiZyjTfJu9F8/8tywuvwabbWsGr3IF+0IkkWOJjjPs&#10;Acen4Vdg1rTrjTW1CO7j+yLndITgDHrmsSyeeG01fxBLaTNdXDEW8JjO/wAteEGOoyefxrLuNMvN&#10;O/sKG5s7m8so9092kEe/dO3OSB1AJ4roVGnJ2vr8u13b8kcf1mrBJ2uvR97Jt/i9DprbxTo95dxW&#10;1vdGSaU4RRG3zfp0pbvxPo9ncPBLeAyxnDrGjPtPodoODXOxTXOt3Osa1YQvm1tja2KMuGDkZY49&#10;egqDw7aXMCQ26XOswLCpmlhe0VEJHJXcRk5PHrVPDU0m29ul/wDgf0yI42tJpJJ3vZ20tt3/AF2O&#10;rvPEmlWNwYLi4KyhQ7KI2YqD0zgcUl3rVq2jLd2t7CguD5VvKyFwZCcAbRyeQePasSzW+sPC99qT&#10;Wssmq6jIzrEIyWQtwgPoAMHnpTrXSZE1bTtPSF/smkW/m7ypCy3DdMHoccn8aj2NNddvTov89Eaf&#10;WKz0tv5PS7069rtmzca9p+l7Le/vozdBAXWNCTn12jJA+tLL4j0uCK3kkncC4QyRgROWK/3sAZA+&#10;tcnollc7jHcXWtWeo3Upa42Ww2FvXeVIAx71u6NYte6lquo3kUmyX/RIFlUqfKUYJ5/vH+VFSjSh&#10;e7vb8fTT+rCpYmvUtZWv36euv+WrL02s2tzb2q2V9Gst9kWzmMvnH3iB7e/FNm8S6XZs0dxcSBoz&#10;tdzA+3P1xisMxXNpeapqVhpj4sIRZ2EAjIB7swHcZ9OoFZ91JrGqWsVitzq0kl0yxziWxWKJFP3j&#10;nbnj61ccPTbWunr8+z2X4kzxlWKenvdNNO3dbv8ACx6DDNHcQpNE4eORQysOhB6GsbW9fexuodOs&#10;Yo5tQmG4LI+1I0/vMfzrYghjtreKCJQscaBFA7ADArgL2wQeKNTm1rRb2+hlK/Z5LdCyhQBxwRWO&#10;HhCUm5bL8fxX5m+Mq1adOKju3q+3fo/RaG9b3eswSG41DUtLezhRpJ1gQl9oB6c+uKs6TrLnw+mq&#10;6xLDbJMxdARtCoT8o9yRz+NYFzo9rNp9pbaRpNxZLqcoS5MiEOkKHJ3Zztz29as+ILeceIbAsl7F&#10;p9rBmB7ODzdsuccrg9vatuSE9NvklovS+7/I5lVq0/e1aVurau+uttEvTVnQ2mu6fetIIpXAjXez&#10;SROigeuWAFQw+J9JuJRHBctKTnDRwuynAycEDFYmrRXcukWLMNQ1C0kuhJcpJCFk8sDhdgUcZAzm&#10;twamZ9Hu7mxsbgSQowjilhMZZguRgHqKylSglddfPb10/wAjpjXqNtNpW1239Nf1ZQ0rxTFqmv3d&#10;vHJi0RQsP7pgXYDLMT0AHTBq/Z+JdKv7mK3t7ktJKCYw0bKHA67SRg1zMEN2PA8NhbWd3HeXk/kz&#10;vJGQwLHLufbHGa2tf0x7fw6/9l2268gt/IhZB86ocbtvvgdqudOk52Wmtlr26v1/zMaNfEez5nrZ&#10;Xej662Xov0LM3ivRLe5NvJfJvDbWIUlVPoWAxVi/13TtNnjgurjbLIm9UVGclfXgHiuX+ytrWkWe&#10;h2Gl3FnZKVNzPcRbMAckKDyzE96tRtdRW+s62tnMbiTFtZQmM7gi/Kpx1ALHNDoU9O/a6+Xp1+4c&#10;cVWd9FbvZ9rv16LpqzSXxjoTkYvgAW27jGwUH0JxgVe1DWtO0vZ9sukjZxlEALMw9QBzWDJo7rba&#10;JoKxO0AYXF5KU+Vtp3EE+rOenpms1Ybpdc1G5vJNYtbqWYxxta2wkQxD7uG2nFNUKUndPT/g2XT9&#10;BPFYiKtJK+nTRaXfXXp1R1o8QaX/AGf9va7WO23bA8gK5b0AIyaZbeJNLu7e5nguGeK2UNK3lMMA&#10;9O3PTtXP3yTWHiuC4vrK+v7S3tQsEkcfm/vMnLEDjd/9arOv6lqfmWC2cN7bWU8fmTTQ22+VT2Xb&#10;jg1PsItpLr1vp6bb/r0K+t1EpOXTS1nd+e9rX/DqX7fxFp9/qsEMGpKoZTtgaJlaRvqw/QVNdeJ9&#10;IsriaCe6IkhIEgWNmCkjPJAx3rmdOhupNYm1W6Go3Vtp1uzQ/aoNkjyHqFUDnp+eKuGyvLPwiLZY&#10;XOp6pJ++ZUJ8tpDlicdAoP6VUqFJSSv269/l0XkRTxNdwbt3ez6abX6vbXobmoaojWFsbG+hjmvW&#10;VbWR4zIrZ56D2/Ki78RaXYTm3nuwZ0HzpGjOV+u0HFYwsLl9Vna0gdItIsjBYh1IDzFfvDPBwMD8&#10;am8LXUcFhBYNp19Fd7S87y25Ad+pJY8HNQ6UFC61+7r/AMC3zNI4io6lnpf1tpp+Lv8AJdTWudes&#10;LQxiZ5QZEEi7YHbj3wOPxqxp+pWmqW5nsplljDFSQCMH0IP1ri5NY1uYXU0x1a1mDN5Vtb2AZAB9&#10;3LEHOe9dL4X06TTdDiW4B+1Tkzz5HO9uSD9OB+FKrQjThdvX1/4BVDFTq1eVL3bdrfr+hs0UUVyn&#10;eFFFFABRRRQAUUUUAFIRmlooA4jXdLNhcmWNcW8pJB7KfSsbqa9KuLaK6heKZA6OMEGuN1TQLixY&#10;yQgy2/8AeAyy/Uf1r4fN8nnQm61FXg/w/wCAe5gcdFpU6j17mKc5ppAJGQDzTiwJ6/nSHHqK8FHs&#10;LYp69b/avDyzqPn0+b5sf88pP8G/nXHvkDNd/bTxwyYmXfbSq0cyf3kPX/H8K43V9Ml0rUGsZGDo&#10;o3wyjpLGfusP6+9e1h5+0pJ9Vo/0/wAj8x4ty6VDFfWYr3Z/mjMdBIMHvxXa6P4ittUgjs9SnSDU&#10;o12JPKcR3AHTcezgcc8GuKI6/Wo3GQQeQfWt3GM4uE1dM8TL8fWwVVVaTPT5tOvI8FrZyD0ZU3A/&#10;QjiqzWtx/wA+8n/fs159BqmpWS7LS/u7deuIpmUflTm8S+IAf+Q3qI/7eDWCy6k9pNfL/hj7Glxh&#10;p71LX1/4B3TWtx/z7yf9+z/hUEtpclSPsshP/XI/4VxDeJ/EIBxrupf+BBqhceL/ABKh+XxBqY+l&#10;wa2p5ZTb+N/d/wAE66fF6b0pfj/wD6H8HxXkHh+KO9DLIHbaj/eVOwPp9KTxvYHVPAuuWaqWeWyl&#10;CgDkkKSB+YrnPgzLLceBWmmleWWS+nZ5JGLMx3dST1r0EjIwRkHtX2GHgoUoxXRGLq+2bqWtfU+F&#10;9Jv30vVrDUVGXtbiOcD3Vgf6V9x2l1De2kN1buJIJ41kjcdGUjIP5GvkP4l+DJ/Bni64thEw065Z&#10;prKTsUJyUz6qTj8j3rb8A/GTU/B1iml3tr/aWmR/6pd+ySH2VuQV9j+dbCPqevO/G3xf0jwTrq6R&#10;cWNzdz+SsrmAqAmScA5PXAz+IrkdR/aNshaN/ZmgXDXRHym5lVUU+p25JHtxXhmqapf6/rNxqN9I&#10;9zfXcm5iByxPAVR6dABQB754t8bW/wAQPgr4hv7KyuLWO2mijYSkHdh0J6fWvLPhDMkHxV0NpCAG&#10;eRBn1MbAfqa9z8LfDxrP4OTeGbxVS91CCSScN0SZxlQf93CD8K+ZLeXUPDmvRzBTBqOnXIba45SR&#10;G6EfUUAfclfMf7QcqSfEK1RSC0enIr47He5/kRXfWv7Qnhl9JE11ZahFfhPmtkjDAtjs+eme5/Kv&#10;AvFHiG88WeJbzWbtAJrpxtiTkIoGFQeuBge9AHoXhWN1/Z18YSnOx7tQo7cNFmuR+GH/ACU7w9/1&#10;9j/0E16/qXhmTwp+zXfafcJsu3hS4uR6SPKhx9QMD8K8g+GH/JTfD3/X2P5GgD7Hr40+JH/JSvEX&#10;/X9JX2XXxp8SP+SleIv+v16APWNTR3/ZXtShwFgiZvcefXnnwYkSP4r6MXx8wmUE+pibFe1+EtEH&#10;iP4A2WjkgNd6e6IW6B9zFSfxAr5ns7nUPDXiCK4RWt9R064B2uOVkQ8hh+GDQB9x0V49D+0P4cOl&#10;iafTtRS/2c26KpQt6B89PfH4V5PffFzxvqGqTzW2rz2yzykxWsCqQmeAi8ZPYe9AHpf7R6MdF0Fx&#10;naLmQH6lB/gawP2c5kXxRrMBI8x7NXX6Bxn+YrsvG3hLW9X+CMEGozS3uvWSrfSlgNzMMl049FYj&#10;jrtrwjwT4suPBnii21m3j85EBjmh3Y82Nuoz2PQj3FAH2lXxp8SJo5/iT4ieP7ovXU/UcH9RXtOr&#10;ftB+H49Gkk0m0vZtSdMRxTxBERvVjnkD26+1fP1jZah4m8QRWcIa41DUJ8ZPVmY5Zj7Dkk+lAHpX&#10;jSNo/gF4IVwQfNY8+h3kfoad+zx/yPeof9g5v/Ri10vx206LSPh74b02DJitJ1hUnqQsZGT+Vc1+&#10;zx/yPmof9g5v/Ri0CPpK6/49Jv8Acb+VfCi/8fK/9dR/6FX3Xc/8ek3+438q+FF/4+V/66/+zUAe&#10;rftAqw8a6WxztOlpj/vt67r9naWNvBWoxAjzE1Biw7gFFx/I1S+P/hya88PaVr8EZYWOYrjA5Eb4&#10;2t9Awx/wKvNPhh8RG8A6tcG4gkuNMvAonjjI3qy9HXPU8kY7/hQPofXFFeEeMvj7aXGjSWnhWK8j&#10;vZhj7VcRqohHcqMnLdvQVz3w48V+PfF3jawsDr95JZxOJ7w7VwIlOSCcfxHC/jQBk/HIk/FO/wA9&#10;oIAP++BXrvwB/wCSaD/r+m/pXkXxx/5KpqH/AFwg/wDRYr134A/8k0H/AF+zf0oA7bxkjSeCddRP&#10;vHT5wP8Avg18UwIZXijBALkKCTwM8c1923EEd1bS28y7opUKOvqCMEV8T+KPD9z4W8S32jXIKvbS&#10;kI2Mb0PKOPqMGgDu/wDhnzxh/wA9dK/7/N/8TSj9n7xivSXSh/22b/4muw8LfH/SotCt7fxFa3ov&#10;4UCNLbxh1mwMbuSCCe49a4/xl8b9e1nUh/wj882k6dEMKMKZJT/eY84+g/WgNTt/hz8Ndd8Dya9e&#10;atJaNDcac0SiCQsdw55yB2r58sf+Qha/9d0/9CFfS/wum8Tal4B1TWfEWo3N0L2N/skcwHyxqpG4&#10;cfxE/kB618y20ghuoZSCRHIrkDuAc0xH3JqUbS6TdxocM8DqD6Eqa+G4GEdzCzdFlUn8Gr7K8NeP&#10;fDfi6V7fRdRFxPHEJZIjGysik45yMdTjivlTx54cl8LeM9S0uWMrCJTLbnHDxMcqR/L6g0hn2dG6&#10;yRq6nKsAQfavGf2jZUXwzo0Rxve9Zh9Ahz/MVU8FfHfSbTw5bWHiOG6S8tYhEJoI96zKowD1yGxj&#10;P515r8TPH8nj3XYp4oXt9NtFKWsTn5jn7zt7nA47ACgDrf2dAf8AhMNWOOPsHX/totfSFeOfs++G&#10;ptO8PXuvXMZR9SdVgBHPlJn5voWJ/KvY6AEIyK+fviD4abQPEEksUZFldsZIiBwrfxL+H8jX0FWT&#10;4h0K01/S5bK7TKOMhh1RuzD3rDEUVVhy9T1smzN5fied6xejXl39UfMteqfCzWUMEmmyMBJCSyA9&#10;0P8Agf51wniHw1f+G70w3UZaEn93Oo+Vx/Q+1Z9hfXOm3sV3aSGOaI5Vh/I+oryqM5Yer7y9T9Bz&#10;HC0s2wXLSknfWL6XX9WfY+plbcoNLXB+FfiPpeqxJBeSpZ3nQpI2EY/7Lf0Nd0kiyKGVgVPQg5Br&#10;2oTjNXi7o/MMTha2Fn7OtFxf9bdx1FRT3MFrC0txNHFGvV5GCgfia8w8Z/FGEQyaf4ekLyMNr3gG&#10;Ao/2PU+/5VNSrGmryZtgcuxGOqKFGPq+i9WZvxV8WLf3a6FZSboLdt1wynhpOy/Qfz+lea0pJJJJ&#10;JJ5JPeun8OeErjUpkmuo2S3zkIRgv/gK8dqpial1/wAMfpUXhclwSjN2S++T/wA3+HoYraVcppC6&#10;iykRM4UDHb1+ma7L4X6uLbUZtOkbCyfvI8+o6j8sH8K79vCkF9oU9jIoRZY9qkD7p7H8DivDZY73&#10;Q9XaNt0F5ay4yOoYd/pXRUp/VakZx26nkYTFrPsJWw9Syle68l0+56P/AIJ9QROHjBFPrybQ/i5B&#10;DbLFq1lMJFGDJb4Ib8CRik1z4wCW2eHRLKSORhjz7jHy+4UZ5+prseKo2vzHzEeHcxdT2bp/O6t9&#10;/wDTPSbPWLe+1PULKE7jZFEkbtuYE4/DitGvJvhVNKLPUJZGZnnuQWZjksQOT/49Xq6HKCtac+eC&#10;l3OLMsNHC4qdCDuo2Xzsr/iAjQHOxc/SnV5vH461Ky8N+Lm1Dyn1bR71ra3VY8CTzMCAlfct+Qpj&#10;ePNWufA+hy26Qx+IdQ1FdNljZNwikVyJSV9AFJ9sitLHDc9LoorzWPx5qtp4S8TverFJrelX7WMC&#10;Km0Ss5AhO333Z+gpDPSSoYYYAj3FIEUZwoGeuBXnB8d6teeDvDclmkKa7ql+thMjJkRMjETNtz0G&#10;0n2zXpPbrzQAzyo/+ea/lR5Uf/PNfyrzePx5q0HgvxBJdLBJr+nai+mwRqm0SyMwER2k853Z+imn&#10;/wDCealfeF/Cj2KxJrGr3q2k6OmRH5ZInbbnttP507CPRfKj/wCea/lSiNAchFB+lOopDCiuX8aX&#10;+oafbW0lr4g0rRLZmYTXN8m5s8bQgJAPfOapfDnxdc+KLTU4L2W1uLnTbnyDdWgIiuFIyrgHoTzk&#10;UAdFr+s6d4d0efVtUYpaQbd7hCxGSFHA9yK0kYMisv3SMiuD+M//ACSnWf8Atj/6NSu5t/8Aj2i/&#10;3B/KgB7KrfeUH6igKFGFAA9hXCap4g8Ra34uvPDnhV7O0TToka+1C6QybXflUROhOBkk/p36zRIt&#10;Vg0qKPWrm3ub9Swklt4yiMMnBwe+MZ96AuaFFct40v8AUNPgt5LbxFpWh2zFhLcX0Ydy3G0ICQD3&#10;zVX4c+LbnxTpl+t69tNdafdtbNc2ufKuAACrqD0yD0oA6HXddsPDelPqWpSNHaoyozKhY5YgDge5&#10;q/5cbfNsXnnOK4L40Er8NL1gpYieAgDv+8XiqOsa9468JQW3iDWX0ufSWmjjvLC3jIe2VzgFXP3y&#10;MjPv0GOjC56YURjllUn3FJ5Uf/PNfypysGUMOhGRXm3jjxLrWg3t5LD4q0CzEMfm2umzxbpZwFBI&#10;c5yCTnGOvHvSA9JVVX7qgfQUtZfhvWV8Q+GtO1dY/L+1wLKUznaSOR+BzXM+L/EPiKy8Y6HoOgCy&#10;L6lBOWa6UlYimDv464GeO5oA7gxoxyUUn3FOAwMDpXlljrfxBvNe1LwgLrSl1CxVZ31YxEqYnGUU&#10;RdN2T16YB69T0/gDxJfeIdKvY9WjiTU9MvZLG6aHOx2T+JfTIIoA6yisjxLPfWuiTTaffWFjKhBe&#10;5vwTFGnc8Ec+meK4/wAE+NbzUPF914cvNX07Wo1tPtdvqFkmzOGCsjgcZ5BGO314APR+tNEaKchF&#10;B9hTqKAGmNCclFz64p1cT4l8Sa3L4qt/CfhhLZL97Y3d1eXYLJbxZ2jCj7zE/h+uOg8PW+uWtg8W&#10;v31re3IkOya3h8sFMDG4euc9PagDWppjRjkopPuK5Pxn4l1HTL3SND0KCCTWNXkdYXuCfLhRBud2&#10;A5PHQfX0rOsde8SeH/GWnaB4mubS/t9VR/sd7bxeUyyIMlHXpjHQigDv+lFMmcxwSOOqqSPyrx21&#10;8ZfEC98C/wDCYxvpKWdmHaS1MRL3SK5DMTn5MAcAeh+lAHsbIrHLKCfcUFFIAKjA6DFeXTeLfGOl&#10;jQ/EmonTW0LVriGI2MKkyWyS8o2/+JgOvb0Hcep0AIqqv3VA+gpaK5vxt4ofwtoaXFvbC6v7qdLW&#10;zty2BJK5wMnsByT9KAOkorl/D1l40g1DzvEGr6Zc2rxndBbWxUxvxjax6jrnNaPijX4PC/hm/wBa&#10;uIzJHaR7hGDguxICrntkkDNAGqY0JyUUn3FOry/UNd8f+HtATxZqcmlz2ShJbvS4oWVoYmI+7JnJ&#10;YZ5zx1r0u2uI7u1huYW3RTIsiH1BGRQBLRRRQBna1/x5L/10H8jXn+tf8hZP91P516BrQJslODgO&#10;Cfbg1wGsAtrEaqCzFUwAMk818dnS/wBsfoj3so/zNPW/+QdJ/vj+dR6B/wAeR/66n+lSa3/yDpP9&#10;8fzqPQP+PI/9dT/SvH6HSv8AdX6mfpX/ACG2/wC2lS+IP9dD/uH+dRaV/wAhtv8AtpUniH/XQ/7h&#10;/nVPc6/+YmPp/mbNt/x6Qf8AXNf5Vl+IOlt9W/pWrbgi1gBBB8tev0rK8QdLb6t/SoW5yYb+OvmY&#10;lFPhhluJVhhjaSRuioMk11uk+C87ZtTf3ECH/wBCP+FdmGwdbEytTXz6HfiMXSw6vUfy6nP6LY3V&#10;9qMDW8LOkcqs79FUA5616mKjggit4lihjWONRgKowBUlfX5fgVhINXu3ufLY7GPFTTtZLY53x5o9&#10;34g8D6tpNgEN1dQbIw7bRnIPJ/CvnP8A4UB44/55af8A+BX/ANavq6iu84iOBSkEaN1VQD+VSUUU&#10;AFeC/FP4TeKPF3jm41bS47Q2rwxopln2nKrg8Yr3qigDyT4MfD3XvA1zrD6ytuq3SRCLyZd/Kls5&#10;446ivWyARg9KKKAPnTx58A9SGqzX/hIQzWczFzZO4R4SeSFJ4K+nII6c9a5fSfgR431C6VLqyg06&#10;En5pZ51bA9ghJNfWdFAHzX4l/Z81mLUII/Djw3FotuglluZwjNLzuO3HA6YFelfBvwZrXgnQ9Rsd&#10;ZSBWmuRNGYZd4I2gHPp0FelUUAfL2r/Arxtf61f3kcVhsnuJJVzcjOGYkdvetzxR+z/eS6Zp91oD&#10;wJfpaRJe2bvhXlCgM6N05Ocg4HfPavoWigD5Etfgf49ubnyn0iO3UHBlmuY9o9+CT+le6/DT4T2H&#10;gRWvbiZb3WZF2tOFwkSnqqA8/VjyfbmvRqKACvKv2gJNLHw6MV7IovWuUaxUfeZwfm/DYWyfceor&#10;qfiPr+q+F/BF9rGkQwS3NsUJEylgELBScAjJGQfzr5C8Q+JNX8U6k2oazfSXVwRhS3CoPRVHCj2F&#10;AFbR9Kutc1mz0uyTfc3UqxRj3Jxk+w6n6V9x6HpNvoOhWOk2g/cWkKwqccnAxk+5PP41478CvhtP&#10;pS/8JXrNuY7qaPbYwuMNGhHMhHYsOB7Z9a9xoAZNDFcQSQzRpJFIpR0cZVlIwQQeoNeA+Mv2eJJL&#10;qW78J3cSxOd32G6YjZ7I/OR7H86+gaKAPkJvgj4/WXy/7EU/7Quosf8AoVes/Bn4b+JPBWrX99rH&#10;2WKC5txEIY5d77gwIJxxjGe/evZKKACiiigAooooAQgEEEZB7UBQAABgDsKWigAooooAKKKKACii&#10;igAooooAKKKKACiiigAooooAKKKKACiiigAooooAKKKKACiiigAooooAKKKKACiiigCpqv8AyB73&#10;/r3k/wDQTUll/wAeFv8A9cl/lUeq/wDIHvf+veT/ANBNSWX/AB4W/wD1yX+VAE9FFFABRRRQAUUU&#10;UAc1qdrLpt7A9rLepZTsUe3tXTiRuQQHHA68KRz2NYSQyMgkK6gLEQL5ca3SGVd7lRuYjgZAIAJ2&#10;EH2FdhrKy+XaSxwSTCG5WR1iALYwRwCR6iudjS8WwMJ0u/3+TFH/AKteqysx/i9CKBEc02syxtJK&#10;S08CyzQfvxsQRkpmRQvzsCcnBAIxjBFLNZaiiWkQiuVikU237y7RsoynKoQvyn5VO49hgdass10U&#10;mA0u/wAvb3MY/dr1d9y/xelXbi8mlWwC6XqH7iZXf90vQKR/e9SKAMb7Tfy/ZxM17Ja7EniWKdGl&#10;DF9oL7lAf5ipC9sc54w2CW5sQ01wL4SRROIDbmJtihypDIflDZwSwPPt0qzALyL7LnS7/wDdQxI3&#10;7teqyhz/ABegpZkvJllRdLvgZIpY1LIoGXm3jPzdMdfSmB0Oj2D2VmrXBZ72RR58rvvZj6Z9vQYF&#10;aNFFIYViXWg6TNPMbt2ee4YspeYhkJAGE546D+XtW3XG69oN3f6re3SWqvGIk2ucGQ8f8ss/dYe/&#10;XI+tAHQXlhZSabDYXVy4RNhV2m2udpHJPf3+tOt7Ky0uae4jl8pLjBKNIBGCB1UduP5Vzeu6Xc3G&#10;r2VwdMnvLVLZVeILGxJBOVO5gAcHGRmmeItIurl7E22lzmCO2CrABFIkTZ6FWIxxjkE56UCL+qeF&#10;dNuLkXJvGt2km81wzAgg/eC5+6T61tXmn2d9pqWsjEQDb5bI/II+6Qe5rn7rw5I3h2wU2Ucuo2+y&#10;MtuyQhb5hknngnP44p2taXfypBpmj2Sw2lptlRi4Rd+SRt6kkHntyRzQBs6ZotnpE0jwyStLKAuZ&#10;pNzYHOBnnvU1vZWtjPeXaOVNy4eUs/yggY49KxrxtRkm0rVf7KmkmhV1ktwyhwx465wB1Oc+3eqb&#10;aPf3Hh2SE2hEtxqLXBidh8qsxPzc8gZ5HfHHWgDpYLO1OozanC5eWaNYmIfK4UnoPXmq2paDZaxc&#10;R3M0kweNSitFJtxz/OsrS7O+0Wz1JIbF2uDIixLEFETZH3l54Ayc56Y70/w/Z6rYW91p17a/u5Fe&#10;WN45QUDHqueCCSc9MZzQBrmxtLzSjp32mSWNAFLiXdIMHglvXiq+naPpujXrvFcytcSII8T3BY4z&#10;xgE+tYWiaPexalYyiwktJrcbbu8ZlAuxjGNoPqO4qDUtFu5bzU1/saSa6uJ2a1vwyEQqQAvBOeDk&#10;+2fagDsJrazTVItQmkCXCxNCm58AqSCeO5yBUV/othqF0tzehpAqeWI2ciPk9ceuawtc0K91G+JW&#10;1jkVbdRvmw/IzkJk/K+e54pdSs9Vv9MstPtLSUJHBG7vcSKmGHQHqdwxn0BINAHSWFhFp0DQwvKy&#10;NIzjzH3bcnOB7Vaqnpc11NYIb2B4bhSUcNj5iDjcME8HrVygYUUUUAFFFFAFG/8A+PzTf+vg/wDo&#10;t6vVRv8A/j803/r4P/ot6vUAFeO23jDSvCHxR8Yyar9pAuXtxF5MBfO2PnOOnUV7FRiunDV4UlJT&#10;jdSVt7dU+z7ESi3azPPf+F0eEvXUf/ANqP8Ahc/hL11H/wAA2r0Kir9rhP8An2//AAL/AO1Faff8&#10;Dz3/AIXP4S9dR/8AANqP+Fz+EvXUf/ANq9CxRR7XCf8APt/+Bf8A2oWn3/A89/4XP4S9dR/8A2o/&#10;4XP4S9dR/wDANq9Coo9rhP8An2//AAL/AO1C0+/4Hnv/AAufwl66j/4BtR/wufwl66j/AOAb16Fi&#10;ij2uE/59v/wL/wC1C0+/4Hnv/C5/CXrqP/gG1H/C5/CXrqP/AIBtXoWKKPa4T/n2/wDwL/7ULT7/&#10;AIHnv/C5/CXrqP8A4BtR/wALn8Jeuo/+AbV6FRR7XCf8+3/4F/8AajtPv+B57/wufwl66j/4BtR/&#10;wufwl66j/wCAbV6FRij2uE/59v8A8C/+1C0+/wCB543xl8IOpVv7QZWGCDZMQRWLL43+Fs8gkk0F&#10;WcHOTpA6/lXrtGKuOIw8fhhJf9v/AP2onCT3f4HmVl8VPAemoyWFncWqt1EGnFAfrgVDdfEn4eXu&#10;pwaldafPNfQY8q4fTyXTByMHtgkmvU6MUfWMNe/JK/8Aj/8AtQ5Zd/wPMJPif8Ppr9b+XT5ZLxSC&#10;tw+mZkBHTDYzxV3/AIXR4S9dR/8AANq9CxRUuthXvTl/4F/9qHLPv+B5hN8UPh/cXyX0+nyy3aEF&#10;J30zMi46YYjIxUcvxI+Hc+rx6tLp876hHjZctp5Mi4BAw3Xua9TxRiq+sYf+SX/gf/2ocsu/4Hm1&#10;18W/BF9AYLuC7uIScmObTy6n8CKyl8a/CtZTINATeep/sgf4V69iiiOJw8VaMJL/ALf/APtROEnu&#10;/wADzmD4weDLWFYbeO9iiThUjsWVR9AKpWPxJ+Hem3097Y6fPb3VxnzpotPKtJk5OSOvPNep0Uvb&#10;4bX3Ja/3v/tR8su/4Hnv/C5/CXrqP/gG1H/C5/CXrqP/AIBtXoVFT7XCf8+3/wCBf/ajtPv+B57/&#10;AMLn8Jeuo/8AgG1H/C5/CXrqP/gG1ehYoxR7XCf8+3/4F/8Aahaff8Dz3/hc/hL11H/wDaj/AIXP&#10;4S9dR/8AANq9CoxR7XCf8+3/AOBf/aitPv8Agee/8Ln8Jeuo/wDgG1H/AAufwl66j/4BtXoVGKPa&#10;4T/n2/8AwL/7Udp9/wADz3/hc/hL11H/AMA2o/4XP4S9dR/8A2r0LFFHtcJ/z7f/AIF/9qK0+/4H&#10;nv8Awufwl66j/wCAbUf8Ln8Jeuo/+AbV6FRR7XCf8+3/AOBf/ajtPv8Agee/8Ln8Jeuo/wDgG1H/&#10;AAufwl66j/4BtXoVGKPa4T/n2/8AwL/7UVp9/wADxTxl480XxddeGrTS/tZmh1iCVxLbsg25x1Pu&#10;RXtdGKKnEV4VIRhTjZRv1vv8kOMWm22RXJuFgY2qxtN/CJGIU/iKoeZrn/Pvp/8A3+f/AOJrO1Xx&#10;BrFpqMsFloE91AmAJuQGOOccdO1U/wDhKPEX/QrT/wDfR/wohhqjjdJfev8AM46mMoqTTclbsn/k&#10;bvma7/z76f8A9/n/APiaPM1z/n30/wD7/P8A/E1hf8JR4i/6Faf/AL6P+FH/AAlHiL/oVp/++j/h&#10;V/VqnZfev8zP65R/ml9z/wAjd8zXP+ffT/8Av8//AMTR5mu/8+2n/wDf5/8A4msL/hKPEX/QrT/9&#10;9H/Cj/hKPEX/AEK0/wD30f8ACj6tU7L71/mH1yj/ADS+5/5G75mu/wDPtp//AH+f/wCJrHvdC1q9&#10;vHuTdeSXxmOK7kVRgdsDiov+Eo8Rf9CtP/30f8KP+Eo8Rf8AQrT/APfR/wAKqNCtF3il96/zIqYj&#10;D1Fabk/k/wDI17S31Swtlt7Wx06KFeiiZ/xP3eTU3ma7/wA+2n/9/n/+JrC/4SjxF/0K0/8A30f8&#10;KP8AhKPEX/QrT/8AfR/wqXh6jd2l96/zKWLoJWUpW/wv/I3fM13/AJ99P/7/AD//ABNHma7/AM++&#10;n/8Af5//AImsL/hKPEX/AEK0/wD30f8ACj/hKPEX/QrT/wDfR/wo+rVO0fvX+Y/rlH+aX3P/ACN3&#10;zNd/59tP/wC/z/8AxNHma7/z76f/AN/n/wDiawv+Eo8Rf9CtP/30f8KP+Eo8Rf8AQrT/APfR/wAK&#10;Pq1TtH71/mH1yj/NL7n/AJG75mu/8++n/wDf5/8A4mjzNd/599P/AO/z/wDxNYX/AAlHiL/oVp/+&#10;+j/hR/wlHiL/AKFaf/vo/wCFH1ap2j96/wAw+uUf5pfc/wDI3fM1z/n30/8A7/P/APE0eZrn/Pvp&#10;/wD3+f8A+JrC/wCEo8Rf9CtP/wB9H/Cj/hKPEX/QrT/99H/Cj6tU7R+9f5h9co/zS+5/5G75mu/8&#10;++n/APf5/wD4mjzNd/59tP8A+/z/APxNYX/CUeI/+hWn/wC+j/hR/wAJR4j/AOhWn/76P+FH1ap2&#10;j96/zD65R/ml9z/yN3zNd/599P8A+/z/APxNHma7/wA+2n/9/n/+JrC/4SjxF/0K0/8A30f8KP8A&#10;hKPEf/QrT/8AfR/wo+rVO0fvX+YfXKP80vuf+Ru+Zrv/AD76f/3+f/4mjzNd/wCffT/+/wA//wAT&#10;WF/wlHiL/oVp/wDvo/4Uf8JR4i/6Faf/AL6P+FH1ap2j96/zD65R/ml9z/yN3zNd/wCffT/+/wA/&#10;/wATR5mu/wDPvp//AH+f/wCJrC/4SjxF/wBCtP8A99H/AAo/4SjxF/0Ktx/30f8ACj6tU7R+9f5h&#10;9co/zS+5/wCRu+Zrv/Pvp/8A3+f/AOJo8zXf+ffT/wDv8/8A8TWF/wAJT4i/6FW4/M/4Uf8ACU+I&#10;v+hVuP8Avo/4UfVqnZfev8w+uUf5pfc/8jd8zXf+fbT/APv8/wD8TR5mu/8APtp//f5//iawv+Ep&#10;8Rf9Crcf99H/AAo/4SnxF/0Ktx/30f8ACj6tU7L71/mH1yj/ADS+5/5G75mu/wDPtp//AH+f/wCJ&#10;o8zXf+ffT/8Av8//AMTWF/wlPiL/AKFW4/M/4Uf8JT4i/wChVuPzP+FH1ap2X3r/ADD65R/ml9z/&#10;AMjd8zXf+ffT/wDv8/8A8TR5mu/8+2n/APf5/wD4msL/AISnxF/0Ktx/30f8KP8AhKPEX/Qq3H5n&#10;/Cj6tU7L71/mH1yj/NL7n/kbvma7/wA+2n/9/n/+Jo8zXf8An20//v8AP/8AE1hf8JR4i/6FW4/7&#10;6P8AhR/wlHiL/oVbj/vo/wCFH1ap2X3r/MPrlH+aX3P/ACN3zNc/599P/wC/z/8AxNHma5/z76f/&#10;AN/n/wDiawv+Eo8Rf9Crcf8AfR/wo/4SjxF/0Ktx/wB9H/Cj6rU7L71/mH1yj/NL7n/kb3ma5/z7&#10;6f8A9/n/APiavwGYwKbhUWXHzBCSv4E1y0HiTxDPcRRHw1LGHcKXdiFUE9Tx0rrawrU5QspJfJ3/&#10;AFOrD1YVbuLb9Vb9EFFFFYnSFFFFABRRRQAUhFLRQBQutGsLwlprZSx/iXg/pWe3hPTieDOo9nrf&#10;oriqZdhajvKmr+hrCvVgrRk0c+fCOnkY3z/99D/Cq2r+CrLUtH+xCWRZIiWt5n+YxE9R/unuK6mi&#10;lDLcLTbcYJXM68pYim6dV3TPnjWNJvtFuza6jAYpM4Rxykg9VP8ATrWa3cGvo++06z1O2a3vbeOe&#10;FuqSLkf/AFq4fUvhRp07l9Pvp7TP/LNv3ij6Z5/WvPrZVOLvSd0fLYjJqsHejqvxPIm9KgbrXpkn&#10;wj1HPyatakerREf1qL/hUGqH/mK2f/fpqxWBxC+yYRwGJX2DzOT7prMua9cb4OaowP8AxNrP/v21&#10;VJfgjqsn/MZsh/2xat6eErLeJ00sHXi9YnUfBP8A5J+P+v2f+dei1g+DvDEHhDw7BpMEzTlWaSSV&#10;hje7HJOOw9q3q9uCtFI+jpJqCTMnxF4a0rxVpMmm6vaLcW7HcOzI3ZlPUGvFtY/ZyuBMzaJr0ZiJ&#10;+WO9jIKj/eXOfyFe/wBFUWfN9v8As6eImlAuNa0uOPu0Ykc/kQP516V4I+Dmg+ELpNQmkfU9TjOY&#10;55lCrEfVE7H3OT6Yr0aigAxXn3jz4SaL42nN8JH0/VNu03MKhhIB03r/ABY9cg16DRQB83P+zp4j&#10;E5WPWdLaHPDsJA2Ppg/zrv8AwP8ABPSfCt/Fqmo3TapqERDQ7o9kUTf3guTkjsT09M16lRQBznjv&#10;w/c+KfBWpaLZyxRXF0iqjzE7Rh1bnAJ7V5T4P+B3iHw74v0vV7rUtMkgtJxI6RGTcRg9MqB3r3mi&#10;gArwPxZ8DPEOv+LdV1e21PS44Ly4aVEkMm4A9jhcZr3yigDA8E6FceGvBmmaNdyxSz2kWx3iztJ3&#10;E8Zwe9cv4/8AhDpHjS4OowzNp2qkAPOibklA6b14ye2Qc/XivR6KAPm3/hnTxJ5uP7Z0ry8/e/eZ&#10;x9Nv9a9F8C/BfR/CV5HqV7OdT1KM5id0Cxwn1Vefm9yfwFem0UAFeSeMfgTpOvXsuoaNdf2VdSkt&#10;JF5e+F2PcDgr+HHtXrdFAHzfD+zp4iacCfWtLSHPLIJGbH0IH869X8B/C7RvAu64hZ73U5F2veTK&#10;AQPRF/hH5n3ruaKAOA+KvgXUfHmi2Nlp1zawSW9wZWNwWAI2kcbQeeawvhb8KdZ8DeJLnUtRvrCe&#10;KW1MKrbly2dwOTuUccV65RQAyZDJBIgOCykAn6V83j9nfxQJQ39raRgPu+9J65/u19J0UAQSWsNx&#10;ZNaXMSTQvH5ckbrlXBGCCD1FeI+JP2d457uSfw3qq20TnItbtSyp7Bxzj2IP1r3WigD51sP2c9Ze&#10;cf2jr1jDD3NvG8jfk20V7R4P8F6P4K0o2WkwsC5DTXEhzJM3qx9uwHAroqKAPFPiL8Hde8YeNLrW&#10;bG/06G3ljjVUnZwwKqAeikdq7n4ZeEr7wV4RGk6hPbzT/aJJd0BJXDYx1AOeK7KigArkPHXw60bx&#10;5aIL4Pb3sIIgvIQN6D+6R/EuecH8CM119FAHzhc/s5+IFnYWut6ZJDnhpVkRvxABH610nhf9nyws&#10;LuO68Rah/aOwgi1hQpET/tE8sPbiva6KAI1giSAQJGiwquwRquFC4xgD0xXz9rX7O2pNqk76Jq1k&#10;LF2LRx3QdXQE/dyoIOPXivoWigDyX4U/C/WfAuu399qd3ZTR3FsIUW3ZiQdwOTkDjiuz8Z+A9F8c&#10;WCW+pxMs0WfIuoTiSIn0Pcexrp6KAPnO+/Zz1tJyNP12wmhzw1xG8bfkoYfrW94Z/Z6tLS7jufEe&#10;pfblQg/ZLdCkbH/aY8kewAr26igBkUMcESRQxrHFGoREQYCqOAAOwp9FFABRRRQBQ1HS7bUbd4bi&#10;FJY2GGV1yDXm+s/Cq1d2k0+Z7Yn+A/Ov+I/OvV6QqD1FROnCatNXOvC47E4R3oTcfy+7Y+e7v4ea&#10;3bk7FhmA/utgn8DUcGg+LrEEWy3cIHaG52/yavoN7WJ+qioW06A/wCuf6lS6XXzPZXFWO5eWcYy9&#10;U/8AM+f5vDXii+YNdRTyk95rgN/M1atfh7qkzDz5YYh/s5c17oNMg/uipUsYU6KKawVK93d/MU+K&#10;sfKPLBRj6L/NtHmuifD61tHWRozNKP45ecfQdBXe2GjxWwB281qLGq9BTq6YxjFWirI8GviK2In7&#10;StJyfmIFAXAHFcT408CWviL/AEqJvIvlXAlAyHHYMO/1rt6CARg0pRjNcsldFYbE1cNUVWjK0kfO&#10;d34F1+0lKfZFlA/ijkGD+eKksPAuq3Mq/aVW3jzzzub8AK+gJLOKTqopiafChyEFcywNFO+p7s+K&#10;8wlDlXKn3S1/Ftfgc34W0BNLtY4YkKonr1J7k11wGABSKioMAU6uvRaI+clKU5Oc3dvdnnes+Br+&#10;++J9nq0JjGiymG5v0LYZp4N/lcdx8y/980mneBL61+KlzrMhj/sNHlvbVA+WF1MipISPT5WP416L&#10;RTuKwV53qfgW/u/inb6xGYxocrQ3d4m/DNcwK6xYHp8yn8K9EopAedaP4DvrL4oXmrzGP+xInmu7&#10;FA3zLcThBKSOw+Vvzr0WiigDzu98CX1x8VYtZQx/2HI0V7cIW+Y3USMkeB6YYN9R9KNC8CX2nfEu&#10;+1ado20aJprjTk3ZZJp9nmnHYfKR+P1r0SincLDJjIIJDCFMoU7AxwC2OM+1ZfhiXXJ9Bgk8R29v&#10;b6mS3mx27ZQDcdvc9sd616KQHn3jHQNZl8aaX4gsdItdctre1e3NhcTCPynY581dwIzjg98CrXgH&#10;w/rWj6n4jvNYt7WFtSukuIktZNyKNuCvQdOBnvXb0U7gcp8SNCvvEvgPUdJ01Ee7n8vYrvtBxIrH&#10;n6A11EKlIY0PVVAP5U+ikB57qGjeJvDfjXUPEHhuxt9Vs9VSP7ZYyziF1kQYDIxGMEV2ejXGpXWm&#10;RTatYx2V4xO+3jm80IMnHzYGeMVfooA898W+H9abx3YeI7LR7XXbWKya1+xXE6x+S5bPmLuBHI4P&#10;fFXfAGg61o114huNZhtIn1G9FzGtq+5VBUAr0HTp74zXa0UAcn8R/D9/4o8GXGlaaYxdSyxFWkbA&#10;UBwSfwAzXO6xpfjjxnbW/h7WNLsdO00TRve30FyJDOqEHEaYyuSAeelenUUAIqhVCgYAGBXk58K+&#10;KbHUfFFtbaJpt82szyyRaxc3ADQxuuAhXBY7ewHFes0UAYHgjSrvQ/BWk6ZfIqXVtAI5FVtwBye/&#10;eqOseH7+8+JPhvW4UjNjYQXKTsXwwLrhcDvzXW0UAcnpegX9p8S9f1yVIxY3trbxQsHyxZBhsjtT&#10;fA3h/UNCuPEr3yIq3+rzXcGx92Y2xgn0PHSuuooA4v4keHtS1/S9NOm28F41jfx3ctjO+1LpFzlC&#10;Tx378Vn6BoPiGX4jJ4l1HSbHTLP+zHtEtreYO0Z8wMN2AASfm6e1eiUUAV9Qa7TTrprBI5LwRMYE&#10;kOFZ8HaCfTOKqeHpNXm0Czk16GCHVGT/AEiOA5RWyen4Y/HNadFAHB+JdB1+x8ZweLvDUFvezm1+&#10;x3ljPII/MjzuUo/Yg+tdPoF7rF9YyS61pMemXHmEJAlyJ/kwMEsAOc5GPatWigDjvGvh3VL3UtF8&#10;Q6D5L6rpEjlYJ22pPE67XTd2OOh9zWfY6N4k8S+M9M1/xHYW+lWukJJ9ls45xM8krjBZmAwBjoK9&#10;BooAZMpeCRF6spA/KvPNL8H6vafBa68MSxxDU5LeeNUEgK5dmK/N9CK9GooA4DxB4T1XUPh94b0e&#10;3jiN5YS2TTq0mFAiUB8HvXf0UUAYmjT+IpNZ1lNXtbSLT0lUac8L5eROcl+eD09Opqj498L3HijQ&#10;4UsJ0g1OxuUvLOSQZXzE6BvY5IrqaKAOX8O6r4uvbwQ674bttPgSI77iO+Eu9+PuoBkA89TV7xb4&#10;fj8VeFdQ0SSUxC6j2rIBnawIZTjuMgVtUUAeWahpnxA8TeHF8KalpthZwPsivNVS6D+bEpGSkYGQ&#10;xx34+lenWttHZ2kNrCNsUMaxoPRQMD+VS0UAFFFFAAQCMHkVVj060huXuYoEWdxgvjnHoPSrVFRK&#10;nGTTa1RSlJXSe5wuvW80Ni0bxsHLqAAM7ue3rS6VZXFjaql1EY3dt4U9QPf06V3BUMRkA45GR0rM&#10;1KxlnmWaLDYABXvXzGLyR0qUpUm5PovL9T06ePcoKk1ZdzgtK/5Dbf8AbSpPEX+th/3D/OtbR/DF&#10;8byS7nxAuX2I3LNk9T6Ck1Pw9qN/fRRRxBFVTulY/KOf1rzHgcTo+R6/18vmer9ao/WU+ZWSOntL&#10;SG60ezEiZIgTDDqPlFZF/wCFpL65hBuQtumSzAfMfYdvxrorSH7NZwQFtxjjVM464GM1NX108uw9&#10;ZRlUjqv61PnoYqpSm5U33KWn6VZ6ZD5drCEz95jyzfU1doorthCMIqMVZGEpym+aTuwoooqiQooo&#10;oAKKKKACiiigAooooAKKKKACiiigAooooAKKKKAM/XdJh17Qb/SbhisV5A8LMBkruGMj3HX8K4jw&#10;p8FPCnhi4jvHil1O9jO5ZbvBVD6qg4/PJr0eigAooooAKKKKACiiigAooooAKKKKACiiigAooooA&#10;KKKKACiiigAooooAKKKKACiiigAooooAKKKKACiiigAooooAKKKKACiiigAooooAKKKKACiiigCp&#10;qv8AyB73/r3k/wDQTUll/wAeFv8A9cl/lUeq/wDIHvf+veT/ANBNSWX/AB4W/wD1yX+VAE9FFFAB&#10;RRRQAUUUUAFFFFABRRRQAUUUUAFFFFABRRRQAUUUUAFFFFABRRRQAUUUUAFFFFABRRRQAUUUUAFF&#10;FFABRRRQBRv/APj803/r4P8A6Ler1Ub/AP4/NN/6+D/6Ler1ABRRRQAUUUUAFFFFABRRRQAUUUUA&#10;FFFFABRRRQAUUUUAFFFFABRRRQAUUUUAFFFFABRRRQAUUUUAFFFFABRRRQAUUUUAFFFFABRRRQAU&#10;UUUAFFFFABRRRQAUUUUAFFFFABRRRQAUUUUAFFFFABRRRQAUUUUAFFFFABRRRQAUUUUAFFFFABRR&#10;RQAUUUUAFFFFABRRRQAUUUUAFFFFABRRRQAUUUUAFFFFABRRRQAUUUUAFFFFABRRRQAUUUUAFFFF&#10;ABRRRQAf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U1X/kD3v8A17yf+gmpLL/jwt/+uS/yqPVf+QPe&#10;/wDXvJ/6Caksv+PC3/65L/KgCeiiigAooooAKKKKACiiigAooooAKKKKACiiigAooooAKKKKACii&#10;igAooooAKKKKACiiigAooooAKKKKACiiigAooooAo3//AB+ab/18H/0W9Xqo3/8Ax+ab/wBfB/8A&#10;Rb1e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CK6gFzaT&#10;W5YqJUZCw6jIxms+Kw1SKJIxqyEIoUf6KO341q0UAZv2PVf+gtH/AOAo/wDiqPseq/8AQWj/APAU&#10;f/FVpUUAZv2PVf8AoLR/+Ao/+Ko+x6r/ANBaP/wFH/xVaVFAGb9j1X/oLR/+Ao/+Ko+x6r/0Fo//&#10;AAFH/wAVWlRQBm/Y9V/6C0f/AICj/wCKo+x6r/0Fo/8AwFH/AMVWlRQBm/Y9V/6C0f8A4Cj/AOKo&#10;+x6r/wBBaP8A8BR/8VWlRQBm/Y9V/wCgtH/4Cj/4qj7Hqv8A0Fo//AUf/FVpUUAZv2PVf+gtH/4C&#10;j/4qj7Hqv/QWj/8AAUf/ABVaVFAGb9j1X/oLR/8AgKP/AIqj7Hqv/QWj/wDAUf8AxVaVFAGb9j1X&#10;/oLR/wDgKP8A4qj7Hqv/AEFo/wDwFH/xVaVFAGb9j1X/AKC0f/gKP/iqPseq/wDQWj/8BR/8VWlR&#10;QBm/Y9V/6C0f/gKP/iqPseq/9BaP/wABR/8AFVpUUAZv2PVf+gtH/wCAo/8AiqPseq/9BaP/AMBR&#10;/wDFVpUUAZv2PVf+gtH/AOAo/wDiqPseq/8AQWj/APAUf/FVpUUAZv2PVf8AoLR/+Ao/+Ko+x6r/&#10;ANBaP/wFH/xVaVFAGb9j1X/oLR/+Ao/+Ko+x6r/0Fo//AAFH/wAVWlRQBm/Y9V/6C0f/AICj/wCK&#10;o+x6r/0Fo/8AwFH/AMVWlRQBm/Y9V/6C0f8A4Cj/AOKo+x6r/wBBaP8A8BR/8VWlRQBmpp9613bz&#10;XOoCVIWLhFgC5JUr1yfU1p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THmij+/Ii/VgKASb2H&#10;0VTl1bToRmS+tl+so/xqlL4t0CEkPqttn2bP8qh1ILdo2jh60/hg38mbNFczN4/8Oxf8vjP/ALkZ&#10;NUpfiZoaf6tLmT/gGP5ms3iqK3kjojlmMltSf3HZ0V5/J8VbMZ8rTZ2/3nAqjL8VZ8/udLjH+/If&#10;6Cs3jsOvtHTHIsfL/l3+K/zPTqK8km+KGrv/AKu3tY/+Ak/1qlL8RPEMgwLiJP8AciFZvMqK7nRH&#10;hvGvey+Z7RRXhUvjLxDLnOqTgHsuBVKbXNVn/wBZqN03/bU1k80h0izojwvXfxTS+/8A4B9APIif&#10;fdV+pxVeTU7CIZkvbdfrKP8AGvnx7q4k+/PK3+85NRdazeavpH8TojwsvtVfw/4J71L4q0KE4fVb&#10;YH2fP8qpzePfDsOf9O3/AO4hNeI0Vm8zq9Ejpjwxhl8U5P7v8j2GX4l6Eg+QXMh9o8fzNVD8U9NB&#10;OLC6I9crXlNFZvMa77HRHh3ArdN/M+kqKKK+gPz8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ie5gj+/PGv+84FFxpN7EtFUJtc0qD/Wajar/21FUpPGXh6LOdUgJHZcn+&#10;VQ6sFvJG0cLXn8MG/kzcorlZfiH4diOBcyv/ALkRNUpvifo6f6u3upP+Agf1rJ4qit5I6I5XjZbU&#10;n9x29Fedy/FW3x+60yUn/bkA/lVKT4q3hz5WmwL/ALzk1m8fQX2jpjkOPl9i3zX+Z6jRXkMvxN1t&#10;/wDVx2sf/ACf5mqU3xA8RS/8vip/uRgVm8yora50R4bxj3aXz/4B7XRXg8vi3X5QQ+q3GD2DY/lV&#10;GXVtRmOZL+5b6yms3mkOkWdEeF6z+Kol8m/8j6Ce4hj+/LGv+8wFVZdZ0yAZk1C2X6yivn55pZPv&#10;yO3+8xNMrN5q+kfxOmPC0ftVfw/4J7vJ4v8AD8Wd2q2+R2U5/lVKX4g+HYv+Xp3/ANyImvFaKzeZ&#10;1eiR0R4Zwq+KUn93+R67N8TtFT/VxXUn/AAP61Sl+KtqB+60yYn/AGpAK8vorJ5hXfX8Dojw9gY7&#10;xb+bPQ5firdE/utMhA/2pCaozfE7WX/1cNrH/wABJ/rXFUVm8ZXf2jojk2BjtTX4s6mX4heIpR/x&#10;9Rp/uRAVRk8YeIJc7tVuAD2UgfyrEorN16r3k/vOmOAwsPhpx+5F6XWdTn/1moXLfWU1Ve4mk+/N&#10;I3+8xNR0Vm5N7s6I04R+FJBRRRSKCiiigAooooAKKKKACiiigAooooAKKKKACiiigD6Sooor64/I&#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QkKM&#10;kgD3qF720j+/dQr/AL0gFJtLcai3sieisybxFo0H+s1O1X/toDVKXxt4diH/ACEo2/3AT/Sodamt&#10;5L7zeOExE/hg38mdBRXJSfEfw+mdss7n/ZiP9aoy/FLS0/1dncyfkKzeLoL7SOiOU42W1J/l+Z3d&#10;FecTfFZOfJ0tv+By/wCAqlL8U9QYfu9Ptk9yxNZvH0F1OmOQY+X2LfNHqlFeOy/ErXnPyG2jHtFn&#10;+dUpvHfiKb/mIFP9xAP6Vk8zorZM6I8NYx7uK+b/AMj2+gkAZPSvA5fFGuT/AOs1S5P/AAPH8qpS&#10;ajfS/wCsvLhvrIT/AFrN5pHpE6I8L1ftVF93/DH0G93bR/fuIl/3nAqpNr+kQZ8zUrVcf9NQa8AZ&#10;3c5Zix9zmm1m80l0idMeFofaqP7v+Ce6S+NPD0Q51OFvZQT/AEqjL8RfD0ZIE8z/AO7Ea8ZorN5n&#10;VeyR0R4Zwi+KUn93+R6zN8UdJT/VWt1J+AH9apy/FWL/AJY6W/8AwOQf0FeZUVm8wrvr+B0R4fwE&#10;d4t/NnfyfFS+OfL063X3ZyapS/EvXXP7sW0Y9o8/zNcbRWbxld/aOmOUYGO1Nfn+Z0s3j3xFN/y/&#10;bP8AcjAqlL4r16YYfVbkj2fH8qx6Kzdeq95P7zojgsND4acfuRbk1TUJjmS9uG+sp/xqs8skn33Z&#10;vqc02is229zeMIx2QUUUUigooooAKKKKACiiigAooooAKKKKACiiigAooooAKKKKACiiigAooooA&#10;KKKKACiiigAooooAKKKKACiiigAooooAKKKKACiiigD6Sooor64/Iw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mtIiDLMq/U&#10;4qvJqVjEP3l5br9ZQP60m0tylCUtkWqKyJfFGhQ/6zVLYfR8/wAqpzeO/DsOf9PD/wC4hP8ASs3W&#10;preS+83jgsTP4abfyZ0dFcfL8StBQfJ9pkPtFj+ZqjL8VNPUny9PuH+rAVm8XQX2kdMcox0tqb/L&#10;8zvqK80m+Kz/APLHS1/4HL/gKpS/FHVH/wBXZ2sf5ms3mFBdfwOiPD+PlvG3zR6xRXjUnxH8QyZ2&#10;ywIP9mIf1qlL428RSnnU5F/3AB/Ss3mdJbJnRHhnFveUV83/AJHuVIzKoyzAD3NeAzeIdYn/ANZq&#10;d03/AG0Iqm97dSffuZm/3pCazeaR6ROiPC1T7VRfcfQb39nF/rLuBf8AekAqlN4m0SD/AFmqWo/7&#10;aA14GSSckkn3pKzeaS6ROmPC1P7VR/d/w57hL458Oxf8xFX/ANxSf6VSk+JOgJna1w59osfzrxyi&#10;s3mdZ7JHRHhrCLdyfzX+R6tL8U9NU/u7G5f6kCqU3xW/546X/wB9y/4CvNqKyePrvqdEcgwEfsX+&#10;bO8l+KWpMP3djbJ9STVKT4keIHzte3Qe0X+NchRWbxdd/aZ0xynBR2pL8/zOhl8ceIpf+Yi6f7ig&#10;f0qnN4l1qf8A1mqXR/7aEVlUVm61R7yf3nRHB4eHw00vkiw9/eS/6y7nb/ekJqBmZjliSfc0lFQ2&#10;3ubqKWyCiiikMKKKKACiiigAooooAKKKKACiiigAooooAKKKKACiiigAooooAKKKKACiiigAoooo&#10;AKKKKACiiigAooooAKKKKACiiigAooooAKKKKACiiigAooooAKKKKACiiigAooooAKKKKACiiigA&#10;ooooAKKKKACiiigD6Sooor64/Iw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pjzxR/flRf8AeYCqsur6&#10;bCMyX9sv1lH+NJyS3Zcac5fCrl2isWTxdoEWQ2q2+fQNn+VUpfiB4di/5e3f/cjJrN16S3kvvN44&#10;HFT+GnL7mdPRXFy/E3RE/wBXHdSf8AA/rVKT4q2gz5Wmzn/ecCs3jKC+0dMcnx0tqb/L8z0GivMJ&#10;fircZ/daZEB/tyE1Sm+J+sPny4LWP/gJP9azeYUF1/A6I8PY6W8Uvmj1yivF5fiH4ilHFzGn+5EB&#10;VGTxj4hlzu1ScA9lIH8qyeZ0uiZ0R4ZxT+KUV9/+R7tTHljj++6r9Tivn+XW9Un/ANZqN03/AG1N&#10;VXuZ5PvzSN/vMTWbzRdI/idMeFp/aq/h/wAE+gpNV0+EZkvrZfrKP8apS+K9BhOH1W2B9mz/ACrw&#10;Wis3mk+kUdEeF6K+Ko/uX/BPbZvH3h2H/l9L/wC5GTVKX4maEn+rW5k+keP5mvH6KzeZVntY6I8N&#10;YNbtv5/8A9Sk+KliM+Xp1w3uzgVSl+Ks3/LHS4/+ByH+grzqis3j67+0dMchwEfsX+b/AMzuJvih&#10;qz58u1tY/wACf61Sl+IviGQYE8Kf7sQrlKKzeKrveTOiOVYKO1Jfdf8AM3pfGfiGU86pMvsuB/Sq&#10;U2vatP8A6zUrpv8AtqRWdRWTq1HvJnRHC0IfDBL5Ime7uZPv3Erf7zk1CTnrRRUXbN0ktgooooAK&#10;KKKACiiigAooooAKKKKACiiigAooooAKKKKACiiigAooooAKKKKACiiigAooooAKKKKACiiigAoo&#10;ooAKKKKACiiigAooooAKKKKACiiigAooooAKKKKACiiigAooooAKKKKACiiigAooooAKKKKACiii&#10;gAooooAKKKKACiiigAooooAKKKKACiiigAooooAKKKKACiiigAooooAKKKKAPpKiiivrj8j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gnFABRUT3VvH9+eJf95wKqTa7pMH+s1G1X/tqK&#10;lyit2XGlOXwxb+RoUVhS+M/D0QOdUhb2XJ/pVGX4ieHozgXEz/7sRrN4ikt5L7zojl+Ll8NOX3M6&#10;uiuHm+KGkJny7a6k/AD+tU5firB/yx0uQ/78g/oKzeNoL7R0xybHS2pv8D0SivLZPipenPl6bAvu&#10;zk1Sl+JmuP8A6tLaP/tnn+ZrN5jQXX8Dojw9jpbpL5/5Hr9FeJzePvEU3/L6E/3IwKpS+LNemGH1&#10;W5x7Nj+VZvM6XRM6I8MYl/FKK+//ACPeaje4gj+/NGv+8wFfPkuq6hMcyX1y31lP+NV3lkk+/I7f&#10;Vs1m81XSP4nTHhaX2qv4f8E+gZda0uD/AFmoWy/9tRVGTxh4fizu1WAkdlJP8q8JorN5pPpFHRHh&#10;egviqN/d/wAE9pl+IXh2I/8AHzI/+5ETVKb4naMn+rgupP8AgIH9a8jorJ5lWe1jojw3glvd/P8A&#10;4B6fL8VbYD91pkpP+3IBVKT4q3ZJ8rTIQP8AakJrz2is3jq7+0dMciwEfsX+b/zO1m+JutP/AKuK&#10;1j/4AT/WqUvxB8RS/wDL2if7kYFcvRWbxVZ7yZ0RyvBx2pL7jbk8XeIJc7tVuMHsDj+VUZdY1Kc5&#10;kv7lvrKapUVm6k3u2dEcNRh8MEvkiR55pPvyu3+8xNR0UVBskls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H0lRRRX1x+R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VxXjDxvLoGo&#10;R2VnDFLLs3yF8/LnoOP89K7WvAvEs0k/iXUXkYs32hxk+gOB+grhx9eVKmuXdnuZDgqeKrv2quor&#10;Y3JfiXrzn5Ps0Y9o8/zNUpvHniKb/l/2f7iAf0rm6K8Z4ms95M+zjluDjtSj9xry+KddmGJNVuSP&#10;Z8fyqlJqd/KSZL24bPrKT/WqtFZOpN7s6I0KUPhil8kOaR3++7N9Tmm0UVJq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ZUEsDBBQABgAIAAAAIQCEVI294wAAAA0BAAAPAAAAZHJzL2Rvd25yZXYu&#10;eG1sTI/BasMwDIbvg72D0WC31vZCsjaNU0rZdiqDtYPRm5uoSWgsh9hN0refe9puv9DHr0/ZejIt&#10;G7B3jSUFci6AIRW2bKhS8H14ny2AOa+p1K0lVHBDB+v88SHTaWlH+sJh7ysWSsilWkHtfZdy7ooa&#10;jXZz2yGF3dn2Rvsw9hUvez2GctPyFyESbnRD4UKtO9zWWFz2V6PgY9TjJpJvw+5y3t6Oh/jzZydR&#10;qeenabMC5nHyfzDc9YM65MHpZK9UOtYqmMlXIQMbUpSEcEdEHC2BnRQslnECPM/4/y/yXwA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PdnQxAMEAABlCQAADgAAAAAA&#10;AAAAAAAAAAA9AgAAZHJzL2Uyb0RvYy54bWxQSwECLQAKAAAAAAAAACEABoyMy8b+CwDG/gsAFAAA&#10;AAAAAAAAAAAAAABsBgAAZHJzL21lZGlhL2ltYWdlMS5qcGdQSwECLQAUAAYACAAAACEAhFSNveMA&#10;AAANAQAADwAAAAAAAAAAAAAAAABkBQwAZHJzL2Rvd25yZXYueG1sUEsBAi0AFAAGAAgAAAAhADed&#10;wRi6AAAAIQEAABkAAAAAAAAAAAAAAAAAdAYMAGRycy9fcmVscy9lMm9Eb2MueG1sLnJlbHNQSwUG&#10;AAAAAAYABgB8AQAAZQc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3;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r w:rsidR="00D3725A" w:rsidRPr="00595A18">
        <w:rPr>
          <w:rFonts w:ascii="Arial" w:hAnsi="Arial" w:cs="Arial"/>
          <w:sz w:val="24"/>
          <w:szCs w:val="24"/>
        </w:rPr>
        <w:br w:type="page"/>
      </w:r>
    </w:p>
    <w:p w14:paraId="4E0C4DC1" w14:textId="77777777" w:rsidR="00D3725A" w:rsidRPr="00595A18" w:rsidRDefault="00D3725A" w:rsidP="00AD1651">
      <w:pPr>
        <w:spacing w:after="0" w:line="240" w:lineRule="auto"/>
        <w:rPr>
          <w:rFonts w:ascii="Arial" w:hAnsi="Arial" w:cs="Arial"/>
          <w:sz w:val="24"/>
          <w:szCs w:val="24"/>
        </w:rPr>
      </w:pPr>
      <w:r w:rsidRPr="00595A18">
        <w:rPr>
          <w:rFonts w:ascii="Arial" w:hAnsi="Arial" w:cs="Arial"/>
          <w:sz w:val="24"/>
          <w:szCs w:val="24"/>
        </w:rPr>
        <w:lastRenderedPageBreak/>
        <w:t>Señores</w:t>
      </w:r>
    </w:p>
    <w:p w14:paraId="490FC146" w14:textId="77777777" w:rsidR="008601D6" w:rsidRPr="00595A18" w:rsidRDefault="008601D6" w:rsidP="008601D6">
      <w:pPr>
        <w:spacing w:after="0" w:line="240" w:lineRule="auto"/>
        <w:rPr>
          <w:rFonts w:ascii="Arial" w:hAnsi="Arial" w:cs="Arial"/>
          <w:b/>
          <w:sz w:val="24"/>
          <w:szCs w:val="24"/>
        </w:rPr>
      </w:pPr>
      <w:r>
        <w:rPr>
          <w:rFonts w:ascii="Arial" w:hAnsi="Arial" w:cs="Arial"/>
          <w:b/>
          <w:noProof/>
          <w:sz w:val="24"/>
          <w:szCs w:val="24"/>
        </w:rPr>
        <w:fldChar w:fldCharType="begin"/>
      </w:r>
      <w:r>
        <w:rPr>
          <w:rFonts w:ascii="Arial" w:hAnsi="Arial" w:cs="Arial"/>
          <w:b/>
          <w:noProof/>
          <w:sz w:val="24"/>
          <w:szCs w:val="24"/>
        </w:rPr>
        <w:instrText xml:space="preserve"> FILLIN  "Insertar nombre de </w:instrText>
      </w:r>
      <w:r w:rsidR="008C5547">
        <w:rPr>
          <w:rFonts w:ascii="Arial" w:hAnsi="Arial" w:cs="Arial"/>
          <w:b/>
          <w:noProof/>
          <w:sz w:val="24"/>
          <w:szCs w:val="24"/>
        </w:rPr>
        <w:instrText>la empresa</w:instrText>
      </w:r>
      <w:r>
        <w:rPr>
          <w:rFonts w:ascii="Arial" w:hAnsi="Arial" w:cs="Arial"/>
          <w:b/>
          <w:noProof/>
          <w:sz w:val="24"/>
          <w:szCs w:val="24"/>
        </w:rPr>
        <w:instrText xml:space="preserve">"  \* MERGEFORMAT </w:instrText>
      </w:r>
      <w:r>
        <w:rPr>
          <w:rFonts w:ascii="Arial" w:hAnsi="Arial" w:cs="Arial"/>
          <w:b/>
          <w:noProof/>
          <w:sz w:val="24"/>
          <w:szCs w:val="24"/>
        </w:rPr>
        <w:fldChar w:fldCharType="separate"/>
      </w:r>
      <w:r w:rsidR="00111E65">
        <w:rPr>
          <w:rFonts w:ascii="Arial" w:hAnsi="Arial" w:cs="Arial"/>
          <w:b/>
          <w:noProof/>
          <w:sz w:val="24"/>
          <w:szCs w:val="24"/>
        </w:rPr>
        <w:t>CONSTRUCCIONES PLANIFICADAS</w:t>
      </w:r>
      <w:r>
        <w:rPr>
          <w:rFonts w:ascii="Arial" w:hAnsi="Arial" w:cs="Arial"/>
          <w:b/>
          <w:noProof/>
          <w:sz w:val="24"/>
          <w:szCs w:val="24"/>
        </w:rPr>
        <w:fldChar w:fldCharType="end"/>
      </w:r>
    </w:p>
    <w:p w14:paraId="6B708C97" w14:textId="48B76C49" w:rsidR="00C22E10" w:rsidRPr="00C22E10" w:rsidRDefault="00C22E10" w:rsidP="00C22E10">
      <w:pPr>
        <w:spacing w:after="0" w:line="240" w:lineRule="auto"/>
        <w:rPr>
          <w:rFonts w:ascii="Arial" w:hAnsi="Arial" w:cs="Arial"/>
          <w:b/>
          <w:bCs/>
          <w:sz w:val="24"/>
          <w:szCs w:val="24"/>
        </w:rPr>
      </w:pPr>
      <w:r w:rsidRPr="00C22E10">
        <w:rPr>
          <w:rFonts w:ascii="Arial" w:hAnsi="Arial" w:cs="Arial"/>
          <w:b/>
          <w:bCs/>
          <w:sz w:val="24"/>
          <w:szCs w:val="24"/>
        </w:rPr>
        <w:t xml:space="preserve">Jaime </w:t>
      </w:r>
      <w:r w:rsidRPr="00C22E10">
        <w:rPr>
          <w:rFonts w:ascii="Arial" w:hAnsi="Arial" w:cs="Arial"/>
          <w:b/>
          <w:bCs/>
          <w:sz w:val="24"/>
          <w:szCs w:val="24"/>
        </w:rPr>
        <w:t>Andrés</w:t>
      </w:r>
      <w:r w:rsidRPr="00C22E10">
        <w:rPr>
          <w:rFonts w:ascii="Arial" w:hAnsi="Arial" w:cs="Arial"/>
          <w:b/>
          <w:bCs/>
          <w:sz w:val="24"/>
          <w:szCs w:val="24"/>
        </w:rPr>
        <w:t xml:space="preserve"> </w:t>
      </w:r>
      <w:r w:rsidRPr="00C22E10">
        <w:rPr>
          <w:rFonts w:ascii="Arial" w:hAnsi="Arial" w:cs="Arial"/>
          <w:b/>
          <w:bCs/>
          <w:sz w:val="24"/>
          <w:szCs w:val="24"/>
        </w:rPr>
        <w:t>Jiménez</w:t>
      </w:r>
      <w:r w:rsidRPr="00C22E10">
        <w:rPr>
          <w:rFonts w:ascii="Arial" w:hAnsi="Arial" w:cs="Arial"/>
          <w:b/>
          <w:bCs/>
          <w:sz w:val="24"/>
          <w:szCs w:val="24"/>
        </w:rPr>
        <w:t xml:space="preserve"> Cañizares</w:t>
      </w:r>
    </w:p>
    <w:p w14:paraId="2664486C" w14:textId="77777777" w:rsidR="00C22E10" w:rsidRPr="00C22E10" w:rsidRDefault="00C22E10" w:rsidP="00C22E10">
      <w:pPr>
        <w:spacing w:after="0" w:line="240" w:lineRule="auto"/>
        <w:rPr>
          <w:rFonts w:ascii="Arial" w:hAnsi="Arial" w:cs="Arial"/>
          <w:b/>
          <w:bCs/>
          <w:sz w:val="24"/>
          <w:szCs w:val="24"/>
        </w:rPr>
      </w:pPr>
      <w:r w:rsidRPr="00C22E10">
        <w:rPr>
          <w:rFonts w:ascii="Arial" w:hAnsi="Arial" w:cs="Arial"/>
          <w:b/>
          <w:bCs/>
          <w:sz w:val="24"/>
          <w:szCs w:val="24"/>
        </w:rPr>
        <w:t>Ingeniero Colaborador Senior</w:t>
      </w:r>
    </w:p>
    <w:p w14:paraId="29C2587B" w14:textId="77777777" w:rsidR="00C22E10" w:rsidRPr="00C22E10" w:rsidRDefault="00C22E10" w:rsidP="00C22E10">
      <w:pPr>
        <w:spacing w:after="0" w:line="240" w:lineRule="auto"/>
        <w:rPr>
          <w:rFonts w:ascii="Arial" w:hAnsi="Arial" w:cs="Arial"/>
          <w:sz w:val="24"/>
          <w:szCs w:val="24"/>
        </w:rPr>
      </w:pPr>
      <w:r w:rsidRPr="00C22E10">
        <w:rPr>
          <w:rFonts w:ascii="Arial" w:hAnsi="Arial" w:cs="Arial"/>
          <w:sz w:val="24"/>
          <w:szCs w:val="24"/>
        </w:rPr>
        <w:t>jjimenez@conplanificadas.com</w:t>
      </w:r>
    </w:p>
    <w:p w14:paraId="729CD373" w14:textId="7CDCED20" w:rsidR="00C22E10" w:rsidRPr="00C22E10" w:rsidRDefault="00C22E10" w:rsidP="00C22E10">
      <w:pPr>
        <w:spacing w:after="0" w:line="240" w:lineRule="auto"/>
        <w:rPr>
          <w:rFonts w:ascii="Arial" w:hAnsi="Arial" w:cs="Arial"/>
          <w:sz w:val="24"/>
          <w:szCs w:val="24"/>
        </w:rPr>
      </w:pPr>
      <w:r w:rsidRPr="00C22E10">
        <w:rPr>
          <w:rFonts w:ascii="Arial" w:hAnsi="Arial" w:cs="Arial"/>
          <w:sz w:val="24"/>
          <w:szCs w:val="24"/>
        </w:rPr>
        <w:t xml:space="preserve">Carrera 13 #26A </w:t>
      </w:r>
      <w:r w:rsidR="00C96A8A">
        <w:rPr>
          <w:rFonts w:ascii="Arial" w:hAnsi="Arial" w:cs="Arial"/>
          <w:sz w:val="24"/>
          <w:szCs w:val="24"/>
        </w:rPr>
        <w:t>–</w:t>
      </w:r>
      <w:r w:rsidRPr="00C22E10">
        <w:rPr>
          <w:rFonts w:ascii="Arial" w:hAnsi="Arial" w:cs="Arial"/>
          <w:sz w:val="24"/>
          <w:szCs w:val="24"/>
        </w:rPr>
        <w:t xml:space="preserve"> 47</w:t>
      </w:r>
      <w:r w:rsidR="00C96A8A">
        <w:rPr>
          <w:rFonts w:ascii="Arial" w:hAnsi="Arial" w:cs="Arial"/>
          <w:sz w:val="24"/>
          <w:szCs w:val="24"/>
        </w:rPr>
        <w:t>,</w:t>
      </w:r>
      <w:r w:rsidRPr="00C22E10">
        <w:rPr>
          <w:rFonts w:ascii="Arial" w:hAnsi="Arial" w:cs="Arial"/>
          <w:sz w:val="24"/>
          <w:szCs w:val="24"/>
        </w:rPr>
        <w:t xml:space="preserve"> Piso 2</w:t>
      </w:r>
    </w:p>
    <w:p w14:paraId="2268997C" w14:textId="0F3D4307" w:rsidR="00C22E10" w:rsidRPr="00C22E10" w:rsidRDefault="00C22E10" w:rsidP="00C22E10">
      <w:pPr>
        <w:spacing w:after="0" w:line="240" w:lineRule="auto"/>
        <w:rPr>
          <w:rFonts w:ascii="Arial" w:hAnsi="Arial" w:cs="Arial"/>
          <w:sz w:val="24"/>
          <w:szCs w:val="24"/>
        </w:rPr>
      </w:pPr>
      <w:r w:rsidRPr="00C22E10">
        <w:rPr>
          <w:rFonts w:ascii="Arial" w:hAnsi="Arial" w:cs="Arial"/>
          <w:sz w:val="24"/>
          <w:szCs w:val="24"/>
        </w:rPr>
        <w:t>390 5600 Ext. 3125</w:t>
      </w:r>
    </w:p>
    <w:p w14:paraId="28A9C627" w14:textId="20F07438" w:rsidR="00C22E10" w:rsidRDefault="00C22E10" w:rsidP="00C22E10">
      <w:pPr>
        <w:spacing w:after="0" w:line="240" w:lineRule="auto"/>
        <w:rPr>
          <w:rFonts w:ascii="Arial" w:hAnsi="Arial" w:cs="Arial"/>
          <w:sz w:val="24"/>
          <w:szCs w:val="24"/>
        </w:rPr>
      </w:pPr>
      <w:hyperlink r:id="rId10" w:history="1">
        <w:r w:rsidRPr="00865ADA">
          <w:rPr>
            <w:rStyle w:val="Hipervnculo"/>
            <w:rFonts w:ascii="Arial" w:hAnsi="Arial" w:cs="Arial"/>
            <w:sz w:val="24"/>
            <w:szCs w:val="24"/>
          </w:rPr>
          <w:t>www.construccionesplanificadas.com</w:t>
        </w:r>
      </w:hyperlink>
    </w:p>
    <w:p w14:paraId="25CA32DD" w14:textId="3C411AB1" w:rsidR="00D3725A" w:rsidRPr="00595A18" w:rsidRDefault="00D3725A" w:rsidP="00C22E10">
      <w:pPr>
        <w:spacing w:after="0" w:line="240" w:lineRule="auto"/>
        <w:rPr>
          <w:rFonts w:ascii="Arial" w:hAnsi="Arial" w:cs="Arial"/>
          <w:sz w:val="24"/>
          <w:szCs w:val="24"/>
        </w:rPr>
      </w:pPr>
      <w:r w:rsidRPr="00595A18">
        <w:rPr>
          <w:rFonts w:ascii="Arial" w:hAnsi="Arial" w:cs="Arial"/>
          <w:sz w:val="24"/>
          <w:szCs w:val="24"/>
        </w:rPr>
        <w:t>La ciudad</w:t>
      </w:r>
    </w:p>
    <w:p w14:paraId="590E1409" w14:textId="77777777" w:rsidR="00D3725A" w:rsidRPr="00595A18" w:rsidRDefault="00D3725A" w:rsidP="00AD1651">
      <w:pPr>
        <w:pStyle w:val="Sinespaciado"/>
        <w:jc w:val="both"/>
        <w:rPr>
          <w:rFonts w:ascii="Arial" w:hAnsi="Arial" w:cs="Arial"/>
          <w:sz w:val="24"/>
          <w:szCs w:val="24"/>
        </w:rPr>
      </w:pPr>
    </w:p>
    <w:p w14:paraId="0C238F9D" w14:textId="77777777" w:rsidR="00D3725A" w:rsidRPr="00A40BC7" w:rsidRDefault="00D3725A" w:rsidP="00595A18">
      <w:pPr>
        <w:pStyle w:val="Sinespaciado"/>
        <w:jc w:val="both"/>
        <w:rPr>
          <w:rFonts w:ascii="Arial" w:hAnsi="Arial" w:cs="Arial"/>
          <w:sz w:val="24"/>
          <w:szCs w:val="24"/>
        </w:rPr>
      </w:pPr>
      <w:r w:rsidRPr="00A40BC7">
        <w:rPr>
          <w:rFonts w:ascii="Arial" w:hAnsi="Arial" w:cs="Arial"/>
          <w:sz w:val="24"/>
          <w:szCs w:val="24"/>
        </w:rPr>
        <w:t>Respetados señores,</w:t>
      </w:r>
    </w:p>
    <w:p w14:paraId="4B49348E" w14:textId="77777777" w:rsidR="00D3725A" w:rsidRPr="00A40BC7" w:rsidRDefault="00D3725A" w:rsidP="00595A18">
      <w:pPr>
        <w:pStyle w:val="Sinespaciado"/>
        <w:jc w:val="both"/>
        <w:rPr>
          <w:rFonts w:ascii="Arial" w:hAnsi="Arial" w:cs="Arial"/>
          <w:sz w:val="24"/>
          <w:szCs w:val="24"/>
        </w:rPr>
      </w:pPr>
    </w:p>
    <w:p w14:paraId="5272001B" w14:textId="77777777" w:rsidR="00D3725A" w:rsidRPr="00A40BC7"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A40BC7">
        <w:rPr>
          <w:rFonts w:ascii="Arial" w:hAnsi="Arial" w:cs="Arial"/>
          <w:sz w:val="24"/>
          <w:szCs w:val="24"/>
        </w:rPr>
        <w:t xml:space="preserve">Tenemos el gusto de presentar a </w:t>
      </w:r>
      <w:r w:rsidRPr="00A40BC7">
        <w:rPr>
          <w:rFonts w:ascii="Arial" w:hAnsi="Arial" w:cs="Arial"/>
          <w:b/>
          <w:sz w:val="24"/>
          <w:szCs w:val="24"/>
        </w:rPr>
        <w:t>Consultoría e Ingeniería de Colombia</w:t>
      </w:r>
      <w:r w:rsidRPr="00A40BC7">
        <w:rPr>
          <w:rFonts w:ascii="Arial" w:hAnsi="Arial" w:cs="Arial"/>
          <w:sz w:val="24"/>
          <w:szCs w:val="24"/>
        </w:rPr>
        <w:t xml:space="preserve">, </w:t>
      </w: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hAnsi="Arial" w:cs="Arial"/>
          <w:sz w:val="24"/>
          <w:szCs w:val="24"/>
        </w:rPr>
        <w:t>, una empresa especializada en</w:t>
      </w:r>
      <w:r w:rsidRPr="00A40BC7">
        <w:rPr>
          <w:rFonts w:ascii="Arial" w:eastAsia="Times New Roman" w:hAnsi="Arial" w:cs="Arial"/>
          <w:color w:val="333333"/>
          <w:sz w:val="24"/>
          <w:szCs w:val="24"/>
          <w:lang w:eastAsia="es-CO"/>
        </w:rPr>
        <w:t xml:space="preserve"> diseño de redes eléctricas para grandes superficies, industria, edificios gubernamentales e institucionales y proyectos especiales.</w:t>
      </w:r>
    </w:p>
    <w:p w14:paraId="7A7AE173" w14:textId="77777777"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5727EA38" w14:textId="77777777"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Ofrecemos un portafolio completo de ingeniería de detalle dentro de las especialidades de ingeniería eléctrica, telecomunicaciones, iluminación profesional interior y exterior, sistemas de seguridad, control, automatización y uso eficiente de energía.</w:t>
      </w:r>
    </w:p>
    <w:p w14:paraId="3151407C" w14:textId="77777777"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15239C3B" w14:textId="77777777" w:rsidR="00D3725A" w:rsidRPr="00A40BC7"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compañía va más allá del diseño, ponemos a su disposición nuestra experiencia y conocimientos para crear proyectos eficientes, rentables y novedosos para convertimos en su consultor de confianza.   </w:t>
      </w:r>
    </w:p>
    <w:p w14:paraId="122D4C58" w14:textId="77777777" w:rsidR="00D3725A" w:rsidRPr="00A40BC7"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6ED67554" w14:textId="77777777"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Contamos con un equipo humano dinámico y comprometido para responder a los retos y necesidades de cualquier proyecto, aplicando software especializado y procedimientos de calidad en perfecto acuerdo con las normas técnicas.</w:t>
      </w:r>
    </w:p>
    <w:p w14:paraId="345FFB8C" w14:textId="77777777"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p>
    <w:p w14:paraId="6141F037" w14:textId="77777777" w:rsidR="00D3725A" w:rsidRPr="00A40BC7" w:rsidRDefault="00D3725A" w:rsidP="00CC0494">
      <w:pPr>
        <w:shd w:val="clear" w:color="auto" w:fill="FFFFFF"/>
        <w:spacing w:after="0" w:line="240" w:lineRule="auto"/>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Para dar solidez a nuestras propuestas técnicas, hemos establecido alianzas estratégicas con importantes empresas relacionadas con las áreas de equipos de media y baja tensión, protecciones, sistemas de puesta a tierra y protección contra descargas atmosféricas, buses de barras, medida concentrada entre otras.</w:t>
      </w:r>
    </w:p>
    <w:p w14:paraId="39A95D53" w14:textId="77777777" w:rsidR="00CC0494" w:rsidRDefault="00CC0494" w:rsidP="00CC0494">
      <w:pPr>
        <w:spacing w:after="0" w:line="240" w:lineRule="auto"/>
        <w:jc w:val="both"/>
        <w:rPr>
          <w:rFonts w:ascii="Arial" w:eastAsia="Times New Roman" w:hAnsi="Arial" w:cs="Arial"/>
          <w:b/>
          <w:color w:val="333333"/>
          <w:sz w:val="24"/>
          <w:szCs w:val="24"/>
          <w:lang w:eastAsia="es-CO"/>
        </w:rPr>
      </w:pPr>
    </w:p>
    <w:p w14:paraId="316E0FD8" w14:textId="77777777" w:rsidR="000C21EF" w:rsidRDefault="000C21EF">
      <w:pPr>
        <w:rPr>
          <w:rFonts w:ascii="Arial" w:eastAsia="Times New Roman" w:hAnsi="Arial" w:cs="Arial"/>
          <w:b/>
          <w:color w:val="333333"/>
          <w:sz w:val="24"/>
          <w:szCs w:val="24"/>
          <w:lang w:eastAsia="es-CO"/>
        </w:rPr>
      </w:pPr>
      <w:r>
        <w:rPr>
          <w:rFonts w:ascii="Arial" w:eastAsia="Times New Roman" w:hAnsi="Arial" w:cs="Arial"/>
          <w:b/>
          <w:color w:val="333333"/>
          <w:sz w:val="24"/>
          <w:szCs w:val="24"/>
          <w:lang w:eastAsia="es-CO"/>
        </w:rPr>
        <w:br w:type="page"/>
      </w:r>
    </w:p>
    <w:p w14:paraId="6662B160" w14:textId="77777777" w:rsidR="00D3725A" w:rsidRDefault="00D3725A" w:rsidP="00CC0494">
      <w:pPr>
        <w:spacing w:after="0" w:line="240" w:lineRule="auto"/>
        <w:jc w:val="both"/>
        <w:rPr>
          <w:rFonts w:ascii="Arial" w:eastAsia="Times New Roman" w:hAnsi="Arial" w:cs="Arial"/>
          <w:b/>
          <w:color w:val="333333"/>
          <w:sz w:val="24"/>
          <w:szCs w:val="24"/>
          <w:lang w:eastAsia="es-CO"/>
        </w:rPr>
      </w:pPr>
      <w:r w:rsidRPr="00A40BC7">
        <w:rPr>
          <w:rFonts w:ascii="Arial" w:eastAsia="Times New Roman" w:hAnsi="Arial" w:cs="Arial"/>
          <w:b/>
          <w:color w:val="333333"/>
          <w:sz w:val="24"/>
          <w:szCs w:val="24"/>
          <w:lang w:eastAsia="es-CO"/>
        </w:rPr>
        <w:lastRenderedPageBreak/>
        <w:t>Nuestra historia</w:t>
      </w:r>
    </w:p>
    <w:p w14:paraId="733B9CE5" w14:textId="77777777" w:rsidR="00CC0494" w:rsidRPr="00A40BC7" w:rsidRDefault="00CC0494" w:rsidP="00CC0494">
      <w:pPr>
        <w:spacing w:after="0" w:line="240" w:lineRule="auto"/>
        <w:jc w:val="both"/>
        <w:rPr>
          <w:rFonts w:ascii="Arial" w:eastAsia="Times New Roman" w:hAnsi="Arial" w:cs="Arial"/>
          <w:b/>
          <w:color w:val="333333"/>
          <w:sz w:val="24"/>
          <w:szCs w:val="24"/>
          <w:lang w:eastAsia="es-CO"/>
        </w:rPr>
      </w:pPr>
    </w:p>
    <w:p w14:paraId="50FEE20B"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hAnsi="Arial" w:cs="Arial"/>
          <w:b/>
          <w:sz w:val="24"/>
          <w:szCs w:val="24"/>
        </w:rPr>
        <w:t>COLINCOL</w:t>
      </w:r>
      <w:r w:rsidRPr="00A40BC7">
        <w:rPr>
          <w:rFonts w:ascii="Arial" w:eastAsia="Times New Roman" w:hAnsi="Arial" w:cs="Arial"/>
          <w:color w:val="333333"/>
          <w:sz w:val="24"/>
          <w:szCs w:val="24"/>
          <w:lang w:eastAsia="es-CO"/>
        </w:rPr>
        <w:t xml:space="preserve"> </w:t>
      </w:r>
      <w:r w:rsidRPr="00A40BC7">
        <w:rPr>
          <w:rFonts w:ascii="Arial" w:eastAsia="Times New Roman" w:hAnsi="Arial" w:cs="Arial"/>
          <w:b/>
          <w:color w:val="333333"/>
          <w:sz w:val="24"/>
          <w:szCs w:val="24"/>
          <w:lang w:eastAsia="es-CO"/>
        </w:rPr>
        <w:t>S.A.S</w:t>
      </w:r>
      <w:r w:rsidRPr="00A40BC7">
        <w:rPr>
          <w:rFonts w:ascii="Arial" w:eastAsia="Times New Roman" w:hAnsi="Arial" w:cs="Arial"/>
          <w:color w:val="333333"/>
          <w:sz w:val="24"/>
          <w:szCs w:val="24"/>
          <w:lang w:eastAsia="es-CO"/>
        </w:rPr>
        <w:t>, es una empresa creada en el año 2012 en el seno de tres compañías de ingeniería de larga trayectoria profesional y reconocidas en el mercado de la ingeniería a nivel nacional, por su aporte en el desarrollo de proyectos en obras públicas, infraestructura vial, industria, comercio y desarrollo urbanístico: ELECTRODISEÑOS, MGM y MYG.</w:t>
      </w:r>
    </w:p>
    <w:p w14:paraId="5D32ACB7"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La idea germinal de conformación de COL IN COL tiene su antecedente en la labor de consultoría y diseño que venía desempeñando el departamento de diseños de MGM Ingeniería y Proyectos desde hace más de diez años, en donde se trabajaron importantes proyectos tales como las instalaciones eléctricas del Patio Garaje de Transmilenio de la Calle 26, la estación intermedia de Transmilenio de la calle 6 con carrera 10, estaciones sencillas de Transmilenio de la fase III en la carrera 10 y la calle 6, redes eléctricas Ruta del Sol Tramo del Consorcio Vial Helios entre otros, una vez constituidos como empresa independiente hemos participado en proyectos tales como redes eléctricas de los centros comerciales Alcaraván en Yopal, Gran Plaza Cartago en Valle del Cauca, Gran Plaza Ipiales, SENA Centro para la Construcción y la Madera sede Casuca, Transmicable Bogotá, BD Bacatá, Fundación Hospital La Misericordia - HOMI, Teatro Colón Etapa II, Basílica Menor del Voto Nacional, Universidad Nacional sede Tumaco, Central Cervecera de Colombia de Sesquilé, infraestructura eléctrica y alumbrado público vía Bogotá Girardot de la Concesión Sabana Occidente, </w:t>
      </w:r>
      <w:r>
        <w:rPr>
          <w:rFonts w:ascii="Arial" w:eastAsia="Times New Roman" w:hAnsi="Arial" w:cs="Arial"/>
          <w:color w:val="333333"/>
          <w:sz w:val="24"/>
          <w:szCs w:val="24"/>
          <w:lang w:eastAsia="es-CO"/>
        </w:rPr>
        <w:t xml:space="preserve">Transmicable </w:t>
      </w:r>
      <w:r w:rsidRPr="00A40BC7">
        <w:rPr>
          <w:rFonts w:ascii="Arial" w:eastAsia="Times New Roman" w:hAnsi="Arial" w:cs="Arial"/>
          <w:color w:val="333333"/>
          <w:sz w:val="24"/>
          <w:szCs w:val="24"/>
          <w:lang w:eastAsia="es-CO"/>
        </w:rPr>
        <w:t>entre otros.</w:t>
      </w:r>
    </w:p>
    <w:p w14:paraId="7C18D7D2"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 xml:space="preserve">Nuestra empresa aparece en un importante momento para el desarrollo del país originado por la apertura económica y los tratados de libre comercio, por lo cual somos una respuesta a la ascendente demanda en infraestructura física y tecnológica requerida para el crecimiento de nuestro país. </w:t>
      </w:r>
    </w:p>
    <w:p w14:paraId="601C9058" w14:textId="77777777" w:rsidR="00D3725A" w:rsidRPr="00A40BC7"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Inicialmente orientados a satisfacer las necesidades de proyectos de consultoría y diseño eléctrico para clientes pertenecientes a nuestras tres empresas fundadoras, la meta es consolidar un mercado propio e integrar nuevos clientes directamente ligados a nuestra firma para consolidarnos como una de las empresas líder del sector.</w:t>
      </w:r>
    </w:p>
    <w:p w14:paraId="42DA5FF4" w14:textId="77777777" w:rsidR="00D3725A" w:rsidRDefault="00D3725A" w:rsidP="00595A18">
      <w:pPr>
        <w:jc w:val="both"/>
        <w:rPr>
          <w:rFonts w:ascii="Arial" w:eastAsia="Times New Roman" w:hAnsi="Arial" w:cs="Arial"/>
          <w:color w:val="333333"/>
          <w:sz w:val="24"/>
          <w:szCs w:val="24"/>
          <w:lang w:eastAsia="es-CO"/>
        </w:rPr>
      </w:pPr>
      <w:r w:rsidRPr="00A40BC7">
        <w:rPr>
          <w:rFonts w:ascii="Arial" w:eastAsia="Times New Roman" w:hAnsi="Arial" w:cs="Arial"/>
          <w:color w:val="333333"/>
          <w:sz w:val="24"/>
          <w:szCs w:val="24"/>
          <w:lang w:eastAsia="es-CO"/>
        </w:rPr>
        <w:t>Estamos atentos para entrar a formar parte de sus proyectos y marcar la diferencia.</w:t>
      </w:r>
    </w:p>
    <w:p w14:paraId="4E9FE144" w14:textId="77777777" w:rsidR="003724F1" w:rsidRDefault="003724F1">
      <w:pPr>
        <w:rPr>
          <w:rFonts w:ascii="Arial" w:eastAsia="Times New Roman" w:hAnsi="Arial" w:cs="Arial"/>
          <w:color w:val="333333"/>
          <w:sz w:val="24"/>
          <w:szCs w:val="24"/>
          <w:lang w:eastAsia="es-CO"/>
        </w:rPr>
      </w:pPr>
      <w:r>
        <w:rPr>
          <w:rFonts w:ascii="Arial" w:eastAsia="Times New Roman" w:hAnsi="Arial" w:cs="Arial"/>
          <w:color w:val="333333"/>
          <w:sz w:val="24"/>
          <w:szCs w:val="24"/>
          <w:lang w:eastAsia="es-CO"/>
        </w:rPr>
        <w:br w:type="page"/>
      </w:r>
    </w:p>
    <w:p w14:paraId="6691CE6F" w14:textId="77777777" w:rsidR="00D3725A" w:rsidRPr="00595A18" w:rsidRDefault="00ED019D" w:rsidP="00E5375F">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lastRenderedPageBreak/>
        <w:t>CARACTERISTICAS DEL PROYECTO</w:t>
      </w:r>
    </w:p>
    <w:p w14:paraId="02A96546" w14:textId="77777777" w:rsidR="00D3725A" w:rsidRDefault="00D3725A" w:rsidP="00AD1651">
      <w:pPr>
        <w:pStyle w:val="Sinespaciado"/>
        <w:jc w:val="both"/>
        <w:rPr>
          <w:rFonts w:ascii="Arial" w:hAnsi="Arial" w:cs="Arial"/>
          <w:b/>
          <w:sz w:val="24"/>
          <w:szCs w:val="24"/>
        </w:rPr>
      </w:pPr>
    </w:p>
    <w:p w14:paraId="379EE5F4" w14:textId="77777777" w:rsidR="00F01698" w:rsidRPr="007D4405" w:rsidRDefault="007D4405" w:rsidP="00FC4E8C">
      <w:pPr>
        <w:autoSpaceDE w:val="0"/>
        <w:autoSpaceDN w:val="0"/>
        <w:adjustRightInd w:val="0"/>
        <w:spacing w:after="0" w:line="240" w:lineRule="auto"/>
        <w:jc w:val="both"/>
        <w:rPr>
          <w:rFonts w:ascii="Arial" w:eastAsia="Times New Roman" w:hAnsi="Arial" w:cs="Arial"/>
          <w:color w:val="333333"/>
          <w:sz w:val="24"/>
          <w:szCs w:val="24"/>
          <w:lang w:eastAsia="es-CO"/>
        </w:rPr>
      </w:pPr>
      <w:r w:rsidRPr="007D4405">
        <w:rPr>
          <w:rFonts w:ascii="Arial" w:eastAsia="Times New Roman" w:hAnsi="Arial" w:cs="Arial"/>
          <w:color w:val="333333"/>
          <w:sz w:val="24"/>
          <w:szCs w:val="24"/>
          <w:lang w:eastAsia="es-CO"/>
        </w:rPr>
        <w:t>Los</w:t>
      </w:r>
      <w:r w:rsidR="00176B82" w:rsidRPr="007D4405">
        <w:rPr>
          <w:rFonts w:ascii="Arial" w:eastAsia="Times New Roman" w:hAnsi="Arial" w:cs="Arial"/>
          <w:color w:val="333333"/>
          <w:sz w:val="24"/>
          <w:szCs w:val="24"/>
          <w:lang w:eastAsia="es-CO"/>
        </w:rPr>
        <w:t xml:space="preserve"> p</w:t>
      </w:r>
      <w:r w:rsidR="00C554E3" w:rsidRPr="007D4405">
        <w:rPr>
          <w:rFonts w:ascii="Arial" w:eastAsia="Times New Roman" w:hAnsi="Arial" w:cs="Arial"/>
          <w:color w:val="333333"/>
          <w:sz w:val="24"/>
          <w:szCs w:val="24"/>
          <w:lang w:eastAsia="es-CO"/>
        </w:rPr>
        <w:t>arámetros informados por</w:t>
      </w:r>
      <w:r w:rsidR="00F01698" w:rsidRPr="007D4405">
        <w:rPr>
          <w:rFonts w:ascii="Arial" w:eastAsia="Times New Roman" w:hAnsi="Arial" w:cs="Arial"/>
          <w:color w:val="333333"/>
          <w:sz w:val="24"/>
          <w:szCs w:val="24"/>
          <w:lang w:eastAsia="es-CO"/>
        </w:rPr>
        <w:t xml:space="preserve"> </w:t>
      </w:r>
      <w:r w:rsidR="00176B82" w:rsidRPr="007D4405">
        <w:rPr>
          <w:rFonts w:ascii="Arial" w:eastAsia="Times New Roman" w:hAnsi="Arial" w:cs="Arial"/>
          <w:color w:val="333333"/>
          <w:sz w:val="24"/>
          <w:szCs w:val="24"/>
          <w:lang w:eastAsia="es-CO"/>
        </w:rPr>
        <w:t xml:space="preserve">ustedes </w:t>
      </w:r>
      <w:r w:rsidRPr="007D4405">
        <w:rPr>
          <w:rFonts w:ascii="Arial" w:eastAsia="Times New Roman" w:hAnsi="Arial" w:cs="Arial"/>
          <w:color w:val="333333"/>
          <w:sz w:val="24"/>
          <w:szCs w:val="24"/>
          <w:lang w:eastAsia="es-CO"/>
        </w:rPr>
        <w:t xml:space="preserve">para la elaboración de la oferta se resumen </w:t>
      </w:r>
      <w:r w:rsidR="00176B82" w:rsidRPr="007D4405">
        <w:rPr>
          <w:rFonts w:ascii="Arial" w:eastAsia="Times New Roman" w:hAnsi="Arial" w:cs="Arial"/>
          <w:color w:val="333333"/>
          <w:sz w:val="24"/>
          <w:szCs w:val="24"/>
          <w:lang w:eastAsia="es-CO"/>
        </w:rPr>
        <w:t>a continuación</w:t>
      </w:r>
      <w:r w:rsidR="00F01698" w:rsidRPr="007D4405">
        <w:rPr>
          <w:rFonts w:ascii="Arial" w:eastAsia="Times New Roman" w:hAnsi="Arial" w:cs="Arial"/>
          <w:color w:val="333333"/>
          <w:sz w:val="24"/>
          <w:szCs w:val="24"/>
          <w:lang w:eastAsia="es-CO"/>
        </w:rPr>
        <w:t>:</w:t>
      </w:r>
    </w:p>
    <w:p w14:paraId="65E88BF8" w14:textId="77777777" w:rsidR="00F01698" w:rsidRDefault="00F01698" w:rsidP="00FC4E8C">
      <w:pPr>
        <w:autoSpaceDE w:val="0"/>
        <w:autoSpaceDN w:val="0"/>
        <w:adjustRightInd w:val="0"/>
        <w:spacing w:after="0" w:line="240" w:lineRule="auto"/>
        <w:jc w:val="both"/>
        <w:rPr>
          <w:rFonts w:ascii="Arial" w:hAnsi="Arial" w:cs="Arial"/>
          <w:sz w:val="24"/>
          <w:szCs w:val="24"/>
        </w:rPr>
      </w:pPr>
    </w:p>
    <w:p w14:paraId="254EA121" w14:textId="77777777" w:rsidR="003F06E6" w:rsidRPr="003F06E6" w:rsidRDefault="003F06E6" w:rsidP="003F06E6">
      <w:pPr>
        <w:spacing w:after="0" w:line="240" w:lineRule="auto"/>
        <w:rPr>
          <w:rFonts w:ascii="Arial" w:hAnsi="Arial" w:cs="Arial"/>
          <w:sz w:val="24"/>
          <w:szCs w:val="24"/>
        </w:rPr>
      </w:pPr>
      <w:r w:rsidRPr="003F06E6">
        <w:rPr>
          <w:rFonts w:ascii="Arial" w:hAnsi="Arial" w:cs="Arial"/>
          <w:sz w:val="24"/>
          <w:szCs w:val="24"/>
        </w:rPr>
        <w:t>Ubicación:</w:t>
      </w:r>
      <w:r w:rsidRPr="003F06E6">
        <w:rPr>
          <w:rFonts w:ascii="Arial" w:hAnsi="Arial" w:cs="Arial"/>
          <w:noProof/>
          <w:sz w:val="24"/>
          <w:szCs w:val="24"/>
        </w:rPr>
        <w:t xml:space="preserve"> </w:t>
      </w:r>
      <w:r>
        <w:rPr>
          <w:rFonts w:ascii="Arial" w:hAnsi="Arial" w:cs="Arial"/>
          <w:noProof/>
          <w:sz w:val="24"/>
          <w:szCs w:val="24"/>
        </w:rPr>
        <w:tab/>
      </w:r>
      <w:r>
        <w:rPr>
          <w:rFonts w:ascii="Arial" w:hAnsi="Arial" w:cs="Arial"/>
          <w:noProof/>
          <w:sz w:val="24"/>
          <w:szCs w:val="24"/>
        </w:rPr>
        <w:tab/>
      </w:r>
      <w:r w:rsidRPr="003F06E6">
        <w:rPr>
          <w:rFonts w:ascii="Arial" w:hAnsi="Arial" w:cs="Arial"/>
          <w:noProof/>
          <w:sz w:val="24"/>
          <w:szCs w:val="24"/>
        </w:rPr>
        <w:fldChar w:fldCharType="begin"/>
      </w:r>
      <w:r w:rsidRPr="003F06E6">
        <w:rPr>
          <w:rFonts w:ascii="Arial" w:hAnsi="Arial" w:cs="Arial"/>
          <w:noProof/>
          <w:sz w:val="24"/>
          <w:szCs w:val="24"/>
        </w:rPr>
        <w:instrText xml:space="preserve"> FILLIN  "Insertar ubicación del proyecto" \d Bogotá  \* MERGEFORMAT </w:instrText>
      </w:r>
      <w:r w:rsidRPr="003F06E6">
        <w:rPr>
          <w:rFonts w:ascii="Arial" w:hAnsi="Arial" w:cs="Arial"/>
          <w:noProof/>
          <w:sz w:val="24"/>
          <w:szCs w:val="24"/>
        </w:rPr>
        <w:fldChar w:fldCharType="separate"/>
      </w:r>
      <w:r w:rsidR="00111E65">
        <w:rPr>
          <w:rFonts w:ascii="Arial" w:hAnsi="Arial" w:cs="Arial"/>
          <w:noProof/>
          <w:sz w:val="24"/>
          <w:szCs w:val="24"/>
        </w:rPr>
        <w:t>Bogotá</w:t>
      </w:r>
      <w:r w:rsidRPr="003F06E6">
        <w:rPr>
          <w:rFonts w:ascii="Arial" w:hAnsi="Arial" w:cs="Arial"/>
          <w:noProof/>
          <w:sz w:val="24"/>
          <w:szCs w:val="24"/>
        </w:rPr>
        <w:fldChar w:fldCharType="end"/>
      </w:r>
    </w:p>
    <w:p w14:paraId="54884860" w14:textId="77777777"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Tipo de proyecto:</w:t>
      </w:r>
      <w:r w:rsidR="003F06E6" w:rsidRPr="003F06E6">
        <w:rPr>
          <w:rFonts w:ascii="Arial" w:hAnsi="Arial" w:cs="Arial"/>
          <w:sz w:val="24"/>
          <w:szCs w:val="24"/>
        </w:rPr>
        <w:t xml:space="preserve"> </w:t>
      </w:r>
      <w:r w:rsidR="003F06E6">
        <w:rPr>
          <w:rFonts w:ascii="Arial" w:hAnsi="Arial" w:cs="Arial"/>
          <w:sz w:val="24"/>
          <w:szCs w:val="24"/>
        </w:rPr>
        <w:tab/>
      </w:r>
      <w:r w:rsidR="00FB59B1">
        <w:rPr>
          <w:rFonts w:ascii="Arial" w:hAnsi="Arial" w:cs="Arial"/>
          <w:noProof/>
          <w:sz w:val="24"/>
          <w:szCs w:val="24"/>
        </w:rPr>
        <w:t>Recreativo y cultural</w:t>
      </w:r>
    </w:p>
    <w:p w14:paraId="0B4D7F78" w14:textId="77777777" w:rsidR="003F06E6" w:rsidRPr="003F06E6" w:rsidRDefault="00F01698" w:rsidP="003F06E6">
      <w:pPr>
        <w:spacing w:after="0" w:line="240" w:lineRule="auto"/>
        <w:rPr>
          <w:rFonts w:ascii="Arial" w:hAnsi="Arial" w:cs="Arial"/>
          <w:sz w:val="24"/>
          <w:szCs w:val="24"/>
        </w:rPr>
      </w:pPr>
      <w:r w:rsidRPr="003F06E6">
        <w:rPr>
          <w:rFonts w:ascii="Arial" w:hAnsi="Arial" w:cs="Arial"/>
          <w:sz w:val="24"/>
          <w:szCs w:val="24"/>
        </w:rPr>
        <w:t>Área:</w:t>
      </w:r>
      <w:r w:rsidR="003F06E6" w:rsidRPr="003F06E6">
        <w:rPr>
          <w:rFonts w:ascii="Arial" w:hAnsi="Arial" w:cs="Arial"/>
          <w:sz w:val="24"/>
          <w:szCs w:val="24"/>
        </w:rPr>
        <w:t xml:space="preserve"> </w:t>
      </w:r>
      <w:r w:rsidR="003F06E6">
        <w:rPr>
          <w:rFonts w:ascii="Arial" w:hAnsi="Arial" w:cs="Arial"/>
          <w:sz w:val="24"/>
          <w:szCs w:val="24"/>
        </w:rPr>
        <w:tab/>
      </w:r>
      <w:r w:rsidR="003F06E6">
        <w:rPr>
          <w:rFonts w:ascii="Arial" w:hAnsi="Arial" w:cs="Arial"/>
          <w:sz w:val="24"/>
          <w:szCs w:val="24"/>
        </w:rPr>
        <w:tab/>
      </w:r>
      <w:r w:rsidR="003F06E6">
        <w:rPr>
          <w:rFonts w:ascii="Arial" w:hAnsi="Arial" w:cs="Arial"/>
          <w:sz w:val="24"/>
          <w:szCs w:val="24"/>
        </w:rPr>
        <w:tab/>
      </w:r>
      <w:r w:rsidR="00FB59B1">
        <w:rPr>
          <w:rFonts w:ascii="Arial" w:hAnsi="Arial" w:cs="Arial"/>
          <w:noProof/>
          <w:sz w:val="24"/>
          <w:szCs w:val="24"/>
        </w:rPr>
        <w:t>46269</w:t>
      </w:r>
      <w:r w:rsidR="003F06E6" w:rsidRPr="003F06E6">
        <w:rPr>
          <w:rFonts w:ascii="Arial" w:hAnsi="Arial" w:cs="Arial"/>
          <w:noProof/>
          <w:sz w:val="24"/>
          <w:szCs w:val="24"/>
        </w:rPr>
        <w:t xml:space="preserve"> m</w:t>
      </w:r>
      <w:r w:rsidR="003F06E6" w:rsidRPr="003F06E6">
        <w:rPr>
          <w:rFonts w:ascii="Arial" w:hAnsi="Arial" w:cs="Arial"/>
          <w:noProof/>
          <w:sz w:val="24"/>
          <w:szCs w:val="24"/>
          <w:vertAlign w:val="superscript"/>
        </w:rPr>
        <w:t>2</w:t>
      </w:r>
    </w:p>
    <w:p w14:paraId="371FC3FC" w14:textId="77777777" w:rsidR="00F01698" w:rsidRPr="003F06E6" w:rsidRDefault="00F01698" w:rsidP="00FC4E8C">
      <w:pPr>
        <w:autoSpaceDE w:val="0"/>
        <w:autoSpaceDN w:val="0"/>
        <w:adjustRightInd w:val="0"/>
        <w:spacing w:after="0" w:line="240" w:lineRule="auto"/>
        <w:jc w:val="both"/>
        <w:rPr>
          <w:rFonts w:ascii="Arial" w:hAnsi="Arial" w:cs="Arial"/>
          <w:sz w:val="24"/>
          <w:szCs w:val="24"/>
        </w:rPr>
      </w:pPr>
    </w:p>
    <w:p w14:paraId="58AE6686" w14:textId="77777777" w:rsidR="00ED019D" w:rsidRDefault="00F01698" w:rsidP="00FC4E8C">
      <w:pPr>
        <w:autoSpaceDE w:val="0"/>
        <w:autoSpaceDN w:val="0"/>
        <w:adjustRightInd w:val="0"/>
        <w:spacing w:after="0" w:line="240" w:lineRule="auto"/>
        <w:jc w:val="both"/>
        <w:rPr>
          <w:rFonts w:ascii="Arial" w:hAnsi="Arial" w:cs="Arial"/>
          <w:sz w:val="24"/>
          <w:szCs w:val="24"/>
        </w:rPr>
      </w:pPr>
      <w:r w:rsidRPr="003F06E6">
        <w:rPr>
          <w:rFonts w:ascii="Arial" w:hAnsi="Arial" w:cs="Arial"/>
          <w:sz w:val="24"/>
          <w:szCs w:val="24"/>
        </w:rPr>
        <w:t>Descripción:</w:t>
      </w:r>
    </w:p>
    <w:p w14:paraId="35A00390" w14:textId="77777777" w:rsidR="00B83C77" w:rsidRDefault="00B83C77" w:rsidP="00FC4E8C">
      <w:pPr>
        <w:autoSpaceDE w:val="0"/>
        <w:autoSpaceDN w:val="0"/>
        <w:adjustRightInd w:val="0"/>
        <w:spacing w:after="0" w:line="240" w:lineRule="auto"/>
        <w:jc w:val="both"/>
        <w:rPr>
          <w:rFonts w:ascii="Arial" w:hAnsi="Arial" w:cs="Arial"/>
          <w:sz w:val="24"/>
          <w:szCs w:val="24"/>
        </w:rPr>
      </w:pPr>
    </w:p>
    <w:p w14:paraId="56B57FD5" w14:textId="77777777" w:rsidR="00B83C77" w:rsidRDefault="00FB59B1" w:rsidP="00FB59B1">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33620CA4" wp14:editId="538BC2F9">
            <wp:extent cx="5612130" cy="3592830"/>
            <wp:effectExtent l="0" t="0" r="762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592830"/>
                    </a:xfrm>
                    <a:prstGeom prst="rect">
                      <a:avLst/>
                    </a:prstGeom>
                  </pic:spPr>
                </pic:pic>
              </a:graphicData>
            </a:graphic>
          </wp:inline>
        </w:drawing>
      </w:r>
    </w:p>
    <w:p w14:paraId="0BF5E407" w14:textId="77777777" w:rsidR="00FB59B1" w:rsidRDefault="00FB59B1" w:rsidP="00FB59B1">
      <w:pPr>
        <w:autoSpaceDE w:val="0"/>
        <w:autoSpaceDN w:val="0"/>
        <w:adjustRightInd w:val="0"/>
        <w:spacing w:after="0" w:line="240" w:lineRule="auto"/>
        <w:jc w:val="center"/>
        <w:rPr>
          <w:rFonts w:ascii="Arial" w:hAnsi="Arial" w:cs="Arial"/>
          <w:sz w:val="24"/>
          <w:szCs w:val="24"/>
        </w:rPr>
      </w:pPr>
    </w:p>
    <w:p w14:paraId="73398541" w14:textId="77777777" w:rsidR="00FB59B1" w:rsidRDefault="00FB59B1" w:rsidP="00FB59B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33C3AAAB" wp14:editId="74771E49">
            <wp:extent cx="5524500" cy="63246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4500" cy="6324600"/>
                    </a:xfrm>
                    <a:prstGeom prst="rect">
                      <a:avLst/>
                    </a:prstGeom>
                  </pic:spPr>
                </pic:pic>
              </a:graphicData>
            </a:graphic>
          </wp:inline>
        </w:drawing>
      </w:r>
    </w:p>
    <w:p w14:paraId="00BA0EF8" w14:textId="77777777" w:rsidR="00FB59B1" w:rsidRDefault="00FB59B1" w:rsidP="00FB59B1">
      <w:pPr>
        <w:autoSpaceDE w:val="0"/>
        <w:autoSpaceDN w:val="0"/>
        <w:adjustRightInd w:val="0"/>
        <w:spacing w:after="0" w:line="240" w:lineRule="auto"/>
        <w:jc w:val="center"/>
        <w:rPr>
          <w:rFonts w:ascii="Arial" w:hAnsi="Arial" w:cs="Arial"/>
          <w:sz w:val="24"/>
          <w:szCs w:val="24"/>
        </w:rPr>
      </w:pPr>
    </w:p>
    <w:p w14:paraId="7CDCF969" w14:textId="77777777" w:rsidR="00FB59B1" w:rsidRDefault="00FB59B1" w:rsidP="00FB59B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18D1D141" wp14:editId="44557278">
            <wp:extent cx="5543550" cy="67627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43550" cy="6762750"/>
                    </a:xfrm>
                    <a:prstGeom prst="rect">
                      <a:avLst/>
                    </a:prstGeom>
                  </pic:spPr>
                </pic:pic>
              </a:graphicData>
            </a:graphic>
          </wp:inline>
        </w:drawing>
      </w:r>
    </w:p>
    <w:p w14:paraId="44592FA0" w14:textId="77777777" w:rsidR="00FB59B1" w:rsidRDefault="00FB59B1" w:rsidP="00FB59B1">
      <w:pPr>
        <w:autoSpaceDE w:val="0"/>
        <w:autoSpaceDN w:val="0"/>
        <w:adjustRightInd w:val="0"/>
        <w:spacing w:after="0" w:line="240" w:lineRule="auto"/>
        <w:jc w:val="center"/>
        <w:rPr>
          <w:rFonts w:ascii="Arial" w:hAnsi="Arial" w:cs="Arial"/>
          <w:sz w:val="24"/>
          <w:szCs w:val="24"/>
        </w:rPr>
      </w:pPr>
    </w:p>
    <w:p w14:paraId="2C84E385" w14:textId="77777777" w:rsidR="00FB59B1" w:rsidRDefault="00FB59B1" w:rsidP="00FB59B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1D1546DA" wp14:editId="544BEA31">
            <wp:extent cx="5524500" cy="6657975"/>
            <wp:effectExtent l="0" t="0" r="0"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24500" cy="6657975"/>
                    </a:xfrm>
                    <a:prstGeom prst="rect">
                      <a:avLst/>
                    </a:prstGeom>
                  </pic:spPr>
                </pic:pic>
              </a:graphicData>
            </a:graphic>
          </wp:inline>
        </w:drawing>
      </w:r>
    </w:p>
    <w:p w14:paraId="0119295B" w14:textId="77777777" w:rsidR="00FB59B1" w:rsidRDefault="00FB59B1" w:rsidP="00FB59B1">
      <w:pPr>
        <w:autoSpaceDE w:val="0"/>
        <w:autoSpaceDN w:val="0"/>
        <w:adjustRightInd w:val="0"/>
        <w:spacing w:after="0" w:line="240" w:lineRule="auto"/>
        <w:jc w:val="center"/>
        <w:rPr>
          <w:rFonts w:ascii="Arial" w:hAnsi="Arial" w:cs="Arial"/>
          <w:sz w:val="24"/>
          <w:szCs w:val="24"/>
        </w:rPr>
      </w:pPr>
    </w:p>
    <w:p w14:paraId="3D5438D6" w14:textId="77777777" w:rsidR="00FB59B1" w:rsidRDefault="00FB59B1" w:rsidP="00FB59B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7F644133" wp14:editId="442634D8">
            <wp:extent cx="5495925" cy="6734175"/>
            <wp:effectExtent l="0" t="0" r="9525"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95925" cy="6734175"/>
                    </a:xfrm>
                    <a:prstGeom prst="rect">
                      <a:avLst/>
                    </a:prstGeom>
                  </pic:spPr>
                </pic:pic>
              </a:graphicData>
            </a:graphic>
          </wp:inline>
        </w:drawing>
      </w:r>
    </w:p>
    <w:p w14:paraId="63154D19" w14:textId="77777777" w:rsidR="00FB59B1" w:rsidRDefault="00FB59B1" w:rsidP="00FB59B1">
      <w:pPr>
        <w:autoSpaceDE w:val="0"/>
        <w:autoSpaceDN w:val="0"/>
        <w:adjustRightInd w:val="0"/>
        <w:spacing w:after="0" w:line="240" w:lineRule="auto"/>
        <w:jc w:val="center"/>
        <w:rPr>
          <w:rFonts w:ascii="Arial" w:hAnsi="Arial" w:cs="Arial"/>
          <w:sz w:val="24"/>
          <w:szCs w:val="24"/>
        </w:rPr>
      </w:pPr>
    </w:p>
    <w:p w14:paraId="433B97D7" w14:textId="77777777" w:rsidR="00FB59B1" w:rsidRDefault="00FB59B1" w:rsidP="00FB59B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08C60AEE" wp14:editId="309DF260">
            <wp:extent cx="5524500" cy="66675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24500" cy="6667500"/>
                    </a:xfrm>
                    <a:prstGeom prst="rect">
                      <a:avLst/>
                    </a:prstGeom>
                  </pic:spPr>
                </pic:pic>
              </a:graphicData>
            </a:graphic>
          </wp:inline>
        </w:drawing>
      </w:r>
    </w:p>
    <w:p w14:paraId="603CF230" w14:textId="77777777" w:rsidR="00FB59B1" w:rsidRDefault="00FB59B1" w:rsidP="00FB59B1">
      <w:pPr>
        <w:autoSpaceDE w:val="0"/>
        <w:autoSpaceDN w:val="0"/>
        <w:adjustRightInd w:val="0"/>
        <w:spacing w:after="0" w:line="240" w:lineRule="auto"/>
        <w:jc w:val="center"/>
        <w:rPr>
          <w:rFonts w:ascii="Arial" w:hAnsi="Arial" w:cs="Arial"/>
          <w:sz w:val="24"/>
          <w:szCs w:val="24"/>
        </w:rPr>
      </w:pPr>
    </w:p>
    <w:p w14:paraId="1D240889" w14:textId="77777777" w:rsidR="00FB59B1" w:rsidRDefault="00FB59B1" w:rsidP="00FB59B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36682345" wp14:editId="541DD21A">
            <wp:extent cx="5562600" cy="67818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62600" cy="6781800"/>
                    </a:xfrm>
                    <a:prstGeom prst="rect">
                      <a:avLst/>
                    </a:prstGeom>
                  </pic:spPr>
                </pic:pic>
              </a:graphicData>
            </a:graphic>
          </wp:inline>
        </w:drawing>
      </w:r>
    </w:p>
    <w:p w14:paraId="0A68353B" w14:textId="77777777" w:rsidR="00FB59B1" w:rsidRDefault="00FB59B1" w:rsidP="00FB59B1">
      <w:pPr>
        <w:autoSpaceDE w:val="0"/>
        <w:autoSpaceDN w:val="0"/>
        <w:adjustRightInd w:val="0"/>
        <w:spacing w:after="0" w:line="240" w:lineRule="auto"/>
        <w:jc w:val="center"/>
        <w:rPr>
          <w:rFonts w:ascii="Arial" w:hAnsi="Arial" w:cs="Arial"/>
          <w:sz w:val="24"/>
          <w:szCs w:val="24"/>
        </w:rPr>
      </w:pPr>
    </w:p>
    <w:p w14:paraId="5ACEDA85" w14:textId="77777777" w:rsidR="00FB59B1" w:rsidRDefault="00FB59B1" w:rsidP="00FB59B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17120697" wp14:editId="29938BD9">
            <wp:extent cx="5534025" cy="6762750"/>
            <wp:effectExtent l="0" t="0" r="952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34025" cy="6762750"/>
                    </a:xfrm>
                    <a:prstGeom prst="rect">
                      <a:avLst/>
                    </a:prstGeom>
                  </pic:spPr>
                </pic:pic>
              </a:graphicData>
            </a:graphic>
          </wp:inline>
        </w:drawing>
      </w:r>
    </w:p>
    <w:p w14:paraId="4CA20219" w14:textId="77777777" w:rsidR="00FB59B1" w:rsidRDefault="00FB59B1" w:rsidP="00FB59B1">
      <w:pPr>
        <w:autoSpaceDE w:val="0"/>
        <w:autoSpaceDN w:val="0"/>
        <w:adjustRightInd w:val="0"/>
        <w:spacing w:after="0" w:line="240" w:lineRule="auto"/>
        <w:jc w:val="center"/>
        <w:rPr>
          <w:rFonts w:ascii="Arial" w:hAnsi="Arial" w:cs="Arial"/>
          <w:sz w:val="24"/>
          <w:szCs w:val="24"/>
        </w:rPr>
      </w:pPr>
    </w:p>
    <w:p w14:paraId="7E37547E" w14:textId="77777777" w:rsidR="00FB59B1" w:rsidRDefault="00FB59B1" w:rsidP="00FB59B1">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1C68D821" wp14:editId="7D382AB9">
            <wp:extent cx="5524500" cy="428625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24500" cy="4286250"/>
                    </a:xfrm>
                    <a:prstGeom prst="rect">
                      <a:avLst/>
                    </a:prstGeom>
                  </pic:spPr>
                </pic:pic>
              </a:graphicData>
            </a:graphic>
          </wp:inline>
        </w:drawing>
      </w:r>
    </w:p>
    <w:p w14:paraId="2BB156B1" w14:textId="77777777" w:rsidR="00B073D5" w:rsidRDefault="00ED019D" w:rsidP="00FB59B1">
      <w:r>
        <w:rPr>
          <w:rFonts w:ascii="Arial" w:hAnsi="Arial" w:cs="Arial"/>
          <w:sz w:val="24"/>
          <w:szCs w:val="24"/>
        </w:rPr>
        <w:br w:type="page"/>
      </w:r>
    </w:p>
    <w:p w14:paraId="4D5793F3" w14:textId="77777777" w:rsidR="00ED019D" w:rsidRPr="00595A18" w:rsidRDefault="00ED019D" w:rsidP="00E5375F">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lastRenderedPageBreak/>
        <w:t xml:space="preserve">ALCANCE DE LA PROPUESTA </w:t>
      </w:r>
    </w:p>
    <w:p w14:paraId="33D3AE57" w14:textId="77777777" w:rsidR="00ED019D" w:rsidRPr="00595A18" w:rsidRDefault="00ED019D" w:rsidP="00FC4E8C">
      <w:pPr>
        <w:autoSpaceDE w:val="0"/>
        <w:autoSpaceDN w:val="0"/>
        <w:adjustRightInd w:val="0"/>
        <w:spacing w:after="0" w:line="240" w:lineRule="auto"/>
        <w:jc w:val="both"/>
        <w:rPr>
          <w:rFonts w:ascii="Arial" w:hAnsi="Arial" w:cs="Arial"/>
          <w:sz w:val="24"/>
          <w:szCs w:val="24"/>
        </w:rPr>
      </w:pPr>
    </w:p>
    <w:p w14:paraId="5AD40A02" w14:textId="77777777" w:rsidR="00D3725A" w:rsidRDefault="00ED019D" w:rsidP="00AD1651">
      <w:pPr>
        <w:pStyle w:val="Sinespaciado"/>
        <w:jc w:val="both"/>
        <w:rPr>
          <w:rFonts w:ascii="Arial" w:hAnsi="Arial" w:cs="Arial"/>
          <w:sz w:val="24"/>
          <w:szCs w:val="24"/>
        </w:rPr>
      </w:pPr>
      <w:r w:rsidRPr="00595A18">
        <w:rPr>
          <w:rFonts w:ascii="Arial" w:hAnsi="Arial" w:cs="Arial"/>
          <w:sz w:val="24"/>
          <w:szCs w:val="24"/>
        </w:rPr>
        <w:t>Atendiendo su gentil solicitud</w:t>
      </w:r>
      <w:r>
        <w:rPr>
          <w:rFonts w:ascii="Arial" w:hAnsi="Arial" w:cs="Arial"/>
          <w:sz w:val="24"/>
          <w:szCs w:val="24"/>
        </w:rPr>
        <w:t xml:space="preserve"> y teniendo en cuenta la información suministrada por ustedes,</w:t>
      </w:r>
      <w:r w:rsidRPr="00595A18">
        <w:rPr>
          <w:rFonts w:ascii="Arial" w:hAnsi="Arial" w:cs="Arial"/>
          <w:sz w:val="24"/>
          <w:szCs w:val="24"/>
        </w:rPr>
        <w:t xml:space="preserve"> presentamos nuestra propuesta técnica y económica </w:t>
      </w:r>
      <w:r>
        <w:rPr>
          <w:rFonts w:ascii="Arial" w:hAnsi="Arial" w:cs="Arial"/>
          <w:sz w:val="24"/>
          <w:szCs w:val="24"/>
        </w:rPr>
        <w:t xml:space="preserve">de estudios y diseños que incluye los elementos </w:t>
      </w:r>
      <w:r w:rsidR="00D3725A" w:rsidRPr="00595A18">
        <w:rPr>
          <w:rFonts w:ascii="Arial" w:hAnsi="Arial" w:cs="Arial"/>
          <w:sz w:val="24"/>
          <w:szCs w:val="24"/>
        </w:rPr>
        <w:t>listados a continuación:</w:t>
      </w:r>
    </w:p>
    <w:p w14:paraId="1390D6BB" w14:textId="77777777" w:rsidR="00CE6899" w:rsidRDefault="00CE6899" w:rsidP="00AD1651">
      <w:pPr>
        <w:pStyle w:val="Sinespaciado"/>
        <w:jc w:val="both"/>
        <w:rPr>
          <w:rFonts w:ascii="Arial" w:hAnsi="Arial" w:cs="Arial"/>
          <w:sz w:val="24"/>
          <w:szCs w:val="24"/>
        </w:rPr>
      </w:pPr>
    </w:p>
    <w:p w14:paraId="368A7BE8" w14:textId="77777777" w:rsidR="00CE6899" w:rsidRDefault="00CE6899" w:rsidP="00CE6899">
      <w:pPr>
        <w:pStyle w:val="Sinespaciado"/>
        <w:jc w:val="both"/>
        <w:rPr>
          <w:rFonts w:ascii="Arial" w:hAnsi="Arial" w:cs="Arial"/>
          <w:sz w:val="24"/>
          <w:szCs w:val="24"/>
        </w:rPr>
      </w:pPr>
      <w:r w:rsidRPr="00CE6899">
        <w:rPr>
          <w:rFonts w:ascii="Arial" w:hAnsi="Arial" w:cs="Arial"/>
          <w:sz w:val="24"/>
          <w:szCs w:val="24"/>
        </w:rPr>
        <w:t>El diseño se ceñirá a los lineamientos contenidos en los reglamentos para instalaciones</w:t>
      </w:r>
      <w:r>
        <w:rPr>
          <w:rFonts w:ascii="Arial" w:hAnsi="Arial" w:cs="Arial"/>
          <w:sz w:val="24"/>
          <w:szCs w:val="24"/>
        </w:rPr>
        <w:t xml:space="preserve"> </w:t>
      </w:r>
      <w:r w:rsidRPr="00CE6899">
        <w:rPr>
          <w:rFonts w:ascii="Arial" w:hAnsi="Arial" w:cs="Arial"/>
          <w:sz w:val="24"/>
          <w:szCs w:val="24"/>
        </w:rPr>
        <w:t>eléctricas como el Código Eléctrico Colombiano; la Norma ICONTEC 2050, los reglamentos</w:t>
      </w:r>
      <w:r>
        <w:rPr>
          <w:rFonts w:ascii="Arial" w:hAnsi="Arial" w:cs="Arial"/>
          <w:sz w:val="24"/>
          <w:szCs w:val="24"/>
        </w:rPr>
        <w:t xml:space="preserve"> </w:t>
      </w:r>
      <w:r w:rsidRPr="00CE6899">
        <w:rPr>
          <w:rFonts w:ascii="Arial" w:hAnsi="Arial" w:cs="Arial"/>
          <w:sz w:val="24"/>
          <w:szCs w:val="24"/>
        </w:rPr>
        <w:t>vigentes de RETIE, RITEL y RETILAP; además de los reglamentos internos de las empresas</w:t>
      </w:r>
      <w:r>
        <w:rPr>
          <w:rFonts w:ascii="Arial" w:hAnsi="Arial" w:cs="Arial"/>
          <w:sz w:val="24"/>
          <w:szCs w:val="24"/>
        </w:rPr>
        <w:t xml:space="preserve"> </w:t>
      </w:r>
      <w:r w:rsidRPr="00CE6899">
        <w:rPr>
          <w:rFonts w:ascii="Arial" w:hAnsi="Arial" w:cs="Arial"/>
          <w:sz w:val="24"/>
          <w:szCs w:val="24"/>
        </w:rPr>
        <w:t>proveedoras de servicios públicos o los que prescriban las autoridades locales competentes.</w:t>
      </w:r>
    </w:p>
    <w:p w14:paraId="79C0410E" w14:textId="77777777" w:rsidR="00CE6899" w:rsidRPr="00CE6899" w:rsidRDefault="00CE6899" w:rsidP="00CE6899">
      <w:pPr>
        <w:pStyle w:val="Sinespaciado"/>
        <w:jc w:val="both"/>
        <w:rPr>
          <w:rFonts w:ascii="Arial" w:hAnsi="Arial" w:cs="Arial"/>
          <w:sz w:val="24"/>
          <w:szCs w:val="24"/>
        </w:rPr>
      </w:pPr>
    </w:p>
    <w:p w14:paraId="5F8CA4C1" w14:textId="77777777" w:rsidR="00CE6899" w:rsidRDefault="00CE6899" w:rsidP="00CE6899">
      <w:pPr>
        <w:pStyle w:val="Sinespaciado"/>
        <w:jc w:val="both"/>
        <w:rPr>
          <w:rFonts w:ascii="Arial" w:hAnsi="Arial" w:cs="Arial"/>
          <w:sz w:val="24"/>
          <w:szCs w:val="24"/>
        </w:rPr>
      </w:pPr>
      <w:r w:rsidRPr="00CE6899">
        <w:rPr>
          <w:rFonts w:ascii="Arial" w:hAnsi="Arial" w:cs="Arial"/>
          <w:sz w:val="24"/>
          <w:szCs w:val="24"/>
        </w:rPr>
        <w:t>El sistema de protecciones contra descargas atmosféricas se diseñará cumpliendo con las</w:t>
      </w:r>
      <w:r>
        <w:rPr>
          <w:rFonts w:ascii="Arial" w:hAnsi="Arial" w:cs="Arial"/>
          <w:sz w:val="24"/>
          <w:szCs w:val="24"/>
        </w:rPr>
        <w:t xml:space="preserve"> </w:t>
      </w:r>
      <w:r w:rsidRPr="00CE6899">
        <w:rPr>
          <w:rFonts w:ascii="Arial" w:hAnsi="Arial" w:cs="Arial"/>
          <w:sz w:val="24"/>
          <w:szCs w:val="24"/>
        </w:rPr>
        <w:t>normas RETIE, NTC 4552 y IEC 61024-1. El sistema de Telecomunicaciones se diseñará</w:t>
      </w:r>
      <w:r>
        <w:rPr>
          <w:rFonts w:ascii="Arial" w:hAnsi="Arial" w:cs="Arial"/>
          <w:sz w:val="24"/>
          <w:szCs w:val="24"/>
        </w:rPr>
        <w:t xml:space="preserve"> </w:t>
      </w:r>
      <w:r w:rsidRPr="00CE6899">
        <w:rPr>
          <w:rFonts w:ascii="Arial" w:hAnsi="Arial" w:cs="Arial"/>
          <w:sz w:val="24"/>
          <w:szCs w:val="24"/>
        </w:rPr>
        <w:t>cumpliendo con las normas TIA1179A.</w:t>
      </w:r>
    </w:p>
    <w:p w14:paraId="319964E5" w14:textId="77777777" w:rsidR="00CE6899" w:rsidRPr="00CE6899" w:rsidRDefault="00CE6899" w:rsidP="00CE6899">
      <w:pPr>
        <w:pStyle w:val="Sinespaciado"/>
        <w:jc w:val="both"/>
        <w:rPr>
          <w:rFonts w:ascii="Arial" w:hAnsi="Arial" w:cs="Arial"/>
          <w:sz w:val="24"/>
          <w:szCs w:val="24"/>
        </w:rPr>
      </w:pPr>
    </w:p>
    <w:p w14:paraId="64C0646E" w14:textId="77777777" w:rsidR="00CE6899" w:rsidRDefault="00CE6899" w:rsidP="00CE6899">
      <w:pPr>
        <w:pStyle w:val="Sinespaciado"/>
        <w:jc w:val="both"/>
        <w:rPr>
          <w:rFonts w:ascii="Arial" w:hAnsi="Arial" w:cs="Arial"/>
          <w:sz w:val="24"/>
          <w:szCs w:val="24"/>
        </w:rPr>
      </w:pPr>
      <w:r w:rsidRPr="00CE6899">
        <w:rPr>
          <w:rFonts w:ascii="Arial" w:hAnsi="Arial" w:cs="Arial"/>
          <w:sz w:val="24"/>
          <w:szCs w:val="24"/>
        </w:rPr>
        <w:t xml:space="preserve">También se </w:t>
      </w:r>
      <w:r>
        <w:rPr>
          <w:rFonts w:ascii="Arial" w:hAnsi="Arial" w:cs="Arial"/>
          <w:sz w:val="24"/>
          <w:szCs w:val="24"/>
        </w:rPr>
        <w:t xml:space="preserve">tendrá </w:t>
      </w:r>
      <w:r w:rsidRPr="00CE6899">
        <w:rPr>
          <w:rFonts w:ascii="Arial" w:hAnsi="Arial" w:cs="Arial"/>
          <w:sz w:val="24"/>
          <w:szCs w:val="24"/>
        </w:rPr>
        <w:t>en cuenta el ASHRAE (AMERICAN SOCIETY OF HEATING,</w:t>
      </w:r>
      <w:r>
        <w:rPr>
          <w:rFonts w:ascii="Arial" w:hAnsi="Arial" w:cs="Arial"/>
          <w:sz w:val="24"/>
          <w:szCs w:val="24"/>
        </w:rPr>
        <w:t xml:space="preserve"> </w:t>
      </w:r>
      <w:r w:rsidRPr="00CE6899">
        <w:rPr>
          <w:rFonts w:ascii="Arial" w:hAnsi="Arial" w:cs="Arial"/>
          <w:sz w:val="24"/>
          <w:szCs w:val="24"/>
        </w:rPr>
        <w:t>REFRIGERATING AND AIR-CONDITIONING ENGINEERS) 90.1 en las versiones vigentes que</w:t>
      </w:r>
      <w:r>
        <w:rPr>
          <w:rFonts w:ascii="Arial" w:hAnsi="Arial" w:cs="Arial"/>
          <w:sz w:val="24"/>
          <w:szCs w:val="24"/>
        </w:rPr>
        <w:t xml:space="preserve"> </w:t>
      </w:r>
      <w:r w:rsidRPr="00CE6899">
        <w:rPr>
          <w:rFonts w:ascii="Arial" w:hAnsi="Arial" w:cs="Arial"/>
          <w:sz w:val="24"/>
          <w:szCs w:val="24"/>
        </w:rPr>
        <w:t>se exija para el cumplimiento de los estándares que solicita el USGBC (U. S. GREEN BUILDING</w:t>
      </w:r>
      <w:r>
        <w:rPr>
          <w:rFonts w:ascii="Arial" w:hAnsi="Arial" w:cs="Arial"/>
          <w:sz w:val="24"/>
          <w:szCs w:val="24"/>
        </w:rPr>
        <w:t xml:space="preserve"> </w:t>
      </w:r>
      <w:r w:rsidRPr="00CE6899">
        <w:rPr>
          <w:rFonts w:ascii="Arial" w:hAnsi="Arial" w:cs="Arial"/>
          <w:sz w:val="24"/>
          <w:szCs w:val="24"/>
        </w:rPr>
        <w:t>COUNCIL) para obtener la certificación LEED, y otras normas necesarias para el cumplimiento</w:t>
      </w:r>
      <w:r>
        <w:rPr>
          <w:rFonts w:ascii="Arial" w:hAnsi="Arial" w:cs="Arial"/>
          <w:sz w:val="24"/>
          <w:szCs w:val="24"/>
        </w:rPr>
        <w:t xml:space="preserve"> </w:t>
      </w:r>
      <w:r w:rsidRPr="00CE6899">
        <w:rPr>
          <w:rFonts w:ascii="Arial" w:hAnsi="Arial" w:cs="Arial"/>
          <w:sz w:val="24"/>
          <w:szCs w:val="24"/>
        </w:rPr>
        <w:t>de los requerimientos normativos locales y externos para este tipo de proyecto.</w:t>
      </w:r>
    </w:p>
    <w:p w14:paraId="43D9B57D" w14:textId="77777777" w:rsidR="00CE6899" w:rsidRPr="00CE6899" w:rsidRDefault="00CE6899" w:rsidP="00CE6899">
      <w:pPr>
        <w:pStyle w:val="Sinespaciado"/>
        <w:jc w:val="both"/>
        <w:rPr>
          <w:rFonts w:ascii="Arial" w:hAnsi="Arial" w:cs="Arial"/>
          <w:sz w:val="24"/>
          <w:szCs w:val="24"/>
        </w:rPr>
      </w:pPr>
    </w:p>
    <w:p w14:paraId="12145AF9" w14:textId="77777777" w:rsidR="00CE6899" w:rsidRDefault="00CE6899" w:rsidP="00CE6899">
      <w:pPr>
        <w:pStyle w:val="Sinespaciado"/>
        <w:jc w:val="both"/>
        <w:rPr>
          <w:rFonts w:ascii="Arial" w:hAnsi="Arial" w:cs="Arial"/>
          <w:sz w:val="24"/>
          <w:szCs w:val="24"/>
        </w:rPr>
      </w:pPr>
      <w:r w:rsidRPr="00CE6899">
        <w:rPr>
          <w:rFonts w:ascii="Arial" w:hAnsi="Arial" w:cs="Arial"/>
          <w:sz w:val="24"/>
          <w:szCs w:val="24"/>
        </w:rPr>
        <w:t>El alcance comprende la radicación, seguimiento, atención a los requerimientos o</w:t>
      </w:r>
      <w:r>
        <w:rPr>
          <w:rFonts w:ascii="Arial" w:hAnsi="Arial" w:cs="Arial"/>
          <w:sz w:val="24"/>
          <w:szCs w:val="24"/>
        </w:rPr>
        <w:t xml:space="preserve"> </w:t>
      </w:r>
      <w:r w:rsidRPr="00CE6899">
        <w:rPr>
          <w:rFonts w:ascii="Arial" w:hAnsi="Arial" w:cs="Arial"/>
          <w:sz w:val="24"/>
          <w:szCs w:val="24"/>
        </w:rPr>
        <w:t>aclaraciones que formule la empresa prestadora del servicio público y la curaduría hasta</w:t>
      </w:r>
      <w:r>
        <w:rPr>
          <w:rFonts w:ascii="Arial" w:hAnsi="Arial" w:cs="Arial"/>
          <w:sz w:val="24"/>
          <w:szCs w:val="24"/>
        </w:rPr>
        <w:t xml:space="preserve"> </w:t>
      </w:r>
      <w:r w:rsidRPr="00CE6899">
        <w:rPr>
          <w:rFonts w:ascii="Arial" w:hAnsi="Arial" w:cs="Arial"/>
          <w:sz w:val="24"/>
          <w:szCs w:val="24"/>
        </w:rPr>
        <w:t>obtener la aprobación del proyecto correspondiente.</w:t>
      </w:r>
    </w:p>
    <w:p w14:paraId="31F2BEC7" w14:textId="77777777" w:rsidR="00CE6899" w:rsidRPr="00CE6899" w:rsidRDefault="00CE6899" w:rsidP="00CE6899">
      <w:pPr>
        <w:pStyle w:val="Sinespaciado"/>
        <w:jc w:val="both"/>
        <w:rPr>
          <w:rFonts w:ascii="Arial" w:hAnsi="Arial" w:cs="Arial"/>
          <w:sz w:val="24"/>
          <w:szCs w:val="24"/>
        </w:rPr>
      </w:pPr>
    </w:p>
    <w:p w14:paraId="488D943C" w14:textId="77777777" w:rsidR="00CE6899" w:rsidRDefault="00CE6899" w:rsidP="00CE6899">
      <w:pPr>
        <w:pStyle w:val="Sinespaciado"/>
        <w:jc w:val="both"/>
        <w:rPr>
          <w:rFonts w:ascii="Arial" w:hAnsi="Arial" w:cs="Arial"/>
          <w:sz w:val="24"/>
          <w:szCs w:val="24"/>
        </w:rPr>
      </w:pPr>
      <w:r w:rsidRPr="00CE6899">
        <w:rPr>
          <w:rFonts w:ascii="Arial" w:hAnsi="Arial" w:cs="Arial"/>
          <w:sz w:val="24"/>
          <w:szCs w:val="24"/>
        </w:rPr>
        <w:t>De acuerdo con los planos arquitectónicos y demás información que suministrará</w:t>
      </w:r>
      <w:r>
        <w:rPr>
          <w:rFonts w:ascii="Arial" w:hAnsi="Arial" w:cs="Arial"/>
          <w:sz w:val="24"/>
          <w:szCs w:val="24"/>
        </w:rPr>
        <w:t xml:space="preserve"> </w:t>
      </w:r>
      <w:r w:rsidRPr="00CE6899">
        <w:rPr>
          <w:rFonts w:ascii="Arial" w:hAnsi="Arial" w:cs="Arial"/>
          <w:sz w:val="24"/>
          <w:szCs w:val="24"/>
        </w:rPr>
        <w:t>CONSTRUCCIONES PLANIFICADAS SA se elaborarán los diseños y planos completos con los</w:t>
      </w:r>
      <w:r>
        <w:rPr>
          <w:rFonts w:ascii="Arial" w:hAnsi="Arial" w:cs="Arial"/>
          <w:sz w:val="24"/>
          <w:szCs w:val="24"/>
        </w:rPr>
        <w:t xml:space="preserve"> </w:t>
      </w:r>
      <w:r w:rsidRPr="00CE6899">
        <w:rPr>
          <w:rFonts w:ascii="Arial" w:hAnsi="Arial" w:cs="Arial"/>
          <w:sz w:val="24"/>
          <w:szCs w:val="24"/>
        </w:rPr>
        <w:t>detalles necesarios, claros y suficientes, para que el proyecto eléctrico, voz y datos, cableado</w:t>
      </w:r>
      <w:r>
        <w:rPr>
          <w:rFonts w:ascii="Arial" w:hAnsi="Arial" w:cs="Arial"/>
          <w:sz w:val="24"/>
          <w:szCs w:val="24"/>
        </w:rPr>
        <w:t xml:space="preserve"> </w:t>
      </w:r>
      <w:r w:rsidRPr="00CE6899">
        <w:rPr>
          <w:rFonts w:ascii="Arial" w:hAnsi="Arial" w:cs="Arial"/>
          <w:sz w:val="24"/>
          <w:szCs w:val="24"/>
        </w:rPr>
        <w:t>estructurado, contenga la suficiente información para la construcción de la obra.</w:t>
      </w:r>
    </w:p>
    <w:p w14:paraId="7A7CA79F" w14:textId="77777777" w:rsidR="00FB59B1" w:rsidRDefault="00FB59B1" w:rsidP="00CE6899">
      <w:pPr>
        <w:pStyle w:val="Sinespaciado"/>
        <w:jc w:val="both"/>
        <w:rPr>
          <w:rFonts w:ascii="Arial" w:hAnsi="Arial" w:cs="Arial"/>
          <w:sz w:val="24"/>
          <w:szCs w:val="24"/>
        </w:rPr>
      </w:pPr>
    </w:p>
    <w:p w14:paraId="1B377932" w14:textId="77777777" w:rsidR="00FB59B1" w:rsidRPr="00FB59B1" w:rsidRDefault="00FB59B1" w:rsidP="00FB59B1">
      <w:pPr>
        <w:pStyle w:val="Sinespaciado"/>
        <w:jc w:val="both"/>
        <w:rPr>
          <w:rFonts w:ascii="Arial" w:hAnsi="Arial" w:cs="Arial"/>
          <w:b/>
          <w:sz w:val="24"/>
          <w:szCs w:val="24"/>
        </w:rPr>
      </w:pPr>
      <w:r w:rsidRPr="00FB59B1">
        <w:rPr>
          <w:rFonts w:ascii="Arial" w:hAnsi="Arial" w:cs="Arial"/>
          <w:b/>
          <w:sz w:val="24"/>
          <w:szCs w:val="24"/>
        </w:rPr>
        <w:t>Fase I Diseño</w:t>
      </w:r>
    </w:p>
    <w:p w14:paraId="3A314583" w14:textId="77777777" w:rsidR="00FB59B1" w:rsidRPr="00FB59B1" w:rsidRDefault="00FB59B1" w:rsidP="00FB59B1">
      <w:pPr>
        <w:pStyle w:val="Sinespaciado"/>
        <w:jc w:val="both"/>
        <w:rPr>
          <w:rFonts w:ascii="Arial" w:hAnsi="Arial" w:cs="Arial"/>
          <w:sz w:val="24"/>
          <w:szCs w:val="24"/>
        </w:rPr>
      </w:pPr>
    </w:p>
    <w:p w14:paraId="0F447DF9" w14:textId="77777777" w:rsidR="00FB59B1" w:rsidRDefault="00FB59B1" w:rsidP="00FB59B1">
      <w:pPr>
        <w:pStyle w:val="Sinespaciado"/>
        <w:jc w:val="both"/>
        <w:rPr>
          <w:rFonts w:ascii="Arial" w:hAnsi="Arial" w:cs="Arial"/>
          <w:sz w:val="24"/>
          <w:szCs w:val="24"/>
        </w:rPr>
      </w:pPr>
      <w:r w:rsidRPr="00FB59B1">
        <w:rPr>
          <w:rFonts w:ascii="Arial" w:hAnsi="Arial" w:cs="Arial"/>
          <w:sz w:val="24"/>
          <w:szCs w:val="24"/>
        </w:rPr>
        <w:t>Las actividades técnicas a ejecutar:</w:t>
      </w:r>
    </w:p>
    <w:p w14:paraId="51A16298" w14:textId="77777777" w:rsidR="00FB59B1" w:rsidRPr="00FB59B1" w:rsidRDefault="00FB59B1" w:rsidP="00FB59B1">
      <w:pPr>
        <w:pStyle w:val="Sinespaciado"/>
        <w:jc w:val="both"/>
        <w:rPr>
          <w:rFonts w:ascii="Arial" w:hAnsi="Arial" w:cs="Arial"/>
          <w:sz w:val="24"/>
          <w:szCs w:val="24"/>
        </w:rPr>
      </w:pPr>
    </w:p>
    <w:p w14:paraId="37503058" w14:textId="77777777" w:rsidR="00FB59B1" w:rsidRDefault="00FB59B1" w:rsidP="00637ACE">
      <w:pPr>
        <w:pStyle w:val="Sinespaciado"/>
        <w:numPr>
          <w:ilvl w:val="0"/>
          <w:numId w:val="15"/>
        </w:numPr>
        <w:jc w:val="both"/>
        <w:rPr>
          <w:rFonts w:ascii="Arial" w:hAnsi="Arial" w:cs="Arial"/>
          <w:sz w:val="24"/>
          <w:szCs w:val="24"/>
        </w:rPr>
      </w:pPr>
      <w:r w:rsidRPr="00FB59B1">
        <w:rPr>
          <w:rFonts w:ascii="Arial" w:hAnsi="Arial" w:cs="Arial"/>
          <w:sz w:val="24"/>
          <w:szCs w:val="24"/>
        </w:rPr>
        <w:t>Revisión del Diseño Eléctrico y de Telecomunicaciones con el que se cuenta actualmente, y diagnóstico, teniendo en cuenta las Bases de Diseño de Teatro, A/V y toda la documentación existente del proyecto.</w:t>
      </w:r>
    </w:p>
    <w:p w14:paraId="1A5B729E" w14:textId="77777777" w:rsidR="00FB59B1" w:rsidRPr="00FB59B1" w:rsidRDefault="00FB59B1" w:rsidP="00637ACE">
      <w:pPr>
        <w:pStyle w:val="Sinespaciado"/>
        <w:numPr>
          <w:ilvl w:val="0"/>
          <w:numId w:val="15"/>
        </w:numPr>
        <w:jc w:val="both"/>
        <w:rPr>
          <w:rFonts w:ascii="Arial" w:hAnsi="Arial" w:cs="Arial"/>
          <w:sz w:val="24"/>
          <w:szCs w:val="24"/>
        </w:rPr>
      </w:pPr>
      <w:r w:rsidRPr="00FB59B1">
        <w:rPr>
          <w:rFonts w:ascii="Arial" w:hAnsi="Arial" w:cs="Arial"/>
          <w:sz w:val="24"/>
          <w:szCs w:val="24"/>
        </w:rPr>
        <w:t>Estudios y diseños eléctricos y de telecomunicaciones. El consultor solicitara, complementariamente, además de los diseños, las especificaciones técnicas de equipos a implementar.</w:t>
      </w:r>
    </w:p>
    <w:p w14:paraId="4148D849" w14:textId="77777777" w:rsidR="00FB59B1" w:rsidRPr="00FB59B1" w:rsidRDefault="00FB59B1" w:rsidP="00637ACE">
      <w:pPr>
        <w:pStyle w:val="Sinespaciado"/>
        <w:numPr>
          <w:ilvl w:val="0"/>
          <w:numId w:val="15"/>
        </w:numPr>
        <w:jc w:val="both"/>
        <w:rPr>
          <w:rFonts w:ascii="Arial" w:hAnsi="Arial" w:cs="Arial"/>
          <w:sz w:val="24"/>
          <w:szCs w:val="24"/>
        </w:rPr>
      </w:pPr>
      <w:r w:rsidRPr="00FB59B1">
        <w:rPr>
          <w:rFonts w:ascii="Arial" w:hAnsi="Arial" w:cs="Arial"/>
          <w:sz w:val="24"/>
          <w:szCs w:val="24"/>
        </w:rPr>
        <w:lastRenderedPageBreak/>
        <w:t>Bases del diseño, planos, memorias, especificaciones, cantidades detalladas y presupuesto de obra.</w:t>
      </w:r>
    </w:p>
    <w:p w14:paraId="229E4DE6" w14:textId="77777777" w:rsidR="00FB59B1" w:rsidRPr="00FB59B1" w:rsidRDefault="00FB59B1" w:rsidP="00637ACE">
      <w:pPr>
        <w:pStyle w:val="Sinespaciado"/>
        <w:numPr>
          <w:ilvl w:val="0"/>
          <w:numId w:val="15"/>
        </w:numPr>
        <w:jc w:val="both"/>
        <w:rPr>
          <w:rFonts w:ascii="Arial" w:hAnsi="Arial" w:cs="Arial"/>
          <w:sz w:val="24"/>
          <w:szCs w:val="24"/>
        </w:rPr>
      </w:pPr>
      <w:r w:rsidRPr="00FB59B1">
        <w:rPr>
          <w:rFonts w:ascii="Arial" w:hAnsi="Arial" w:cs="Arial"/>
          <w:sz w:val="24"/>
          <w:szCs w:val="24"/>
        </w:rPr>
        <w:t>Revisar las condiciones de frontera de los sistemas eléctricos y telecomunicaciones con los operadores de red.</w:t>
      </w:r>
    </w:p>
    <w:p w14:paraId="2E1F412E" w14:textId="77777777" w:rsidR="00FB59B1" w:rsidRPr="00FB59B1" w:rsidRDefault="00FB59B1" w:rsidP="00637ACE">
      <w:pPr>
        <w:pStyle w:val="Sinespaciado"/>
        <w:numPr>
          <w:ilvl w:val="0"/>
          <w:numId w:val="15"/>
        </w:numPr>
        <w:jc w:val="both"/>
        <w:rPr>
          <w:rFonts w:ascii="Arial" w:hAnsi="Arial" w:cs="Arial"/>
          <w:sz w:val="24"/>
          <w:szCs w:val="24"/>
        </w:rPr>
      </w:pPr>
      <w:r w:rsidRPr="00FB59B1">
        <w:rPr>
          <w:rFonts w:ascii="Arial" w:hAnsi="Arial" w:cs="Arial"/>
          <w:sz w:val="24"/>
          <w:szCs w:val="24"/>
        </w:rPr>
        <w:t>Revisar aspectos de coordinación entre el diseño con los diseños técnicos de otras disciplinas y estos con arquitectura y estructura.</w:t>
      </w:r>
    </w:p>
    <w:p w14:paraId="00144646" w14:textId="77777777" w:rsidR="00FB59B1" w:rsidRPr="00FB59B1" w:rsidRDefault="00FB59B1" w:rsidP="00637ACE">
      <w:pPr>
        <w:pStyle w:val="Sinespaciado"/>
        <w:numPr>
          <w:ilvl w:val="0"/>
          <w:numId w:val="15"/>
        </w:numPr>
        <w:jc w:val="both"/>
        <w:rPr>
          <w:rFonts w:ascii="Arial" w:hAnsi="Arial" w:cs="Arial"/>
          <w:sz w:val="24"/>
          <w:szCs w:val="24"/>
        </w:rPr>
      </w:pPr>
      <w:r w:rsidRPr="00FB59B1">
        <w:rPr>
          <w:rFonts w:ascii="Arial" w:hAnsi="Arial" w:cs="Arial"/>
          <w:sz w:val="24"/>
          <w:szCs w:val="24"/>
        </w:rPr>
        <w:t>Garantizar el cumplimiento de las exigencias de los operadores y proveedores de los operadores de red.</w:t>
      </w:r>
    </w:p>
    <w:p w14:paraId="24D8A6A0" w14:textId="77777777" w:rsidR="00FB59B1" w:rsidRPr="00FB59B1" w:rsidRDefault="00FB59B1" w:rsidP="00637ACE">
      <w:pPr>
        <w:pStyle w:val="Sinespaciado"/>
        <w:numPr>
          <w:ilvl w:val="0"/>
          <w:numId w:val="15"/>
        </w:numPr>
        <w:jc w:val="both"/>
        <w:rPr>
          <w:rFonts w:ascii="Arial" w:hAnsi="Arial" w:cs="Arial"/>
          <w:sz w:val="24"/>
          <w:szCs w:val="24"/>
        </w:rPr>
      </w:pPr>
      <w:r w:rsidRPr="00FB59B1">
        <w:rPr>
          <w:rFonts w:ascii="Arial" w:hAnsi="Arial" w:cs="Arial"/>
          <w:sz w:val="24"/>
          <w:szCs w:val="24"/>
        </w:rPr>
        <w:t xml:space="preserve">El diseño </w:t>
      </w:r>
      <w:r>
        <w:rPr>
          <w:rFonts w:ascii="Arial" w:hAnsi="Arial" w:cs="Arial"/>
          <w:sz w:val="24"/>
          <w:szCs w:val="24"/>
        </w:rPr>
        <w:t>contendrá</w:t>
      </w:r>
      <w:r w:rsidRPr="00FB59B1">
        <w:rPr>
          <w:rFonts w:ascii="Arial" w:hAnsi="Arial" w:cs="Arial"/>
          <w:sz w:val="24"/>
          <w:szCs w:val="24"/>
        </w:rPr>
        <w:t xml:space="preserve"> lo exigido por el artículo 10 del RETIE:</w:t>
      </w:r>
    </w:p>
    <w:p w14:paraId="267D0EA3" w14:textId="77777777" w:rsidR="00FB59B1" w:rsidRDefault="00FB59B1" w:rsidP="00FB59B1">
      <w:pPr>
        <w:pStyle w:val="Sinespaciado"/>
        <w:jc w:val="both"/>
        <w:rPr>
          <w:rFonts w:ascii="Arial" w:hAnsi="Arial" w:cs="Arial"/>
          <w:sz w:val="24"/>
          <w:szCs w:val="24"/>
        </w:rPr>
      </w:pPr>
    </w:p>
    <w:p w14:paraId="26A74168"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Análisis y cuadros de cargas iniciales y futuras, incluyendo análisis de factor de potencia y armónicos.</w:t>
      </w:r>
    </w:p>
    <w:p w14:paraId="7985037A"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Análisis de coordinación de aislamiento eléctrico.</w:t>
      </w:r>
    </w:p>
    <w:p w14:paraId="7EE35135"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Análisis de cortocircuito y falla a tierra.</w:t>
      </w:r>
    </w:p>
    <w:p w14:paraId="71AF620D"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Análisis de nivel de riesgo por rayos y medidas de protección contra rayos.</w:t>
      </w:r>
    </w:p>
    <w:p w14:paraId="70517A0A"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Análisis de riesgos de origen eléctrico y medidas para mitigarlos.</w:t>
      </w:r>
    </w:p>
    <w:p w14:paraId="00C3D270" w14:textId="77777777" w:rsidR="00637ACE"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Análisis del nivel tensión requerido.</w:t>
      </w:r>
    </w:p>
    <w:p w14:paraId="736CCF74"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 xml:space="preserve">Cálculo de campos electromagnéticos para asegurar </w:t>
      </w:r>
      <w:r w:rsidR="00637ACE" w:rsidRPr="00FB59B1">
        <w:rPr>
          <w:rFonts w:ascii="Arial" w:hAnsi="Arial" w:cs="Arial"/>
          <w:sz w:val="24"/>
          <w:szCs w:val="24"/>
        </w:rPr>
        <w:t>que,</w:t>
      </w:r>
      <w:r w:rsidRPr="00FB59B1">
        <w:rPr>
          <w:rFonts w:ascii="Arial" w:hAnsi="Arial" w:cs="Arial"/>
          <w:sz w:val="24"/>
          <w:szCs w:val="24"/>
        </w:rPr>
        <w:t xml:space="preserve"> en espacios destinados a actividades rutinarias de las personas, no se superen los límites de exposición definidos en la Tabla 14.1 del RETIE</w:t>
      </w:r>
    </w:p>
    <w:p w14:paraId="305F7AE5"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Cálculo de transformadores incluyendo los efectos de los armónicos y factor de potencia en la carga.</w:t>
      </w:r>
    </w:p>
    <w:p w14:paraId="59FA7BD5"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Cálculo del sistema de puesta a tierra.</w:t>
      </w:r>
    </w:p>
    <w:p w14:paraId="796D6FA5"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Cálculo económico de conductores, teniendo en cuenta todos los factores de pérdidas, las cargas resultantes y los costos de la energía.</w:t>
      </w:r>
    </w:p>
    <w:p w14:paraId="766101E7"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Verificación de los conductores, teniendo en cuenta el tiempo de disparo de los interruptores, la corriente de cortocircuito de la red y la capacidad de corriente del conductor de acuerdo con la norma IEC 60909, IEEE 242, capítulo 9 o equivalente.</w:t>
      </w:r>
    </w:p>
    <w:p w14:paraId="0292E997"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Cálculo mecánico de estructuras y de elementos de sujeción de equipos.</w:t>
      </w:r>
    </w:p>
    <w:p w14:paraId="59180445"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0968B0AD"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Cálculos de canalizaciones (tubo, ductos, canaletas y electroductos) y volumen de encerramientos (cajas, tableros, conduletas, etc.).</w:t>
      </w:r>
    </w:p>
    <w:p w14:paraId="104E8CA8"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Cálculos de pérdidas de energía, teniendo en cuenta los efectos de armónicos y factor de potencia.</w:t>
      </w:r>
    </w:p>
    <w:p w14:paraId="3076B82A"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Cálculos de regulación.</w:t>
      </w:r>
    </w:p>
    <w:p w14:paraId="5583E066"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Clasificación de áreas.</w:t>
      </w:r>
    </w:p>
    <w:p w14:paraId="3F448B49"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Elaboración de diagramas unifilares.</w:t>
      </w:r>
    </w:p>
    <w:p w14:paraId="43A04E61" w14:textId="77777777" w:rsidR="00FB59B1" w:rsidRPr="00FB59B1" w:rsidRDefault="00FB59B1" w:rsidP="00637ACE">
      <w:pPr>
        <w:pStyle w:val="Sinespaciado"/>
        <w:numPr>
          <w:ilvl w:val="0"/>
          <w:numId w:val="16"/>
        </w:numPr>
        <w:jc w:val="both"/>
        <w:rPr>
          <w:rFonts w:ascii="Arial" w:hAnsi="Arial" w:cs="Arial"/>
          <w:sz w:val="24"/>
          <w:szCs w:val="24"/>
        </w:rPr>
      </w:pPr>
      <w:r w:rsidRPr="00FB59B1">
        <w:rPr>
          <w:rFonts w:ascii="Arial" w:hAnsi="Arial" w:cs="Arial"/>
          <w:sz w:val="24"/>
          <w:szCs w:val="24"/>
        </w:rPr>
        <w:t>Elaboración de planos y esquemas eléctricos para construcción.</w:t>
      </w:r>
    </w:p>
    <w:p w14:paraId="77EBB76D" w14:textId="77777777" w:rsidR="00637ACE" w:rsidRDefault="00FB59B1" w:rsidP="00637ACE">
      <w:pPr>
        <w:pStyle w:val="Sinespaciado"/>
        <w:numPr>
          <w:ilvl w:val="1"/>
          <w:numId w:val="16"/>
        </w:numPr>
        <w:jc w:val="both"/>
        <w:rPr>
          <w:rFonts w:ascii="Arial" w:hAnsi="Arial" w:cs="Arial"/>
          <w:sz w:val="24"/>
          <w:szCs w:val="24"/>
        </w:rPr>
      </w:pPr>
      <w:r w:rsidRPr="00637ACE">
        <w:rPr>
          <w:rFonts w:ascii="Arial" w:hAnsi="Arial" w:cs="Arial"/>
          <w:sz w:val="24"/>
          <w:szCs w:val="24"/>
        </w:rPr>
        <w:lastRenderedPageBreak/>
        <w:t>Especificaciones de construcción complementarias a los planos, incluyendo las de tipo técnico de equipos y materiales y sus condiciones particulares.</w:t>
      </w:r>
    </w:p>
    <w:p w14:paraId="28E8C8C9" w14:textId="77777777" w:rsidR="00FB59B1" w:rsidRPr="00637ACE" w:rsidRDefault="00FB59B1" w:rsidP="00637ACE">
      <w:pPr>
        <w:pStyle w:val="Sinespaciado"/>
        <w:numPr>
          <w:ilvl w:val="1"/>
          <w:numId w:val="16"/>
        </w:numPr>
        <w:jc w:val="both"/>
        <w:rPr>
          <w:rFonts w:ascii="Arial" w:hAnsi="Arial" w:cs="Arial"/>
          <w:sz w:val="24"/>
          <w:szCs w:val="24"/>
        </w:rPr>
      </w:pPr>
      <w:r w:rsidRPr="00637ACE">
        <w:rPr>
          <w:rFonts w:ascii="Arial" w:hAnsi="Arial" w:cs="Arial"/>
          <w:sz w:val="24"/>
          <w:szCs w:val="24"/>
        </w:rPr>
        <w:t>Justificación técnica de desviación de la NTC 2050 cuando sea permitido, siempre y cuando no comprometa la seguridad de las personas o de la instalación.</w:t>
      </w:r>
    </w:p>
    <w:p w14:paraId="056B87FC" w14:textId="77777777" w:rsidR="00637ACE" w:rsidRDefault="00637ACE" w:rsidP="00FB59B1">
      <w:pPr>
        <w:pStyle w:val="Sinespaciado"/>
        <w:jc w:val="both"/>
        <w:rPr>
          <w:rFonts w:ascii="Arial" w:hAnsi="Arial" w:cs="Arial"/>
          <w:sz w:val="24"/>
          <w:szCs w:val="24"/>
        </w:rPr>
      </w:pPr>
    </w:p>
    <w:p w14:paraId="094C9489" w14:textId="77777777" w:rsidR="00FB59B1" w:rsidRDefault="00FB59B1" w:rsidP="00FB59B1">
      <w:pPr>
        <w:pStyle w:val="Sinespaciado"/>
        <w:jc w:val="both"/>
        <w:rPr>
          <w:rFonts w:ascii="Arial" w:hAnsi="Arial" w:cs="Arial"/>
          <w:sz w:val="24"/>
          <w:szCs w:val="24"/>
        </w:rPr>
      </w:pPr>
      <w:r w:rsidRPr="00FB59B1">
        <w:rPr>
          <w:rFonts w:ascii="Arial" w:hAnsi="Arial" w:cs="Arial"/>
          <w:sz w:val="24"/>
          <w:szCs w:val="24"/>
        </w:rPr>
        <w:t xml:space="preserve">En este contexto de normativa el alcance </w:t>
      </w:r>
      <w:r w:rsidR="004F136D">
        <w:rPr>
          <w:rFonts w:ascii="Arial" w:hAnsi="Arial" w:cs="Arial"/>
          <w:sz w:val="24"/>
          <w:szCs w:val="24"/>
        </w:rPr>
        <w:t>correspondiente</w:t>
      </w:r>
      <w:r w:rsidRPr="00FB59B1">
        <w:rPr>
          <w:rFonts w:ascii="Arial" w:hAnsi="Arial" w:cs="Arial"/>
          <w:sz w:val="24"/>
          <w:szCs w:val="24"/>
        </w:rPr>
        <w:t xml:space="preserve"> a los diseños eléctricos comprende las siguientes áreas:</w:t>
      </w:r>
    </w:p>
    <w:p w14:paraId="59EAF1E8" w14:textId="77777777" w:rsidR="00637ACE" w:rsidRPr="00FB59B1" w:rsidRDefault="00637ACE" w:rsidP="00FB59B1">
      <w:pPr>
        <w:pStyle w:val="Sinespaciado"/>
        <w:jc w:val="both"/>
        <w:rPr>
          <w:rFonts w:ascii="Arial" w:hAnsi="Arial" w:cs="Arial"/>
          <w:sz w:val="24"/>
          <w:szCs w:val="24"/>
        </w:rPr>
      </w:pPr>
    </w:p>
    <w:p w14:paraId="254F3C95"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Sistema de apantallamiento y SPT</w:t>
      </w:r>
    </w:p>
    <w:p w14:paraId="6BD3D7CC"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Acometidas a equipos hidrosanitarios</w:t>
      </w:r>
    </w:p>
    <w:p w14:paraId="390AABBD" w14:textId="77777777" w:rsid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Acometidas a equipos sistema mecánico</w:t>
      </w:r>
    </w:p>
    <w:p w14:paraId="696B4A99"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Equipos de teatro</w:t>
      </w:r>
    </w:p>
    <w:p w14:paraId="5419C0B9"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Equipos de audio y video</w:t>
      </w:r>
    </w:p>
    <w:p w14:paraId="7B035DAF"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Iluminación general, teatral (bancos de dimmers) y de emergencia</w:t>
      </w:r>
    </w:p>
    <w:p w14:paraId="4B2DF2AB"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Iluminación exterior</w:t>
      </w:r>
    </w:p>
    <w:p w14:paraId="3CC359C5"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Tomas normales y reguladas</w:t>
      </w:r>
    </w:p>
    <w:p w14:paraId="2D57B7A1"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Transporte vertical</w:t>
      </w:r>
    </w:p>
    <w:p w14:paraId="192C65E5"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Seguridad y control</w:t>
      </w:r>
    </w:p>
    <w:p w14:paraId="574DC3D4"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Calentamiento de agua</w:t>
      </w:r>
    </w:p>
    <w:p w14:paraId="5D5E7A59"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Especificaciones técnicas eléctricas</w:t>
      </w:r>
    </w:p>
    <w:p w14:paraId="0C889C79"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Plantas eléctricas</w:t>
      </w:r>
    </w:p>
    <w:p w14:paraId="6FE79643"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Ups volante</w:t>
      </w:r>
    </w:p>
    <w:p w14:paraId="227C6D0C"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Subestaciones</w:t>
      </w:r>
    </w:p>
    <w:p w14:paraId="1A701DA2"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Red de media tensión</w:t>
      </w:r>
    </w:p>
    <w:p w14:paraId="5A2D9323" w14:textId="77777777" w:rsidR="00FB59B1" w:rsidRPr="00FB59B1" w:rsidRDefault="00FB59B1" w:rsidP="00637ACE">
      <w:pPr>
        <w:pStyle w:val="Sinespaciado"/>
        <w:numPr>
          <w:ilvl w:val="0"/>
          <w:numId w:val="17"/>
        </w:numPr>
        <w:jc w:val="both"/>
        <w:rPr>
          <w:rFonts w:ascii="Arial" w:hAnsi="Arial" w:cs="Arial"/>
          <w:sz w:val="24"/>
          <w:szCs w:val="24"/>
        </w:rPr>
      </w:pPr>
      <w:r w:rsidRPr="00FB59B1">
        <w:rPr>
          <w:rFonts w:ascii="Arial" w:hAnsi="Arial" w:cs="Arial"/>
          <w:sz w:val="24"/>
          <w:szCs w:val="24"/>
        </w:rPr>
        <w:t>Almacenamiento y redes de combustible diésel para plantas eléctricas.</w:t>
      </w:r>
    </w:p>
    <w:p w14:paraId="217283E7" w14:textId="77777777" w:rsidR="00637ACE" w:rsidRDefault="00637ACE" w:rsidP="00FB59B1">
      <w:pPr>
        <w:pStyle w:val="Sinespaciado"/>
        <w:jc w:val="both"/>
        <w:rPr>
          <w:rFonts w:ascii="Arial" w:hAnsi="Arial" w:cs="Arial"/>
          <w:sz w:val="24"/>
          <w:szCs w:val="24"/>
        </w:rPr>
      </w:pPr>
    </w:p>
    <w:p w14:paraId="413AF4C2" w14:textId="77777777" w:rsidR="00FB59B1" w:rsidRDefault="00FB59B1" w:rsidP="00FB59B1">
      <w:pPr>
        <w:pStyle w:val="Sinespaciado"/>
        <w:jc w:val="both"/>
        <w:rPr>
          <w:rFonts w:ascii="Arial" w:hAnsi="Arial" w:cs="Arial"/>
          <w:sz w:val="24"/>
          <w:szCs w:val="24"/>
        </w:rPr>
      </w:pPr>
      <w:r w:rsidRPr="00FB59B1">
        <w:rPr>
          <w:rFonts w:ascii="Arial" w:hAnsi="Arial" w:cs="Arial"/>
          <w:sz w:val="24"/>
          <w:szCs w:val="24"/>
        </w:rPr>
        <w:t>Y cualquier otro sistema que el diseño eléctrico contemple para su correcto funcionamiento.</w:t>
      </w:r>
    </w:p>
    <w:p w14:paraId="0DCC8707" w14:textId="77777777" w:rsidR="00637ACE" w:rsidRPr="00FB59B1" w:rsidRDefault="00637ACE" w:rsidP="00FB59B1">
      <w:pPr>
        <w:pStyle w:val="Sinespaciado"/>
        <w:jc w:val="both"/>
        <w:rPr>
          <w:rFonts w:ascii="Arial" w:hAnsi="Arial" w:cs="Arial"/>
          <w:sz w:val="24"/>
          <w:szCs w:val="24"/>
        </w:rPr>
      </w:pPr>
    </w:p>
    <w:p w14:paraId="7A64D521" w14:textId="77777777" w:rsidR="00FB59B1" w:rsidRDefault="00FB59B1" w:rsidP="00FB59B1">
      <w:pPr>
        <w:pStyle w:val="Sinespaciado"/>
        <w:jc w:val="both"/>
        <w:rPr>
          <w:rFonts w:ascii="Arial" w:hAnsi="Arial" w:cs="Arial"/>
          <w:sz w:val="24"/>
          <w:szCs w:val="24"/>
        </w:rPr>
      </w:pPr>
      <w:r w:rsidRPr="00FB59B1">
        <w:rPr>
          <w:rFonts w:ascii="Arial" w:hAnsi="Arial" w:cs="Arial"/>
          <w:sz w:val="24"/>
          <w:szCs w:val="24"/>
        </w:rPr>
        <w:t>El sistema de telecomunicaciones se diseñará bajo el siguiente marco normativo.</w:t>
      </w:r>
    </w:p>
    <w:p w14:paraId="09515F08" w14:textId="77777777" w:rsidR="00637ACE" w:rsidRPr="00FB59B1" w:rsidRDefault="00637ACE" w:rsidP="00FB59B1">
      <w:pPr>
        <w:pStyle w:val="Sinespaciado"/>
        <w:jc w:val="both"/>
        <w:rPr>
          <w:rFonts w:ascii="Arial" w:hAnsi="Arial" w:cs="Arial"/>
          <w:sz w:val="24"/>
          <w:szCs w:val="24"/>
        </w:rPr>
      </w:pPr>
    </w:p>
    <w:p w14:paraId="11B77C1E" w14:textId="77777777" w:rsidR="00FB59B1" w:rsidRDefault="00FB59B1" w:rsidP="00FB59B1">
      <w:pPr>
        <w:pStyle w:val="Sinespaciado"/>
        <w:jc w:val="both"/>
        <w:rPr>
          <w:rFonts w:ascii="Arial" w:hAnsi="Arial" w:cs="Arial"/>
          <w:sz w:val="24"/>
          <w:szCs w:val="24"/>
        </w:rPr>
      </w:pPr>
      <w:r w:rsidRPr="00FB59B1">
        <w:rPr>
          <w:rFonts w:ascii="Arial" w:hAnsi="Arial" w:cs="Arial"/>
          <w:sz w:val="24"/>
          <w:szCs w:val="24"/>
        </w:rPr>
        <w:t>ESTÁNDAR DE EDIFICIOS COMERCIALES (No Imperativo)</w:t>
      </w:r>
    </w:p>
    <w:p w14:paraId="472145F1" w14:textId="77777777" w:rsidR="00637ACE" w:rsidRPr="00FB59B1" w:rsidRDefault="00637ACE" w:rsidP="00FB59B1">
      <w:pPr>
        <w:pStyle w:val="Sinespaciado"/>
        <w:jc w:val="both"/>
        <w:rPr>
          <w:rFonts w:ascii="Arial" w:hAnsi="Arial" w:cs="Arial"/>
          <w:sz w:val="24"/>
          <w:szCs w:val="24"/>
        </w:rPr>
      </w:pPr>
    </w:p>
    <w:p w14:paraId="62850D7C" w14:textId="77777777" w:rsidR="00FB59B1" w:rsidRPr="00FB59B1" w:rsidRDefault="00FB59B1" w:rsidP="00FB59B1">
      <w:pPr>
        <w:pStyle w:val="Sinespaciado"/>
        <w:jc w:val="both"/>
        <w:rPr>
          <w:rFonts w:ascii="Arial" w:hAnsi="Arial" w:cs="Arial"/>
          <w:sz w:val="24"/>
          <w:szCs w:val="24"/>
        </w:rPr>
      </w:pPr>
      <w:r w:rsidRPr="00FB59B1">
        <w:rPr>
          <w:rFonts w:ascii="Arial" w:hAnsi="Arial" w:cs="Arial"/>
          <w:sz w:val="24"/>
          <w:szCs w:val="24"/>
        </w:rPr>
        <w:t xml:space="preserve">ANSI/TIA-607-C 2015, </w:t>
      </w:r>
      <w:proofErr w:type="spellStart"/>
      <w:r w:rsidRPr="00FB59B1">
        <w:rPr>
          <w:rFonts w:ascii="Arial" w:hAnsi="Arial" w:cs="Arial"/>
          <w:sz w:val="24"/>
          <w:szCs w:val="24"/>
        </w:rPr>
        <w:t>Generic</w:t>
      </w:r>
      <w:proofErr w:type="spellEnd"/>
      <w:r w:rsidRPr="00FB59B1">
        <w:rPr>
          <w:rFonts w:ascii="Arial" w:hAnsi="Arial" w:cs="Arial"/>
          <w:sz w:val="24"/>
          <w:szCs w:val="24"/>
        </w:rPr>
        <w:t xml:space="preserve"> </w:t>
      </w:r>
      <w:proofErr w:type="spellStart"/>
      <w:r w:rsidRPr="00FB59B1">
        <w:rPr>
          <w:rFonts w:ascii="Arial" w:hAnsi="Arial" w:cs="Arial"/>
          <w:sz w:val="24"/>
          <w:szCs w:val="24"/>
        </w:rPr>
        <w:t>Telecommunications</w:t>
      </w:r>
      <w:proofErr w:type="spellEnd"/>
      <w:r w:rsidRPr="00FB59B1">
        <w:rPr>
          <w:rFonts w:ascii="Arial" w:hAnsi="Arial" w:cs="Arial"/>
          <w:sz w:val="24"/>
          <w:szCs w:val="24"/>
        </w:rPr>
        <w:t xml:space="preserve"> </w:t>
      </w:r>
      <w:proofErr w:type="spellStart"/>
      <w:r w:rsidRPr="00FB59B1">
        <w:rPr>
          <w:rFonts w:ascii="Arial" w:hAnsi="Arial" w:cs="Arial"/>
          <w:sz w:val="24"/>
          <w:szCs w:val="24"/>
        </w:rPr>
        <w:t>Bonding</w:t>
      </w:r>
      <w:proofErr w:type="spellEnd"/>
      <w:r w:rsidRPr="00FB59B1">
        <w:rPr>
          <w:rFonts w:ascii="Arial" w:hAnsi="Arial" w:cs="Arial"/>
          <w:sz w:val="24"/>
          <w:szCs w:val="24"/>
        </w:rPr>
        <w:t xml:space="preserve"> and </w:t>
      </w:r>
      <w:proofErr w:type="spellStart"/>
      <w:r w:rsidRPr="00FB59B1">
        <w:rPr>
          <w:rFonts w:ascii="Arial" w:hAnsi="Arial" w:cs="Arial"/>
          <w:sz w:val="24"/>
          <w:szCs w:val="24"/>
        </w:rPr>
        <w:t>Grounding</w:t>
      </w:r>
      <w:proofErr w:type="spellEnd"/>
      <w:r w:rsidRPr="00FB59B1">
        <w:rPr>
          <w:rFonts w:ascii="Arial" w:hAnsi="Arial" w:cs="Arial"/>
          <w:sz w:val="24"/>
          <w:szCs w:val="24"/>
        </w:rPr>
        <w:t xml:space="preserve"> (</w:t>
      </w:r>
      <w:proofErr w:type="spellStart"/>
      <w:r w:rsidRPr="00FB59B1">
        <w:rPr>
          <w:rFonts w:ascii="Arial" w:hAnsi="Arial" w:cs="Arial"/>
          <w:sz w:val="24"/>
          <w:szCs w:val="24"/>
        </w:rPr>
        <w:t>Earthing</w:t>
      </w:r>
      <w:proofErr w:type="spellEnd"/>
      <w:r w:rsidRPr="00FB59B1">
        <w:rPr>
          <w:rFonts w:ascii="Arial" w:hAnsi="Arial" w:cs="Arial"/>
          <w:sz w:val="24"/>
          <w:szCs w:val="24"/>
        </w:rPr>
        <w:t xml:space="preserve">) for </w:t>
      </w:r>
      <w:proofErr w:type="spellStart"/>
      <w:r w:rsidRPr="00FB59B1">
        <w:rPr>
          <w:rFonts w:ascii="Arial" w:hAnsi="Arial" w:cs="Arial"/>
          <w:sz w:val="24"/>
          <w:szCs w:val="24"/>
        </w:rPr>
        <w:t>Customer</w:t>
      </w:r>
      <w:proofErr w:type="spellEnd"/>
      <w:r w:rsidRPr="00FB59B1">
        <w:rPr>
          <w:rFonts w:ascii="Arial" w:hAnsi="Arial" w:cs="Arial"/>
          <w:sz w:val="24"/>
          <w:szCs w:val="24"/>
        </w:rPr>
        <w:t xml:space="preserve"> </w:t>
      </w:r>
      <w:proofErr w:type="spellStart"/>
      <w:r w:rsidRPr="00FB59B1">
        <w:rPr>
          <w:rFonts w:ascii="Arial" w:hAnsi="Arial" w:cs="Arial"/>
          <w:sz w:val="24"/>
          <w:szCs w:val="24"/>
        </w:rPr>
        <w:t>Premises</w:t>
      </w:r>
      <w:proofErr w:type="spellEnd"/>
    </w:p>
    <w:p w14:paraId="25632D35" w14:textId="77777777" w:rsidR="00FB59B1" w:rsidRPr="00FB59B1" w:rsidRDefault="00FB59B1" w:rsidP="00FB59B1">
      <w:pPr>
        <w:pStyle w:val="Sinespaciado"/>
        <w:jc w:val="both"/>
        <w:rPr>
          <w:rFonts w:ascii="Arial" w:hAnsi="Arial" w:cs="Arial"/>
          <w:sz w:val="24"/>
          <w:szCs w:val="24"/>
        </w:rPr>
      </w:pPr>
      <w:r w:rsidRPr="00FB59B1">
        <w:rPr>
          <w:rFonts w:ascii="Arial" w:hAnsi="Arial" w:cs="Arial"/>
          <w:sz w:val="24"/>
          <w:szCs w:val="24"/>
        </w:rPr>
        <w:t xml:space="preserve">ANSI/TIA-758-B 2012, </w:t>
      </w:r>
      <w:proofErr w:type="spellStart"/>
      <w:r w:rsidRPr="00FB59B1">
        <w:rPr>
          <w:rFonts w:ascii="Arial" w:hAnsi="Arial" w:cs="Arial"/>
          <w:sz w:val="24"/>
          <w:szCs w:val="24"/>
        </w:rPr>
        <w:t>Customer-Owned</w:t>
      </w:r>
      <w:proofErr w:type="spellEnd"/>
      <w:r w:rsidRPr="00FB59B1">
        <w:rPr>
          <w:rFonts w:ascii="Arial" w:hAnsi="Arial" w:cs="Arial"/>
          <w:sz w:val="24"/>
          <w:szCs w:val="24"/>
        </w:rPr>
        <w:t xml:space="preserve"> </w:t>
      </w:r>
      <w:proofErr w:type="spellStart"/>
      <w:r w:rsidRPr="00FB59B1">
        <w:rPr>
          <w:rFonts w:ascii="Arial" w:hAnsi="Arial" w:cs="Arial"/>
          <w:sz w:val="24"/>
          <w:szCs w:val="24"/>
        </w:rPr>
        <w:t>Outside</w:t>
      </w:r>
      <w:proofErr w:type="spellEnd"/>
      <w:r w:rsidRPr="00FB59B1">
        <w:rPr>
          <w:rFonts w:ascii="Arial" w:hAnsi="Arial" w:cs="Arial"/>
          <w:sz w:val="24"/>
          <w:szCs w:val="24"/>
        </w:rPr>
        <w:t xml:space="preserve"> </w:t>
      </w:r>
      <w:proofErr w:type="spellStart"/>
      <w:r w:rsidRPr="00FB59B1">
        <w:rPr>
          <w:rFonts w:ascii="Arial" w:hAnsi="Arial" w:cs="Arial"/>
          <w:sz w:val="24"/>
          <w:szCs w:val="24"/>
        </w:rPr>
        <w:t>Plant</w:t>
      </w:r>
      <w:proofErr w:type="spellEnd"/>
      <w:r w:rsidRPr="00FB59B1">
        <w:rPr>
          <w:rFonts w:ascii="Arial" w:hAnsi="Arial" w:cs="Arial"/>
          <w:sz w:val="24"/>
          <w:szCs w:val="24"/>
        </w:rPr>
        <w:t xml:space="preserve"> </w:t>
      </w:r>
      <w:proofErr w:type="spellStart"/>
      <w:r w:rsidRPr="00FB59B1">
        <w:rPr>
          <w:rFonts w:ascii="Arial" w:hAnsi="Arial" w:cs="Arial"/>
          <w:sz w:val="24"/>
          <w:szCs w:val="24"/>
        </w:rPr>
        <w:t>Telecommunications</w:t>
      </w:r>
      <w:proofErr w:type="spellEnd"/>
      <w:r w:rsidRPr="00FB59B1">
        <w:rPr>
          <w:rFonts w:ascii="Arial" w:hAnsi="Arial" w:cs="Arial"/>
          <w:sz w:val="24"/>
          <w:szCs w:val="24"/>
        </w:rPr>
        <w:t xml:space="preserve"> </w:t>
      </w:r>
      <w:proofErr w:type="spellStart"/>
      <w:r w:rsidRPr="00FB59B1">
        <w:rPr>
          <w:rFonts w:ascii="Arial" w:hAnsi="Arial" w:cs="Arial"/>
          <w:sz w:val="24"/>
          <w:szCs w:val="24"/>
        </w:rPr>
        <w:t>Infrastructure</w:t>
      </w:r>
      <w:proofErr w:type="spellEnd"/>
      <w:r w:rsidRPr="00FB59B1">
        <w:rPr>
          <w:rFonts w:ascii="Arial" w:hAnsi="Arial" w:cs="Arial"/>
          <w:sz w:val="24"/>
          <w:szCs w:val="24"/>
        </w:rPr>
        <w:t xml:space="preserve"> Standard</w:t>
      </w:r>
    </w:p>
    <w:p w14:paraId="68CA17F4" w14:textId="77777777" w:rsidR="00FB59B1" w:rsidRPr="00FB59B1" w:rsidRDefault="00FB59B1" w:rsidP="00FB59B1">
      <w:pPr>
        <w:pStyle w:val="Sinespaciado"/>
        <w:jc w:val="both"/>
        <w:rPr>
          <w:rFonts w:ascii="Arial" w:hAnsi="Arial" w:cs="Arial"/>
          <w:sz w:val="24"/>
          <w:szCs w:val="24"/>
        </w:rPr>
      </w:pPr>
      <w:r w:rsidRPr="00FB59B1">
        <w:rPr>
          <w:rFonts w:ascii="Arial" w:hAnsi="Arial" w:cs="Arial"/>
          <w:sz w:val="24"/>
          <w:szCs w:val="24"/>
        </w:rPr>
        <w:t xml:space="preserve">ANSI/TIA-862-B 2016, </w:t>
      </w:r>
      <w:proofErr w:type="spellStart"/>
      <w:r w:rsidRPr="00FB59B1">
        <w:rPr>
          <w:rFonts w:ascii="Arial" w:hAnsi="Arial" w:cs="Arial"/>
          <w:sz w:val="24"/>
          <w:szCs w:val="24"/>
        </w:rPr>
        <w:t>Structured</w:t>
      </w:r>
      <w:proofErr w:type="spellEnd"/>
      <w:r w:rsidRPr="00FB59B1">
        <w:rPr>
          <w:rFonts w:ascii="Arial" w:hAnsi="Arial" w:cs="Arial"/>
          <w:sz w:val="24"/>
          <w:szCs w:val="24"/>
        </w:rPr>
        <w:t xml:space="preserve"> </w:t>
      </w:r>
      <w:proofErr w:type="spellStart"/>
      <w:r w:rsidRPr="00FB59B1">
        <w:rPr>
          <w:rFonts w:ascii="Arial" w:hAnsi="Arial" w:cs="Arial"/>
          <w:sz w:val="24"/>
          <w:szCs w:val="24"/>
        </w:rPr>
        <w:t>Cabling</w:t>
      </w:r>
      <w:proofErr w:type="spellEnd"/>
      <w:r w:rsidRPr="00FB59B1">
        <w:rPr>
          <w:rFonts w:ascii="Arial" w:hAnsi="Arial" w:cs="Arial"/>
          <w:sz w:val="24"/>
          <w:szCs w:val="24"/>
        </w:rPr>
        <w:t xml:space="preserve"> </w:t>
      </w:r>
      <w:proofErr w:type="spellStart"/>
      <w:r w:rsidRPr="00FB59B1">
        <w:rPr>
          <w:rFonts w:ascii="Arial" w:hAnsi="Arial" w:cs="Arial"/>
          <w:sz w:val="24"/>
          <w:szCs w:val="24"/>
        </w:rPr>
        <w:t>Infrastructure</w:t>
      </w:r>
      <w:proofErr w:type="spellEnd"/>
      <w:r w:rsidRPr="00FB59B1">
        <w:rPr>
          <w:rFonts w:ascii="Arial" w:hAnsi="Arial" w:cs="Arial"/>
          <w:sz w:val="24"/>
          <w:szCs w:val="24"/>
        </w:rPr>
        <w:t xml:space="preserve"> Standard for </w:t>
      </w:r>
      <w:proofErr w:type="spellStart"/>
      <w:r w:rsidRPr="00FB59B1">
        <w:rPr>
          <w:rFonts w:ascii="Arial" w:hAnsi="Arial" w:cs="Arial"/>
          <w:sz w:val="24"/>
          <w:szCs w:val="24"/>
        </w:rPr>
        <w:t>Intelligent</w:t>
      </w:r>
      <w:proofErr w:type="spellEnd"/>
      <w:r w:rsidRPr="00FB59B1">
        <w:rPr>
          <w:rFonts w:ascii="Arial" w:hAnsi="Arial" w:cs="Arial"/>
          <w:sz w:val="24"/>
          <w:szCs w:val="24"/>
        </w:rPr>
        <w:t xml:space="preserve"> </w:t>
      </w:r>
      <w:proofErr w:type="spellStart"/>
      <w:r w:rsidRPr="00FB59B1">
        <w:rPr>
          <w:rFonts w:ascii="Arial" w:hAnsi="Arial" w:cs="Arial"/>
          <w:sz w:val="24"/>
          <w:szCs w:val="24"/>
        </w:rPr>
        <w:t>Building</w:t>
      </w:r>
      <w:proofErr w:type="spellEnd"/>
      <w:r w:rsidRPr="00FB59B1">
        <w:rPr>
          <w:rFonts w:ascii="Arial" w:hAnsi="Arial" w:cs="Arial"/>
          <w:sz w:val="24"/>
          <w:szCs w:val="24"/>
        </w:rPr>
        <w:t xml:space="preserve"> Systems</w:t>
      </w:r>
    </w:p>
    <w:p w14:paraId="2C05D358" w14:textId="77777777" w:rsidR="00FB59B1" w:rsidRPr="00FB59B1" w:rsidRDefault="00FB59B1" w:rsidP="00FB59B1">
      <w:pPr>
        <w:pStyle w:val="Sinespaciado"/>
        <w:jc w:val="both"/>
        <w:rPr>
          <w:rFonts w:ascii="Arial" w:hAnsi="Arial" w:cs="Arial"/>
          <w:sz w:val="24"/>
          <w:szCs w:val="24"/>
        </w:rPr>
      </w:pPr>
      <w:r w:rsidRPr="00FB59B1">
        <w:rPr>
          <w:rFonts w:ascii="Arial" w:hAnsi="Arial" w:cs="Arial"/>
          <w:sz w:val="24"/>
          <w:szCs w:val="24"/>
        </w:rPr>
        <w:t xml:space="preserve">ANSI/TIA-4966 2014, </w:t>
      </w:r>
      <w:proofErr w:type="spellStart"/>
      <w:r w:rsidRPr="00FB59B1">
        <w:rPr>
          <w:rFonts w:ascii="Arial" w:hAnsi="Arial" w:cs="Arial"/>
          <w:sz w:val="24"/>
          <w:szCs w:val="24"/>
        </w:rPr>
        <w:t>Telecommunications</w:t>
      </w:r>
      <w:proofErr w:type="spellEnd"/>
      <w:r w:rsidRPr="00FB59B1">
        <w:rPr>
          <w:rFonts w:ascii="Arial" w:hAnsi="Arial" w:cs="Arial"/>
          <w:sz w:val="24"/>
          <w:szCs w:val="24"/>
        </w:rPr>
        <w:t xml:space="preserve"> </w:t>
      </w:r>
      <w:proofErr w:type="spellStart"/>
      <w:r w:rsidRPr="00FB59B1">
        <w:rPr>
          <w:rFonts w:ascii="Arial" w:hAnsi="Arial" w:cs="Arial"/>
          <w:sz w:val="24"/>
          <w:szCs w:val="24"/>
        </w:rPr>
        <w:t>Infrastructure</w:t>
      </w:r>
      <w:proofErr w:type="spellEnd"/>
      <w:r w:rsidRPr="00FB59B1">
        <w:rPr>
          <w:rFonts w:ascii="Arial" w:hAnsi="Arial" w:cs="Arial"/>
          <w:sz w:val="24"/>
          <w:szCs w:val="24"/>
        </w:rPr>
        <w:t xml:space="preserve"> Standard for </w:t>
      </w:r>
      <w:proofErr w:type="spellStart"/>
      <w:r w:rsidRPr="00FB59B1">
        <w:rPr>
          <w:rFonts w:ascii="Arial" w:hAnsi="Arial" w:cs="Arial"/>
          <w:sz w:val="24"/>
          <w:szCs w:val="24"/>
        </w:rPr>
        <w:t>Educational</w:t>
      </w:r>
      <w:proofErr w:type="spellEnd"/>
      <w:r w:rsidRPr="00FB59B1">
        <w:rPr>
          <w:rFonts w:ascii="Arial" w:hAnsi="Arial" w:cs="Arial"/>
          <w:sz w:val="24"/>
          <w:szCs w:val="24"/>
        </w:rPr>
        <w:t xml:space="preserve"> </w:t>
      </w:r>
      <w:proofErr w:type="spellStart"/>
      <w:r w:rsidRPr="00FB59B1">
        <w:rPr>
          <w:rFonts w:ascii="Arial" w:hAnsi="Arial" w:cs="Arial"/>
          <w:sz w:val="24"/>
          <w:szCs w:val="24"/>
        </w:rPr>
        <w:t>Facilities</w:t>
      </w:r>
      <w:proofErr w:type="spellEnd"/>
    </w:p>
    <w:p w14:paraId="7689996D" w14:textId="77777777" w:rsidR="00FB59B1" w:rsidRPr="00FB59B1" w:rsidRDefault="00FB59B1" w:rsidP="00FB59B1">
      <w:pPr>
        <w:pStyle w:val="Sinespaciado"/>
        <w:jc w:val="both"/>
        <w:rPr>
          <w:rFonts w:ascii="Arial" w:hAnsi="Arial" w:cs="Arial"/>
          <w:sz w:val="24"/>
          <w:szCs w:val="24"/>
        </w:rPr>
      </w:pPr>
      <w:r w:rsidRPr="00FB59B1">
        <w:rPr>
          <w:rFonts w:ascii="Arial" w:hAnsi="Arial" w:cs="Arial"/>
          <w:sz w:val="24"/>
          <w:szCs w:val="24"/>
        </w:rPr>
        <w:lastRenderedPageBreak/>
        <w:t xml:space="preserve">ANSI/TIA-5017 2016, </w:t>
      </w:r>
      <w:proofErr w:type="spellStart"/>
      <w:r w:rsidRPr="00FB59B1">
        <w:rPr>
          <w:rFonts w:ascii="Arial" w:hAnsi="Arial" w:cs="Arial"/>
          <w:sz w:val="24"/>
          <w:szCs w:val="24"/>
        </w:rPr>
        <w:t>Telecommunications</w:t>
      </w:r>
      <w:proofErr w:type="spellEnd"/>
      <w:r w:rsidRPr="00FB59B1">
        <w:rPr>
          <w:rFonts w:ascii="Arial" w:hAnsi="Arial" w:cs="Arial"/>
          <w:sz w:val="24"/>
          <w:szCs w:val="24"/>
        </w:rPr>
        <w:t xml:space="preserve"> </w:t>
      </w:r>
      <w:proofErr w:type="spellStart"/>
      <w:r w:rsidRPr="00FB59B1">
        <w:rPr>
          <w:rFonts w:ascii="Arial" w:hAnsi="Arial" w:cs="Arial"/>
          <w:sz w:val="24"/>
          <w:szCs w:val="24"/>
        </w:rPr>
        <w:t>Physical</w:t>
      </w:r>
      <w:proofErr w:type="spellEnd"/>
      <w:r w:rsidRPr="00FB59B1">
        <w:rPr>
          <w:rFonts w:ascii="Arial" w:hAnsi="Arial" w:cs="Arial"/>
          <w:sz w:val="24"/>
          <w:szCs w:val="24"/>
        </w:rPr>
        <w:t xml:space="preserve"> Network Security Standard</w:t>
      </w:r>
    </w:p>
    <w:p w14:paraId="17CFEF39" w14:textId="77777777" w:rsidR="00637ACE" w:rsidRDefault="00637ACE" w:rsidP="00FB59B1">
      <w:pPr>
        <w:pStyle w:val="Sinespaciado"/>
        <w:jc w:val="both"/>
        <w:rPr>
          <w:rFonts w:ascii="Arial" w:hAnsi="Arial" w:cs="Arial"/>
          <w:sz w:val="24"/>
          <w:szCs w:val="24"/>
        </w:rPr>
      </w:pPr>
    </w:p>
    <w:p w14:paraId="1F1924AB" w14:textId="77777777" w:rsidR="00FB59B1" w:rsidRDefault="00FB59B1" w:rsidP="00FB59B1">
      <w:pPr>
        <w:pStyle w:val="Sinespaciado"/>
        <w:jc w:val="both"/>
        <w:rPr>
          <w:rFonts w:ascii="Arial" w:hAnsi="Arial" w:cs="Arial"/>
          <w:sz w:val="24"/>
          <w:szCs w:val="24"/>
        </w:rPr>
      </w:pPr>
      <w:r w:rsidRPr="00FB59B1">
        <w:rPr>
          <w:rFonts w:ascii="Arial" w:hAnsi="Arial" w:cs="Arial"/>
          <w:sz w:val="24"/>
          <w:szCs w:val="24"/>
        </w:rPr>
        <w:t xml:space="preserve">En este contexto de normativa el alcance </w:t>
      </w:r>
      <w:r w:rsidR="00637ACE">
        <w:rPr>
          <w:rFonts w:ascii="Arial" w:hAnsi="Arial" w:cs="Arial"/>
          <w:sz w:val="24"/>
          <w:szCs w:val="24"/>
        </w:rPr>
        <w:t xml:space="preserve">ofrecido en </w:t>
      </w:r>
      <w:r w:rsidRPr="00FB59B1">
        <w:rPr>
          <w:rFonts w:ascii="Arial" w:hAnsi="Arial" w:cs="Arial"/>
          <w:sz w:val="24"/>
          <w:szCs w:val="24"/>
        </w:rPr>
        <w:t>los diseños eléctricos comprende las siguientes áreas:</w:t>
      </w:r>
    </w:p>
    <w:p w14:paraId="22A06820" w14:textId="77777777" w:rsidR="00637ACE" w:rsidRPr="00FB59B1" w:rsidRDefault="00637ACE" w:rsidP="00FB59B1">
      <w:pPr>
        <w:pStyle w:val="Sinespaciado"/>
        <w:jc w:val="both"/>
        <w:rPr>
          <w:rFonts w:ascii="Arial" w:hAnsi="Arial" w:cs="Arial"/>
          <w:sz w:val="24"/>
          <w:szCs w:val="24"/>
        </w:rPr>
      </w:pPr>
    </w:p>
    <w:p w14:paraId="7EC74958"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Solución Técnica</w:t>
      </w:r>
    </w:p>
    <w:p w14:paraId="3E55BE3D"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Topologías</w:t>
      </w:r>
    </w:p>
    <w:p w14:paraId="7A6FFB01"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Firmware OLT. ONT</w:t>
      </w:r>
    </w:p>
    <w:p w14:paraId="34FD5531"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Servicio de Internet</w:t>
      </w:r>
    </w:p>
    <w:p w14:paraId="75BA0E24"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Controladores Wifi</w:t>
      </w:r>
    </w:p>
    <w:p w14:paraId="7DBD7702"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Tarjetas de OLT LMI &amp; PON</w:t>
      </w:r>
    </w:p>
    <w:p w14:paraId="688B7259"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Modelos de ONT´S</w:t>
      </w:r>
    </w:p>
    <w:p w14:paraId="48AEAC74"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Especificaciones de Interfaz</w:t>
      </w:r>
    </w:p>
    <w:p w14:paraId="701ABC19"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Especificaciones de CHASIS</w:t>
      </w:r>
    </w:p>
    <w:p w14:paraId="4CAF02BE"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Especificaciones de Interfaz óptica</w:t>
      </w:r>
    </w:p>
    <w:p w14:paraId="71091002"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Especificaciones de Servicios en las WAN OLT</w:t>
      </w:r>
    </w:p>
    <w:p w14:paraId="03B80688"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Servicio IPV6 ONT´S</w:t>
      </w:r>
    </w:p>
    <w:p w14:paraId="45DF2ECD"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Seguridad</w:t>
      </w:r>
    </w:p>
    <w:p w14:paraId="1E134C6F"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Puertos FXS - Consultar PBX y compatibilidad de cadencias de VoIP</w:t>
      </w:r>
    </w:p>
    <w:p w14:paraId="65680F9F"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Gestión Especifica SLA.</w:t>
      </w:r>
    </w:p>
    <w:p w14:paraId="642C23AC" w14:textId="77777777" w:rsid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 xml:space="preserve">QoS en Escenarios Bridge y </w:t>
      </w:r>
      <w:proofErr w:type="spellStart"/>
      <w:r w:rsidRPr="00FB59B1">
        <w:rPr>
          <w:rFonts w:ascii="Arial" w:hAnsi="Arial" w:cs="Arial"/>
          <w:sz w:val="24"/>
          <w:szCs w:val="24"/>
        </w:rPr>
        <w:t>router</w:t>
      </w:r>
      <w:proofErr w:type="spellEnd"/>
      <w:r w:rsidRPr="00FB59B1">
        <w:rPr>
          <w:rFonts w:ascii="Arial" w:hAnsi="Arial" w:cs="Arial"/>
          <w:sz w:val="24"/>
          <w:szCs w:val="24"/>
        </w:rPr>
        <w:t>.</w:t>
      </w:r>
    </w:p>
    <w:p w14:paraId="0C616051"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Interfaz Wifi</w:t>
      </w:r>
    </w:p>
    <w:p w14:paraId="0EB8CD4F"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IPTV</w:t>
      </w:r>
    </w:p>
    <w:p w14:paraId="62A906EB"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Especificaciones Ambientales</w:t>
      </w:r>
    </w:p>
    <w:p w14:paraId="097B608F"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Actualizaciones de Firmware - Manejo por n + 1 Años</w:t>
      </w:r>
    </w:p>
    <w:p w14:paraId="5D33F2BD"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Tipos de Licenciamientos de ONT´S</w:t>
      </w:r>
    </w:p>
    <w:p w14:paraId="2CF41D9E"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 xml:space="preserve">Integración con otros </w:t>
      </w:r>
      <w:proofErr w:type="spellStart"/>
      <w:r w:rsidRPr="00FB59B1">
        <w:rPr>
          <w:rFonts w:ascii="Arial" w:hAnsi="Arial" w:cs="Arial"/>
          <w:sz w:val="24"/>
          <w:szCs w:val="24"/>
        </w:rPr>
        <w:t>vendor´s</w:t>
      </w:r>
      <w:proofErr w:type="spellEnd"/>
    </w:p>
    <w:p w14:paraId="2C2111E3"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Especificaciones del Servidor de Gestión y DHCP (</w:t>
      </w:r>
      <w:proofErr w:type="spellStart"/>
      <w:r w:rsidRPr="00FB59B1">
        <w:rPr>
          <w:rFonts w:ascii="Arial" w:hAnsi="Arial" w:cs="Arial"/>
          <w:sz w:val="24"/>
          <w:szCs w:val="24"/>
        </w:rPr>
        <w:t>Outdoor</w:t>
      </w:r>
      <w:proofErr w:type="spellEnd"/>
      <w:r w:rsidRPr="00FB59B1">
        <w:rPr>
          <w:rFonts w:ascii="Arial" w:hAnsi="Arial" w:cs="Arial"/>
          <w:sz w:val="24"/>
          <w:szCs w:val="24"/>
        </w:rPr>
        <w:t xml:space="preserve">, </w:t>
      </w:r>
      <w:proofErr w:type="spellStart"/>
      <w:r w:rsidRPr="00FB59B1">
        <w:rPr>
          <w:rFonts w:ascii="Arial" w:hAnsi="Arial" w:cs="Arial"/>
          <w:sz w:val="24"/>
          <w:szCs w:val="24"/>
        </w:rPr>
        <w:t>Indoor</w:t>
      </w:r>
      <w:proofErr w:type="spellEnd"/>
      <w:r w:rsidRPr="00FB59B1">
        <w:rPr>
          <w:rFonts w:ascii="Arial" w:hAnsi="Arial" w:cs="Arial"/>
          <w:sz w:val="24"/>
          <w:szCs w:val="24"/>
        </w:rPr>
        <w:t>)</w:t>
      </w:r>
    </w:p>
    <w:p w14:paraId="0BB802FE"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Esquema de Licenciamiento</w:t>
      </w:r>
    </w:p>
    <w:p w14:paraId="2D576F5D"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Cuadro de Disponibilidad de plataforma</w:t>
      </w:r>
    </w:p>
    <w:p w14:paraId="0E581941"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Crecimientos y Escalabilidad recomendada</w:t>
      </w:r>
    </w:p>
    <w:p w14:paraId="64CD9D9D"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Manejadores de Bases de datos del sistema</w:t>
      </w:r>
    </w:p>
    <w:p w14:paraId="3F24896B"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Solicitudes de Operación</w:t>
      </w:r>
    </w:p>
    <w:p w14:paraId="77B8B199"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Simultaneidad</w:t>
      </w:r>
    </w:p>
    <w:p w14:paraId="038231B9"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Concurrencia</w:t>
      </w:r>
    </w:p>
    <w:p w14:paraId="34BA327E"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Control de Acceso a Software de Gestión</w:t>
      </w:r>
    </w:p>
    <w:p w14:paraId="662FCCA9"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Alarmas</w:t>
      </w:r>
    </w:p>
    <w:p w14:paraId="52CB54C6"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Accesibilidad</w:t>
      </w:r>
    </w:p>
    <w:p w14:paraId="5D80008D"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Manejo de Incidencias</w:t>
      </w:r>
    </w:p>
    <w:p w14:paraId="12A20C26"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Gestión de Desempeño e Inventario</w:t>
      </w:r>
    </w:p>
    <w:p w14:paraId="6DB8C8FF"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lastRenderedPageBreak/>
        <w:t>Gestión de Backup y atención de desastres, Documento de confidencialidad de Información</w:t>
      </w:r>
    </w:p>
    <w:p w14:paraId="6503CB81" w14:textId="77777777" w:rsidR="00FB59B1" w:rsidRP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Cantidades de Obra</w:t>
      </w:r>
    </w:p>
    <w:p w14:paraId="5DA31138" w14:textId="77777777" w:rsidR="00FB59B1" w:rsidRDefault="00FB59B1" w:rsidP="00637ACE">
      <w:pPr>
        <w:pStyle w:val="Sinespaciado"/>
        <w:numPr>
          <w:ilvl w:val="0"/>
          <w:numId w:val="18"/>
        </w:numPr>
        <w:jc w:val="both"/>
        <w:rPr>
          <w:rFonts w:ascii="Arial" w:hAnsi="Arial" w:cs="Arial"/>
          <w:sz w:val="24"/>
          <w:szCs w:val="24"/>
        </w:rPr>
      </w:pPr>
      <w:r w:rsidRPr="00FB59B1">
        <w:rPr>
          <w:rFonts w:ascii="Arial" w:hAnsi="Arial" w:cs="Arial"/>
          <w:sz w:val="24"/>
          <w:szCs w:val="24"/>
        </w:rPr>
        <w:t>Especificaciones técnicas</w:t>
      </w:r>
    </w:p>
    <w:p w14:paraId="53D866C3" w14:textId="77777777" w:rsidR="00637ACE" w:rsidRDefault="00637ACE" w:rsidP="00FB59B1">
      <w:pPr>
        <w:pStyle w:val="Sinespaciado"/>
        <w:jc w:val="both"/>
        <w:rPr>
          <w:rFonts w:ascii="Arial" w:hAnsi="Arial" w:cs="Arial"/>
          <w:sz w:val="24"/>
          <w:szCs w:val="24"/>
        </w:rPr>
      </w:pPr>
    </w:p>
    <w:p w14:paraId="2FEB2361" w14:textId="77777777" w:rsidR="00637ACE" w:rsidRPr="00637ACE" w:rsidRDefault="00FB59B1" w:rsidP="00FB59B1">
      <w:pPr>
        <w:pStyle w:val="Sinespaciado"/>
        <w:jc w:val="both"/>
        <w:rPr>
          <w:rFonts w:ascii="Arial" w:hAnsi="Arial" w:cs="Arial"/>
          <w:b/>
          <w:sz w:val="24"/>
          <w:szCs w:val="24"/>
        </w:rPr>
      </w:pPr>
      <w:r w:rsidRPr="00637ACE">
        <w:rPr>
          <w:rFonts w:ascii="Arial" w:hAnsi="Arial" w:cs="Arial"/>
          <w:b/>
          <w:sz w:val="24"/>
          <w:szCs w:val="24"/>
        </w:rPr>
        <w:t>Fase II Proceso de licitación</w:t>
      </w:r>
    </w:p>
    <w:p w14:paraId="6AB9003A" w14:textId="77777777" w:rsidR="00637ACE" w:rsidRDefault="00637ACE" w:rsidP="00FB59B1">
      <w:pPr>
        <w:pStyle w:val="Sinespaciado"/>
        <w:jc w:val="both"/>
        <w:rPr>
          <w:rFonts w:ascii="Arial" w:hAnsi="Arial" w:cs="Arial"/>
          <w:sz w:val="24"/>
          <w:szCs w:val="24"/>
        </w:rPr>
      </w:pPr>
    </w:p>
    <w:p w14:paraId="564A8F8E" w14:textId="77777777" w:rsidR="00FB59B1" w:rsidRDefault="00FB59B1" w:rsidP="00FB59B1">
      <w:pPr>
        <w:pStyle w:val="Sinespaciado"/>
        <w:jc w:val="both"/>
        <w:rPr>
          <w:rFonts w:ascii="Arial" w:hAnsi="Arial" w:cs="Arial"/>
          <w:sz w:val="24"/>
          <w:szCs w:val="24"/>
        </w:rPr>
      </w:pPr>
      <w:r w:rsidRPr="00FB59B1">
        <w:rPr>
          <w:rFonts w:ascii="Arial" w:hAnsi="Arial" w:cs="Arial"/>
          <w:sz w:val="24"/>
          <w:szCs w:val="24"/>
        </w:rPr>
        <w:t xml:space="preserve">Terminado el desarrollo del diseño </w:t>
      </w:r>
      <w:r w:rsidR="00637ACE">
        <w:rPr>
          <w:rFonts w:ascii="Arial" w:hAnsi="Arial" w:cs="Arial"/>
          <w:sz w:val="24"/>
          <w:szCs w:val="24"/>
        </w:rPr>
        <w:t xml:space="preserve">se </w:t>
      </w:r>
      <w:r w:rsidR="00637ACE" w:rsidRPr="00FB59B1">
        <w:rPr>
          <w:rFonts w:ascii="Arial" w:hAnsi="Arial" w:cs="Arial"/>
          <w:sz w:val="24"/>
          <w:szCs w:val="24"/>
        </w:rPr>
        <w:t>realizará</w:t>
      </w:r>
      <w:r w:rsidRPr="00FB59B1">
        <w:rPr>
          <w:rFonts w:ascii="Arial" w:hAnsi="Arial" w:cs="Arial"/>
          <w:sz w:val="24"/>
          <w:szCs w:val="24"/>
        </w:rPr>
        <w:t xml:space="preserve"> un acompañamiento en la revisión de los pliegos de licitación, preguntas, aclaraciones y cierre del proceso de adjudicación. </w:t>
      </w:r>
      <w:r w:rsidR="00637ACE">
        <w:rPr>
          <w:rFonts w:ascii="Arial" w:hAnsi="Arial" w:cs="Arial"/>
          <w:sz w:val="24"/>
          <w:szCs w:val="24"/>
        </w:rPr>
        <w:t>Se e</w:t>
      </w:r>
      <w:r w:rsidRPr="00FB59B1">
        <w:rPr>
          <w:rFonts w:ascii="Arial" w:hAnsi="Arial" w:cs="Arial"/>
          <w:sz w:val="24"/>
          <w:szCs w:val="24"/>
        </w:rPr>
        <w:t>laborará cuadros comparativos de las propuestas presentadas con el fin de obtener un concepto técnico.</w:t>
      </w:r>
    </w:p>
    <w:p w14:paraId="0572164D" w14:textId="77777777" w:rsidR="00637ACE" w:rsidRPr="00FB59B1" w:rsidRDefault="00637ACE" w:rsidP="00FB59B1">
      <w:pPr>
        <w:pStyle w:val="Sinespaciado"/>
        <w:jc w:val="both"/>
        <w:rPr>
          <w:rFonts w:ascii="Arial" w:hAnsi="Arial" w:cs="Arial"/>
          <w:sz w:val="24"/>
          <w:szCs w:val="24"/>
        </w:rPr>
      </w:pPr>
    </w:p>
    <w:p w14:paraId="04CE480A" w14:textId="77777777" w:rsidR="00FB59B1" w:rsidRDefault="00FB59B1" w:rsidP="00FB59B1">
      <w:pPr>
        <w:pStyle w:val="Sinespaciado"/>
        <w:jc w:val="both"/>
        <w:rPr>
          <w:rFonts w:ascii="Arial" w:hAnsi="Arial" w:cs="Arial"/>
          <w:sz w:val="24"/>
          <w:szCs w:val="24"/>
        </w:rPr>
      </w:pPr>
      <w:r w:rsidRPr="00FB59B1">
        <w:rPr>
          <w:rFonts w:ascii="Arial" w:hAnsi="Arial" w:cs="Arial"/>
          <w:sz w:val="24"/>
          <w:szCs w:val="24"/>
        </w:rPr>
        <w:t>Fase III Acompañamiento a la obra</w:t>
      </w:r>
    </w:p>
    <w:p w14:paraId="78AE66B8" w14:textId="77777777" w:rsidR="00637ACE" w:rsidRPr="00FB59B1" w:rsidRDefault="00637ACE" w:rsidP="00FB59B1">
      <w:pPr>
        <w:pStyle w:val="Sinespaciado"/>
        <w:jc w:val="both"/>
        <w:rPr>
          <w:rFonts w:ascii="Arial" w:hAnsi="Arial" w:cs="Arial"/>
          <w:sz w:val="24"/>
          <w:szCs w:val="24"/>
        </w:rPr>
      </w:pPr>
    </w:p>
    <w:p w14:paraId="55A79ECC" w14:textId="77777777" w:rsidR="00FB59B1" w:rsidRDefault="00FB59B1" w:rsidP="00FB59B1">
      <w:pPr>
        <w:pStyle w:val="Sinespaciado"/>
        <w:jc w:val="both"/>
        <w:rPr>
          <w:rFonts w:ascii="Arial" w:hAnsi="Arial" w:cs="Arial"/>
          <w:sz w:val="24"/>
          <w:szCs w:val="24"/>
        </w:rPr>
      </w:pPr>
      <w:r w:rsidRPr="00FB59B1">
        <w:rPr>
          <w:rFonts w:ascii="Arial" w:hAnsi="Arial" w:cs="Arial"/>
          <w:sz w:val="24"/>
          <w:szCs w:val="24"/>
        </w:rPr>
        <w:t xml:space="preserve">Durante el proceso de construcción de la obra, </w:t>
      </w:r>
      <w:r w:rsidR="00637ACE">
        <w:rPr>
          <w:rFonts w:ascii="Arial" w:hAnsi="Arial" w:cs="Arial"/>
          <w:sz w:val="24"/>
          <w:szCs w:val="24"/>
        </w:rPr>
        <w:t xml:space="preserve">se </w:t>
      </w:r>
      <w:r w:rsidR="00637ACE" w:rsidRPr="00FB59B1">
        <w:rPr>
          <w:rFonts w:ascii="Arial" w:hAnsi="Arial" w:cs="Arial"/>
          <w:sz w:val="24"/>
          <w:szCs w:val="24"/>
        </w:rPr>
        <w:t>prestará</w:t>
      </w:r>
      <w:r w:rsidRPr="00FB59B1">
        <w:rPr>
          <w:rFonts w:ascii="Arial" w:hAnsi="Arial" w:cs="Arial"/>
          <w:sz w:val="24"/>
          <w:szCs w:val="24"/>
        </w:rPr>
        <w:t xml:space="preserve"> el soporte, sin estar limitada, a las siguientes actividades:</w:t>
      </w:r>
    </w:p>
    <w:p w14:paraId="1A83DEFD" w14:textId="77777777" w:rsidR="00637ACE" w:rsidRPr="00FB59B1" w:rsidRDefault="00637ACE" w:rsidP="00FB59B1">
      <w:pPr>
        <w:pStyle w:val="Sinespaciado"/>
        <w:jc w:val="both"/>
        <w:rPr>
          <w:rFonts w:ascii="Arial" w:hAnsi="Arial" w:cs="Arial"/>
          <w:sz w:val="24"/>
          <w:szCs w:val="24"/>
        </w:rPr>
      </w:pPr>
    </w:p>
    <w:p w14:paraId="500E5272" w14:textId="77777777" w:rsidR="00FB59B1" w:rsidRPr="00FB59B1" w:rsidRDefault="00FB59B1" w:rsidP="00637ACE">
      <w:pPr>
        <w:pStyle w:val="Sinespaciado"/>
        <w:numPr>
          <w:ilvl w:val="0"/>
          <w:numId w:val="19"/>
        </w:numPr>
        <w:jc w:val="both"/>
        <w:rPr>
          <w:rFonts w:ascii="Arial" w:hAnsi="Arial" w:cs="Arial"/>
          <w:sz w:val="24"/>
          <w:szCs w:val="24"/>
        </w:rPr>
      </w:pPr>
      <w:r w:rsidRPr="00FB59B1">
        <w:rPr>
          <w:rFonts w:ascii="Arial" w:hAnsi="Arial" w:cs="Arial"/>
          <w:sz w:val="24"/>
          <w:szCs w:val="24"/>
        </w:rPr>
        <w:t>Revisión y Aprobación de procedimientos constructivos, previo al inicio de los capítulos de obra</w:t>
      </w:r>
    </w:p>
    <w:p w14:paraId="507DC4A4" w14:textId="77777777" w:rsidR="00FB59B1" w:rsidRPr="00FB59B1" w:rsidRDefault="00FB59B1" w:rsidP="00637ACE">
      <w:pPr>
        <w:pStyle w:val="Sinespaciado"/>
        <w:numPr>
          <w:ilvl w:val="0"/>
          <w:numId w:val="19"/>
        </w:numPr>
        <w:jc w:val="both"/>
        <w:rPr>
          <w:rFonts w:ascii="Arial" w:hAnsi="Arial" w:cs="Arial"/>
          <w:sz w:val="24"/>
          <w:szCs w:val="24"/>
        </w:rPr>
      </w:pPr>
      <w:r w:rsidRPr="00FB59B1">
        <w:rPr>
          <w:rFonts w:ascii="Arial" w:hAnsi="Arial" w:cs="Arial"/>
          <w:sz w:val="24"/>
          <w:szCs w:val="24"/>
        </w:rPr>
        <w:t>Revisión y Aprobación de Diseños y planos de bases de equipos.</w:t>
      </w:r>
    </w:p>
    <w:p w14:paraId="03EDB0A2" w14:textId="77777777" w:rsidR="00FB59B1" w:rsidRPr="00FB59B1" w:rsidRDefault="00FB59B1" w:rsidP="00637ACE">
      <w:pPr>
        <w:pStyle w:val="Sinespaciado"/>
        <w:numPr>
          <w:ilvl w:val="0"/>
          <w:numId w:val="19"/>
        </w:numPr>
        <w:jc w:val="both"/>
        <w:rPr>
          <w:rFonts w:ascii="Arial" w:hAnsi="Arial" w:cs="Arial"/>
          <w:sz w:val="24"/>
          <w:szCs w:val="24"/>
        </w:rPr>
      </w:pPr>
      <w:r w:rsidRPr="00FB59B1">
        <w:rPr>
          <w:rFonts w:ascii="Arial" w:hAnsi="Arial" w:cs="Arial"/>
          <w:sz w:val="24"/>
          <w:szCs w:val="24"/>
        </w:rPr>
        <w:t>Revisión y Aprobación de Submittals y Planos de taller</w:t>
      </w:r>
    </w:p>
    <w:p w14:paraId="509DDD4A" w14:textId="77777777" w:rsidR="00FB59B1" w:rsidRPr="00FB59B1" w:rsidRDefault="00FB59B1" w:rsidP="00637ACE">
      <w:pPr>
        <w:pStyle w:val="Sinespaciado"/>
        <w:numPr>
          <w:ilvl w:val="0"/>
          <w:numId w:val="19"/>
        </w:numPr>
        <w:jc w:val="both"/>
        <w:rPr>
          <w:rFonts w:ascii="Arial" w:hAnsi="Arial" w:cs="Arial"/>
          <w:sz w:val="24"/>
          <w:szCs w:val="24"/>
        </w:rPr>
      </w:pPr>
      <w:r w:rsidRPr="00FB59B1">
        <w:rPr>
          <w:rFonts w:ascii="Arial" w:hAnsi="Arial" w:cs="Arial"/>
          <w:sz w:val="24"/>
          <w:szCs w:val="24"/>
        </w:rPr>
        <w:t>Revisión y Aprobación de Planos récord</w:t>
      </w:r>
    </w:p>
    <w:p w14:paraId="533F40B0" w14:textId="77777777" w:rsidR="00FB59B1" w:rsidRPr="00FB59B1" w:rsidRDefault="00FB59B1" w:rsidP="00637ACE">
      <w:pPr>
        <w:pStyle w:val="Sinespaciado"/>
        <w:numPr>
          <w:ilvl w:val="0"/>
          <w:numId w:val="19"/>
        </w:numPr>
        <w:jc w:val="both"/>
        <w:rPr>
          <w:rFonts w:ascii="Arial" w:hAnsi="Arial" w:cs="Arial"/>
          <w:sz w:val="24"/>
          <w:szCs w:val="24"/>
        </w:rPr>
      </w:pPr>
      <w:r w:rsidRPr="00FB59B1">
        <w:rPr>
          <w:rFonts w:ascii="Arial" w:hAnsi="Arial" w:cs="Arial"/>
          <w:sz w:val="24"/>
          <w:szCs w:val="24"/>
        </w:rPr>
        <w:t>Certificación, aceptación y entrega de los diseños y las obras a las empresas de servicios públicos y las demás autoridades competentes.</w:t>
      </w:r>
    </w:p>
    <w:p w14:paraId="3CA193DA" w14:textId="77777777" w:rsidR="00FB59B1" w:rsidRPr="00FB59B1" w:rsidRDefault="00FB59B1" w:rsidP="00637ACE">
      <w:pPr>
        <w:pStyle w:val="Sinespaciado"/>
        <w:numPr>
          <w:ilvl w:val="0"/>
          <w:numId w:val="19"/>
        </w:numPr>
        <w:jc w:val="both"/>
        <w:rPr>
          <w:rFonts w:ascii="Arial" w:hAnsi="Arial" w:cs="Arial"/>
          <w:sz w:val="24"/>
          <w:szCs w:val="24"/>
        </w:rPr>
      </w:pPr>
      <w:r w:rsidRPr="00FB59B1">
        <w:rPr>
          <w:rFonts w:ascii="Arial" w:hAnsi="Arial" w:cs="Arial"/>
          <w:sz w:val="24"/>
          <w:szCs w:val="24"/>
        </w:rPr>
        <w:t>Revisión y Aprobación de los estudios de Flujo de Potencia, Cortocircuito, Coordinación de Protecciones y Selectividad.</w:t>
      </w:r>
    </w:p>
    <w:p w14:paraId="1DB1EBF6" w14:textId="77777777" w:rsidR="00FB59B1" w:rsidRPr="00FB59B1" w:rsidRDefault="00FB59B1" w:rsidP="00637ACE">
      <w:pPr>
        <w:pStyle w:val="Sinespaciado"/>
        <w:numPr>
          <w:ilvl w:val="0"/>
          <w:numId w:val="19"/>
        </w:numPr>
        <w:jc w:val="both"/>
        <w:rPr>
          <w:rFonts w:ascii="Arial" w:hAnsi="Arial" w:cs="Arial"/>
          <w:sz w:val="24"/>
          <w:szCs w:val="24"/>
        </w:rPr>
      </w:pPr>
      <w:r w:rsidRPr="00FB59B1">
        <w:rPr>
          <w:rFonts w:ascii="Arial" w:hAnsi="Arial" w:cs="Arial"/>
          <w:sz w:val="24"/>
          <w:szCs w:val="24"/>
        </w:rPr>
        <w:t>Revisión y Aprobación del Estudio de la calidad de la energía entregada a la red pública.</w:t>
      </w:r>
    </w:p>
    <w:p w14:paraId="4DB60712" w14:textId="77777777" w:rsidR="00FB59B1" w:rsidRDefault="00FB59B1" w:rsidP="00637ACE">
      <w:pPr>
        <w:pStyle w:val="Sinespaciado"/>
        <w:numPr>
          <w:ilvl w:val="0"/>
          <w:numId w:val="19"/>
        </w:numPr>
        <w:jc w:val="both"/>
        <w:rPr>
          <w:rFonts w:ascii="Arial" w:hAnsi="Arial" w:cs="Arial"/>
          <w:sz w:val="24"/>
          <w:szCs w:val="24"/>
        </w:rPr>
      </w:pPr>
      <w:r w:rsidRPr="00FB59B1">
        <w:rPr>
          <w:rFonts w:ascii="Arial" w:hAnsi="Arial" w:cs="Arial"/>
          <w:sz w:val="24"/>
          <w:szCs w:val="24"/>
        </w:rPr>
        <w:t>Revisión y Aprobación de Estudios asociados a la instalación y puesta en operación de las Plantas de emergencia, incluidos escapes, refrigeración del equipo, ventilación del local, mitigación de la vibración mecánica, diseño de conductos de aire frio, evacuación de aire caliente, insonorización.</w:t>
      </w:r>
    </w:p>
    <w:p w14:paraId="5B3A1B0C" w14:textId="77777777" w:rsidR="00FB59B1" w:rsidRDefault="00FB59B1" w:rsidP="00FB59B1">
      <w:pPr>
        <w:pStyle w:val="Sinespaciado"/>
        <w:jc w:val="both"/>
        <w:rPr>
          <w:rFonts w:ascii="Arial" w:hAnsi="Arial" w:cs="Arial"/>
          <w:sz w:val="24"/>
          <w:szCs w:val="24"/>
        </w:rPr>
      </w:pPr>
    </w:p>
    <w:p w14:paraId="5F2C8F92" w14:textId="77777777" w:rsidR="00FB59B1" w:rsidRDefault="00FB59B1" w:rsidP="00FB59B1">
      <w:pPr>
        <w:pStyle w:val="Sinespaciado"/>
        <w:jc w:val="both"/>
        <w:rPr>
          <w:rFonts w:ascii="Arial" w:hAnsi="Arial" w:cs="Arial"/>
          <w:sz w:val="24"/>
          <w:szCs w:val="24"/>
        </w:rPr>
      </w:pPr>
      <w:r w:rsidRPr="00FB59B1">
        <w:rPr>
          <w:rFonts w:ascii="Arial" w:hAnsi="Arial" w:cs="Arial"/>
          <w:sz w:val="24"/>
          <w:szCs w:val="24"/>
        </w:rPr>
        <w:t>Mediante visitas periódicas a la obra, se observará el progreso y se evidenciará que el proyecto se está construyendo según los documentos de construcción. En armonía con el constructor, se resolverán los temas de diseño pendientes o que requieran aclaración. Se incluyen las siguientes actividades:</w:t>
      </w:r>
    </w:p>
    <w:p w14:paraId="4B8CC9AD" w14:textId="77777777" w:rsidR="00637ACE" w:rsidRPr="00FB59B1" w:rsidRDefault="00637ACE" w:rsidP="00FB59B1">
      <w:pPr>
        <w:pStyle w:val="Sinespaciado"/>
        <w:jc w:val="both"/>
        <w:rPr>
          <w:rFonts w:ascii="Arial" w:hAnsi="Arial" w:cs="Arial"/>
          <w:sz w:val="24"/>
          <w:szCs w:val="24"/>
        </w:rPr>
      </w:pPr>
    </w:p>
    <w:p w14:paraId="7321D26D" w14:textId="77777777" w:rsidR="00FB59B1" w:rsidRPr="00FB59B1" w:rsidRDefault="00FB59B1" w:rsidP="00637ACE">
      <w:pPr>
        <w:pStyle w:val="Sinespaciado"/>
        <w:numPr>
          <w:ilvl w:val="0"/>
          <w:numId w:val="20"/>
        </w:numPr>
        <w:jc w:val="both"/>
        <w:rPr>
          <w:rFonts w:ascii="Arial" w:hAnsi="Arial" w:cs="Arial"/>
          <w:sz w:val="24"/>
          <w:szCs w:val="24"/>
        </w:rPr>
      </w:pPr>
      <w:r w:rsidRPr="00FB59B1">
        <w:rPr>
          <w:rFonts w:ascii="Arial" w:hAnsi="Arial" w:cs="Arial"/>
          <w:sz w:val="24"/>
          <w:szCs w:val="24"/>
        </w:rPr>
        <w:t>Observar y mantener al día la trazabilidad de los documentos de diseño.</w:t>
      </w:r>
    </w:p>
    <w:p w14:paraId="7392A4F8" w14:textId="77777777" w:rsidR="00FB59B1" w:rsidRPr="00FB59B1" w:rsidRDefault="00FB59B1" w:rsidP="00637ACE">
      <w:pPr>
        <w:pStyle w:val="Sinespaciado"/>
        <w:numPr>
          <w:ilvl w:val="0"/>
          <w:numId w:val="20"/>
        </w:numPr>
        <w:jc w:val="both"/>
        <w:rPr>
          <w:rFonts w:ascii="Arial" w:hAnsi="Arial" w:cs="Arial"/>
          <w:sz w:val="24"/>
          <w:szCs w:val="24"/>
        </w:rPr>
      </w:pPr>
      <w:r w:rsidRPr="00FB59B1">
        <w:rPr>
          <w:rFonts w:ascii="Arial" w:hAnsi="Arial" w:cs="Arial"/>
          <w:sz w:val="24"/>
          <w:szCs w:val="24"/>
        </w:rPr>
        <w:t>Recomendar la permanente aplicación de los criterios de diseño fundamentales y apoyar a la Interventoría en la supervisión de la correcta instalación de los sistemas. Informar por escrito al propietario de las observaciones relevantes.</w:t>
      </w:r>
    </w:p>
    <w:p w14:paraId="5BCFA438" w14:textId="77777777" w:rsidR="00FB59B1" w:rsidRPr="00FB59B1" w:rsidRDefault="00FB59B1" w:rsidP="00637ACE">
      <w:pPr>
        <w:pStyle w:val="Sinespaciado"/>
        <w:numPr>
          <w:ilvl w:val="0"/>
          <w:numId w:val="20"/>
        </w:numPr>
        <w:jc w:val="both"/>
        <w:rPr>
          <w:rFonts w:ascii="Arial" w:hAnsi="Arial" w:cs="Arial"/>
          <w:sz w:val="24"/>
          <w:szCs w:val="24"/>
        </w:rPr>
      </w:pPr>
      <w:r w:rsidRPr="00FB59B1">
        <w:rPr>
          <w:rFonts w:ascii="Arial" w:hAnsi="Arial" w:cs="Arial"/>
          <w:sz w:val="24"/>
          <w:szCs w:val="24"/>
        </w:rPr>
        <w:lastRenderedPageBreak/>
        <w:t>Vigilar los procesos de coordinación de los equipos y sistemas técnicos con la Arquitectura, con la Estructura, la accesibilidad y los puntos de contacto de los servicios.</w:t>
      </w:r>
    </w:p>
    <w:p w14:paraId="47DBE85D" w14:textId="77777777" w:rsidR="00FB59B1" w:rsidRPr="00FB59B1" w:rsidRDefault="00FB59B1" w:rsidP="00637ACE">
      <w:pPr>
        <w:pStyle w:val="Sinespaciado"/>
        <w:numPr>
          <w:ilvl w:val="0"/>
          <w:numId w:val="20"/>
        </w:numPr>
        <w:jc w:val="both"/>
        <w:rPr>
          <w:rFonts w:ascii="Arial" w:hAnsi="Arial" w:cs="Arial"/>
          <w:sz w:val="24"/>
          <w:szCs w:val="24"/>
        </w:rPr>
      </w:pPr>
      <w:r w:rsidRPr="00FB59B1">
        <w:rPr>
          <w:rFonts w:ascii="Arial" w:hAnsi="Arial" w:cs="Arial"/>
          <w:sz w:val="24"/>
          <w:szCs w:val="24"/>
        </w:rPr>
        <w:t>Aprobar por el diseñador los cálculos y estudios técnicos que soporten la selección de componentes y/o las desviaciones y ajustes de diseño</w:t>
      </w:r>
    </w:p>
    <w:p w14:paraId="5A6E0077" w14:textId="77777777" w:rsidR="00FB59B1" w:rsidRPr="00FB59B1" w:rsidRDefault="00FB59B1" w:rsidP="00637ACE">
      <w:pPr>
        <w:pStyle w:val="Sinespaciado"/>
        <w:numPr>
          <w:ilvl w:val="0"/>
          <w:numId w:val="20"/>
        </w:numPr>
        <w:jc w:val="both"/>
        <w:rPr>
          <w:rFonts w:ascii="Arial" w:hAnsi="Arial" w:cs="Arial"/>
          <w:sz w:val="24"/>
          <w:szCs w:val="24"/>
        </w:rPr>
      </w:pPr>
      <w:r w:rsidRPr="00FB59B1">
        <w:rPr>
          <w:rFonts w:ascii="Arial" w:hAnsi="Arial" w:cs="Arial"/>
          <w:sz w:val="24"/>
          <w:szCs w:val="24"/>
        </w:rPr>
        <w:t>Dar concepto técnico de ingeniería en las controversias que se susciten entre el contratista eléctrico y las autoridades de la construcción.</w:t>
      </w:r>
    </w:p>
    <w:p w14:paraId="4914B66A" w14:textId="77777777" w:rsidR="00FB59B1" w:rsidRPr="00FB59B1" w:rsidRDefault="00FB59B1" w:rsidP="00637ACE">
      <w:pPr>
        <w:pStyle w:val="Sinespaciado"/>
        <w:numPr>
          <w:ilvl w:val="0"/>
          <w:numId w:val="20"/>
        </w:numPr>
        <w:jc w:val="both"/>
        <w:rPr>
          <w:rFonts w:ascii="Arial" w:hAnsi="Arial" w:cs="Arial"/>
          <w:sz w:val="24"/>
          <w:szCs w:val="24"/>
        </w:rPr>
      </w:pPr>
      <w:r w:rsidRPr="00FB59B1">
        <w:rPr>
          <w:rFonts w:ascii="Arial" w:hAnsi="Arial" w:cs="Arial"/>
          <w:sz w:val="24"/>
          <w:szCs w:val="24"/>
        </w:rPr>
        <w:t>Revisar y aprobar los resultados de las pruebas. Informar por escrito al propietario las observaciones relevantes.</w:t>
      </w:r>
    </w:p>
    <w:p w14:paraId="3AA6CA8A" w14:textId="77777777" w:rsidR="00637ACE" w:rsidRDefault="00FB59B1" w:rsidP="00637ACE">
      <w:pPr>
        <w:pStyle w:val="Sinespaciado"/>
        <w:numPr>
          <w:ilvl w:val="0"/>
          <w:numId w:val="20"/>
        </w:numPr>
        <w:jc w:val="both"/>
        <w:rPr>
          <w:rFonts w:ascii="Arial" w:hAnsi="Arial" w:cs="Arial"/>
          <w:sz w:val="24"/>
          <w:szCs w:val="24"/>
        </w:rPr>
      </w:pPr>
      <w:r w:rsidRPr="00FB59B1">
        <w:rPr>
          <w:rFonts w:ascii="Arial" w:hAnsi="Arial" w:cs="Arial"/>
          <w:sz w:val="24"/>
          <w:szCs w:val="24"/>
        </w:rPr>
        <w:t>Revisar y aprobar técnicamente los manuales de uso y mantenimiento entregados por los Contratistas al propietario.</w:t>
      </w:r>
    </w:p>
    <w:p w14:paraId="2BB4D54B" w14:textId="77777777" w:rsidR="00637ACE" w:rsidRDefault="00637ACE" w:rsidP="00637ACE">
      <w:pPr>
        <w:pStyle w:val="Sinespaciado"/>
        <w:ind w:left="720"/>
        <w:jc w:val="both"/>
        <w:rPr>
          <w:rFonts w:ascii="Arial" w:hAnsi="Arial" w:cs="Arial"/>
          <w:sz w:val="24"/>
          <w:szCs w:val="24"/>
        </w:rPr>
      </w:pPr>
    </w:p>
    <w:p w14:paraId="53676AD2" w14:textId="77777777" w:rsidR="00FB59B1" w:rsidRPr="00E34158" w:rsidRDefault="00FB59B1" w:rsidP="00E34158">
      <w:pPr>
        <w:pStyle w:val="Sinespaciado"/>
        <w:numPr>
          <w:ilvl w:val="0"/>
          <w:numId w:val="1"/>
        </w:numPr>
        <w:ind w:left="0" w:firstLine="0"/>
        <w:jc w:val="both"/>
        <w:outlineLvl w:val="0"/>
        <w:rPr>
          <w:rFonts w:ascii="Arial" w:hAnsi="Arial" w:cs="Arial"/>
          <w:b/>
          <w:sz w:val="24"/>
          <w:szCs w:val="24"/>
        </w:rPr>
      </w:pPr>
      <w:r w:rsidRPr="00E34158">
        <w:rPr>
          <w:rFonts w:ascii="Arial" w:hAnsi="Arial" w:cs="Arial"/>
          <w:b/>
          <w:sz w:val="24"/>
          <w:szCs w:val="24"/>
        </w:rPr>
        <w:t>DOCUMENTOS A ENTREGAR</w:t>
      </w:r>
    </w:p>
    <w:p w14:paraId="4179EC8E" w14:textId="77777777" w:rsidR="00637ACE" w:rsidRPr="00FB59B1" w:rsidRDefault="00637ACE" w:rsidP="00637ACE">
      <w:pPr>
        <w:pStyle w:val="Sinespaciado"/>
        <w:ind w:left="720"/>
        <w:jc w:val="both"/>
        <w:rPr>
          <w:rFonts w:ascii="Arial" w:hAnsi="Arial" w:cs="Arial"/>
          <w:sz w:val="24"/>
          <w:szCs w:val="24"/>
        </w:rPr>
      </w:pPr>
    </w:p>
    <w:p w14:paraId="7D74DD7F" w14:textId="77777777" w:rsidR="00FB59B1" w:rsidRPr="00FB59B1" w:rsidRDefault="00FB59B1" w:rsidP="00403DF9">
      <w:pPr>
        <w:pStyle w:val="Sinespaciado"/>
        <w:numPr>
          <w:ilvl w:val="0"/>
          <w:numId w:val="21"/>
        </w:numPr>
        <w:jc w:val="both"/>
        <w:rPr>
          <w:rFonts w:ascii="Arial" w:hAnsi="Arial" w:cs="Arial"/>
          <w:sz w:val="24"/>
          <w:szCs w:val="24"/>
        </w:rPr>
      </w:pPr>
      <w:r w:rsidRPr="00FB59B1">
        <w:rPr>
          <w:rFonts w:ascii="Arial" w:hAnsi="Arial" w:cs="Arial"/>
          <w:sz w:val="24"/>
          <w:szCs w:val="24"/>
        </w:rPr>
        <w:t>Memorias justificativas de cálculo describiendo el procedimiento de análisis y diseño.</w:t>
      </w:r>
    </w:p>
    <w:p w14:paraId="07625025" w14:textId="77777777" w:rsidR="00FB59B1" w:rsidRPr="00FB59B1" w:rsidRDefault="00FB59B1" w:rsidP="00403DF9">
      <w:pPr>
        <w:pStyle w:val="Sinespaciado"/>
        <w:numPr>
          <w:ilvl w:val="0"/>
          <w:numId w:val="21"/>
        </w:numPr>
        <w:jc w:val="both"/>
        <w:rPr>
          <w:rFonts w:ascii="Arial" w:hAnsi="Arial" w:cs="Arial"/>
          <w:sz w:val="24"/>
          <w:szCs w:val="24"/>
        </w:rPr>
      </w:pPr>
      <w:r w:rsidRPr="00FB59B1">
        <w:rPr>
          <w:rFonts w:ascii="Arial" w:hAnsi="Arial" w:cs="Arial"/>
          <w:sz w:val="24"/>
          <w:szCs w:val="24"/>
        </w:rPr>
        <w:t>Planos extraídos del modelo REVIT 2018 o versión Vigente o indicada por el CONTRATANTE en LOD 300 que permitan la construcción de las redes con toda la información clara, pertinente, legible, debidamente dimensionados o acotados con tamaños de letras y números legibles. Que contengan las plantas, cortes, alzados, esquemas isométricos y suficientes detalles constructivos e información suficiente para una clara interpretación en obra.</w:t>
      </w:r>
    </w:p>
    <w:p w14:paraId="61A94A6B" w14:textId="77777777" w:rsidR="00FB59B1" w:rsidRPr="00FB59B1" w:rsidRDefault="00637ACE" w:rsidP="00403DF9">
      <w:pPr>
        <w:pStyle w:val="Sinespaciado"/>
        <w:numPr>
          <w:ilvl w:val="0"/>
          <w:numId w:val="21"/>
        </w:numPr>
        <w:jc w:val="both"/>
        <w:rPr>
          <w:rFonts w:ascii="Arial" w:hAnsi="Arial" w:cs="Arial"/>
          <w:sz w:val="24"/>
          <w:szCs w:val="24"/>
        </w:rPr>
      </w:pPr>
      <w:r>
        <w:rPr>
          <w:rFonts w:ascii="Arial" w:hAnsi="Arial" w:cs="Arial"/>
          <w:sz w:val="24"/>
          <w:szCs w:val="24"/>
        </w:rPr>
        <w:t>Se</w:t>
      </w:r>
      <w:r w:rsidR="00FB59B1" w:rsidRPr="00FB59B1">
        <w:rPr>
          <w:rFonts w:ascii="Arial" w:hAnsi="Arial" w:cs="Arial"/>
          <w:sz w:val="24"/>
          <w:szCs w:val="24"/>
        </w:rPr>
        <w:t xml:space="preserve"> entregará</w:t>
      </w:r>
      <w:r>
        <w:rPr>
          <w:rFonts w:ascii="Arial" w:hAnsi="Arial" w:cs="Arial"/>
          <w:sz w:val="24"/>
          <w:szCs w:val="24"/>
        </w:rPr>
        <w:t>n</w:t>
      </w:r>
      <w:r w:rsidR="00FB59B1" w:rsidRPr="00FB59B1">
        <w:rPr>
          <w:rFonts w:ascii="Arial" w:hAnsi="Arial" w:cs="Arial"/>
          <w:sz w:val="24"/>
          <w:szCs w:val="24"/>
        </w:rPr>
        <w:t xml:space="preserve"> planos tanto en medio físico, en papel bond debidamente firmados, como en digital, acordes con el formato que suministrará Construcciones Planificadas SA las veces que le sean solicitados. Los planos en borrador para revisión se entregar</w:t>
      </w:r>
      <w:r>
        <w:rPr>
          <w:rFonts w:ascii="Arial" w:hAnsi="Arial" w:cs="Arial"/>
          <w:sz w:val="24"/>
          <w:szCs w:val="24"/>
        </w:rPr>
        <w:t>án</w:t>
      </w:r>
      <w:r w:rsidR="00FB59B1" w:rsidRPr="00FB59B1">
        <w:rPr>
          <w:rFonts w:ascii="Arial" w:hAnsi="Arial" w:cs="Arial"/>
          <w:sz w:val="24"/>
          <w:szCs w:val="24"/>
        </w:rPr>
        <w:t xml:space="preserve"> en papeles bond en tamaño y escala que sean claros y legibles.</w:t>
      </w:r>
    </w:p>
    <w:p w14:paraId="3698E6CE" w14:textId="77777777" w:rsidR="00FB59B1" w:rsidRPr="00FB59B1" w:rsidRDefault="00FB59B1" w:rsidP="00403DF9">
      <w:pPr>
        <w:pStyle w:val="Sinespaciado"/>
        <w:numPr>
          <w:ilvl w:val="0"/>
          <w:numId w:val="21"/>
        </w:numPr>
        <w:jc w:val="both"/>
        <w:rPr>
          <w:rFonts w:ascii="Arial" w:hAnsi="Arial" w:cs="Arial"/>
          <w:sz w:val="24"/>
          <w:szCs w:val="24"/>
        </w:rPr>
      </w:pPr>
      <w:r w:rsidRPr="00FB59B1">
        <w:rPr>
          <w:rFonts w:ascii="Arial" w:hAnsi="Arial" w:cs="Arial"/>
          <w:sz w:val="24"/>
          <w:szCs w:val="24"/>
        </w:rPr>
        <w:t>Memorial de responsabilidad dirigido a las autoridades competentes encargadas de aprobar el proyecto en caso de requerirse.</w:t>
      </w:r>
    </w:p>
    <w:p w14:paraId="22DB30F3" w14:textId="77777777" w:rsidR="00FB59B1" w:rsidRPr="00FB59B1" w:rsidRDefault="00637ACE" w:rsidP="00403DF9">
      <w:pPr>
        <w:pStyle w:val="Sinespaciado"/>
        <w:numPr>
          <w:ilvl w:val="0"/>
          <w:numId w:val="21"/>
        </w:numPr>
        <w:jc w:val="both"/>
        <w:rPr>
          <w:rFonts w:ascii="Arial" w:hAnsi="Arial" w:cs="Arial"/>
          <w:sz w:val="24"/>
          <w:szCs w:val="24"/>
        </w:rPr>
      </w:pPr>
      <w:r>
        <w:rPr>
          <w:rFonts w:ascii="Arial" w:hAnsi="Arial" w:cs="Arial"/>
          <w:sz w:val="24"/>
          <w:szCs w:val="24"/>
        </w:rPr>
        <w:t>Se s</w:t>
      </w:r>
      <w:r w:rsidR="00FB59B1" w:rsidRPr="00FB59B1">
        <w:rPr>
          <w:rFonts w:ascii="Arial" w:hAnsi="Arial" w:cs="Arial"/>
          <w:sz w:val="24"/>
          <w:szCs w:val="24"/>
        </w:rPr>
        <w:t>uministrar</w:t>
      </w:r>
      <w:r>
        <w:rPr>
          <w:rFonts w:ascii="Arial" w:hAnsi="Arial" w:cs="Arial"/>
          <w:sz w:val="24"/>
          <w:szCs w:val="24"/>
        </w:rPr>
        <w:t xml:space="preserve">án </w:t>
      </w:r>
      <w:r w:rsidR="00FB59B1" w:rsidRPr="00FB59B1">
        <w:rPr>
          <w:rFonts w:ascii="Arial" w:hAnsi="Arial" w:cs="Arial"/>
          <w:sz w:val="24"/>
          <w:szCs w:val="24"/>
        </w:rPr>
        <w:t>las especificaciones técnicas, de materiales, de construcción y toda la información requerida para la elaboración de los términos de invitación para la ejecución de las obras de los proyectos diseñados.</w:t>
      </w:r>
    </w:p>
    <w:p w14:paraId="4DF19206" w14:textId="77777777" w:rsidR="00FB59B1" w:rsidRDefault="00637ACE" w:rsidP="00403DF9">
      <w:pPr>
        <w:pStyle w:val="Sinespaciado"/>
        <w:numPr>
          <w:ilvl w:val="0"/>
          <w:numId w:val="21"/>
        </w:numPr>
        <w:jc w:val="both"/>
        <w:rPr>
          <w:rFonts w:ascii="Arial" w:hAnsi="Arial" w:cs="Arial"/>
          <w:sz w:val="24"/>
          <w:szCs w:val="24"/>
        </w:rPr>
      </w:pPr>
      <w:r>
        <w:rPr>
          <w:rFonts w:ascii="Arial" w:hAnsi="Arial" w:cs="Arial"/>
          <w:sz w:val="24"/>
          <w:szCs w:val="24"/>
        </w:rPr>
        <w:t>Se e</w:t>
      </w:r>
      <w:r w:rsidR="00FB59B1" w:rsidRPr="00FB59B1">
        <w:rPr>
          <w:rFonts w:ascii="Arial" w:hAnsi="Arial" w:cs="Arial"/>
          <w:sz w:val="24"/>
          <w:szCs w:val="24"/>
        </w:rPr>
        <w:t>ntregar</w:t>
      </w:r>
      <w:r>
        <w:rPr>
          <w:rFonts w:ascii="Arial" w:hAnsi="Arial" w:cs="Arial"/>
          <w:sz w:val="24"/>
          <w:szCs w:val="24"/>
        </w:rPr>
        <w:t>án</w:t>
      </w:r>
      <w:r w:rsidR="00FB59B1" w:rsidRPr="00FB59B1">
        <w:rPr>
          <w:rFonts w:ascii="Arial" w:hAnsi="Arial" w:cs="Arial"/>
          <w:sz w:val="24"/>
          <w:szCs w:val="24"/>
        </w:rPr>
        <w:t xml:space="preserve"> la documentación y cálculos correspondiente a los créditos y prerrequisitos de LEED y al proceso Commissioning que requieran los asesores de estas especialidades, necesarios para la certificación, en el idioma que solicite EL CONTRATANTE (inglés o español).</w:t>
      </w:r>
    </w:p>
    <w:p w14:paraId="477BCF6A" w14:textId="77777777" w:rsidR="00FB59B1" w:rsidRPr="00FB59B1" w:rsidRDefault="00FB59B1" w:rsidP="00403DF9">
      <w:pPr>
        <w:pStyle w:val="Sinespaciado"/>
        <w:numPr>
          <w:ilvl w:val="0"/>
          <w:numId w:val="21"/>
        </w:numPr>
        <w:jc w:val="both"/>
        <w:rPr>
          <w:rFonts w:ascii="Arial" w:hAnsi="Arial" w:cs="Arial"/>
          <w:sz w:val="24"/>
          <w:szCs w:val="24"/>
        </w:rPr>
      </w:pPr>
      <w:r w:rsidRPr="00FB59B1">
        <w:rPr>
          <w:rFonts w:ascii="Arial" w:hAnsi="Arial" w:cs="Arial"/>
          <w:sz w:val="24"/>
          <w:szCs w:val="24"/>
        </w:rPr>
        <w:t>Cálculo de las correspondientes cantidades de materiales para la construcción, discriminándolas según el tipo de elemento y material.</w:t>
      </w:r>
    </w:p>
    <w:p w14:paraId="73D0EA2D" w14:textId="77777777" w:rsidR="00FB59B1" w:rsidRPr="00FB59B1" w:rsidRDefault="00FB59B1" w:rsidP="00403DF9">
      <w:pPr>
        <w:pStyle w:val="Sinespaciado"/>
        <w:numPr>
          <w:ilvl w:val="0"/>
          <w:numId w:val="21"/>
        </w:numPr>
        <w:jc w:val="both"/>
        <w:rPr>
          <w:rFonts w:ascii="Arial" w:hAnsi="Arial" w:cs="Arial"/>
          <w:sz w:val="24"/>
          <w:szCs w:val="24"/>
        </w:rPr>
      </w:pPr>
      <w:r w:rsidRPr="00FB59B1">
        <w:rPr>
          <w:rFonts w:ascii="Arial" w:hAnsi="Arial" w:cs="Arial"/>
          <w:sz w:val="24"/>
          <w:szCs w:val="24"/>
        </w:rPr>
        <w:t>Presupuesto definitivo para obra en FASE 1</w:t>
      </w:r>
    </w:p>
    <w:p w14:paraId="30B4A3EE" w14:textId="77777777" w:rsidR="00FB59B1" w:rsidRDefault="00FB59B1" w:rsidP="00403DF9">
      <w:pPr>
        <w:pStyle w:val="Sinespaciado"/>
        <w:numPr>
          <w:ilvl w:val="0"/>
          <w:numId w:val="21"/>
        </w:numPr>
        <w:jc w:val="both"/>
        <w:rPr>
          <w:rFonts w:ascii="Arial" w:hAnsi="Arial" w:cs="Arial"/>
          <w:sz w:val="24"/>
          <w:szCs w:val="24"/>
        </w:rPr>
      </w:pPr>
      <w:r w:rsidRPr="00FB59B1">
        <w:rPr>
          <w:rFonts w:ascii="Arial" w:hAnsi="Arial" w:cs="Arial"/>
          <w:sz w:val="24"/>
          <w:szCs w:val="24"/>
        </w:rPr>
        <w:t>Diligenciamiento de formatos del sistema de gestión de calidad de CPSA.</w:t>
      </w:r>
    </w:p>
    <w:p w14:paraId="1D01A460" w14:textId="77777777" w:rsidR="00FB59B1" w:rsidRDefault="00FB59B1" w:rsidP="00FB59B1">
      <w:pPr>
        <w:pStyle w:val="Sinespaciado"/>
        <w:jc w:val="both"/>
        <w:rPr>
          <w:rFonts w:ascii="Arial" w:hAnsi="Arial" w:cs="Arial"/>
          <w:sz w:val="24"/>
          <w:szCs w:val="24"/>
        </w:rPr>
      </w:pPr>
    </w:p>
    <w:p w14:paraId="630BB237" w14:textId="77777777" w:rsidR="00FB59B1" w:rsidRPr="00FB59B1" w:rsidRDefault="00FB59B1" w:rsidP="00403DF9">
      <w:pPr>
        <w:pStyle w:val="Sinespaciado"/>
        <w:numPr>
          <w:ilvl w:val="0"/>
          <w:numId w:val="21"/>
        </w:numPr>
        <w:jc w:val="both"/>
        <w:rPr>
          <w:rFonts w:ascii="Arial" w:hAnsi="Arial" w:cs="Arial"/>
          <w:sz w:val="24"/>
          <w:szCs w:val="24"/>
        </w:rPr>
      </w:pPr>
      <w:r w:rsidRPr="00FB59B1">
        <w:rPr>
          <w:rFonts w:ascii="Arial" w:hAnsi="Arial" w:cs="Arial"/>
          <w:sz w:val="24"/>
          <w:szCs w:val="24"/>
        </w:rPr>
        <w:lastRenderedPageBreak/>
        <w:t>El alcance comprende la atención y respuesta oportuna a las observaciones o requerimientos que se deriven de la revisión de interventoría o del CONTRATANTE hasta obtener la aceptación del estudio.</w:t>
      </w:r>
    </w:p>
    <w:p w14:paraId="52C0E2CA" w14:textId="77777777" w:rsidR="00FB59B1" w:rsidRDefault="00FB59B1" w:rsidP="00403DF9">
      <w:pPr>
        <w:pStyle w:val="Sinespaciado"/>
        <w:numPr>
          <w:ilvl w:val="0"/>
          <w:numId w:val="21"/>
        </w:numPr>
        <w:jc w:val="both"/>
        <w:rPr>
          <w:rFonts w:ascii="Arial" w:hAnsi="Arial" w:cs="Arial"/>
          <w:sz w:val="24"/>
          <w:szCs w:val="24"/>
        </w:rPr>
      </w:pPr>
      <w:r w:rsidRPr="00FB59B1">
        <w:rPr>
          <w:rFonts w:ascii="Arial" w:hAnsi="Arial" w:cs="Arial"/>
          <w:sz w:val="24"/>
          <w:szCs w:val="24"/>
        </w:rPr>
        <w:t>Asistencia a:</w:t>
      </w:r>
    </w:p>
    <w:p w14:paraId="4CC92E0F" w14:textId="77777777" w:rsidR="00637ACE" w:rsidRPr="00FB59B1" w:rsidRDefault="00637ACE" w:rsidP="00FB59B1">
      <w:pPr>
        <w:pStyle w:val="Sinespaciado"/>
        <w:jc w:val="both"/>
        <w:rPr>
          <w:rFonts w:ascii="Arial" w:hAnsi="Arial" w:cs="Arial"/>
          <w:sz w:val="24"/>
          <w:szCs w:val="24"/>
        </w:rPr>
      </w:pPr>
    </w:p>
    <w:p w14:paraId="5CF8C4A6" w14:textId="77777777" w:rsidR="00FB59B1" w:rsidRPr="00FB59B1" w:rsidRDefault="00FB59B1" w:rsidP="00403DF9">
      <w:pPr>
        <w:pStyle w:val="Sinespaciado"/>
        <w:numPr>
          <w:ilvl w:val="0"/>
          <w:numId w:val="23"/>
        </w:numPr>
        <w:jc w:val="both"/>
        <w:rPr>
          <w:rFonts w:ascii="Arial" w:hAnsi="Arial" w:cs="Arial"/>
          <w:sz w:val="24"/>
          <w:szCs w:val="24"/>
        </w:rPr>
      </w:pPr>
      <w:r w:rsidRPr="00FB59B1">
        <w:rPr>
          <w:rFonts w:ascii="Arial" w:hAnsi="Arial" w:cs="Arial"/>
          <w:sz w:val="24"/>
          <w:szCs w:val="24"/>
        </w:rPr>
        <w:t>Todas las reuniones que convoque EL CONTRATANTE para la coordinación del proyecto, definición del proceso constructivo, avance de excavaciones, cimentación, etc. Donde se contará con la participación de los demás Consultores que a juicio del CONTRATANTE sea válida su participación.</w:t>
      </w:r>
    </w:p>
    <w:p w14:paraId="4E9CEDEB" w14:textId="77777777" w:rsidR="00FB59B1" w:rsidRPr="00FB59B1" w:rsidRDefault="00FB59B1" w:rsidP="00403DF9">
      <w:pPr>
        <w:pStyle w:val="Sinespaciado"/>
        <w:numPr>
          <w:ilvl w:val="0"/>
          <w:numId w:val="23"/>
        </w:numPr>
        <w:jc w:val="both"/>
        <w:rPr>
          <w:rFonts w:ascii="Arial" w:hAnsi="Arial" w:cs="Arial"/>
          <w:sz w:val="24"/>
          <w:szCs w:val="24"/>
        </w:rPr>
      </w:pPr>
      <w:r w:rsidRPr="00FB59B1">
        <w:rPr>
          <w:rFonts w:ascii="Arial" w:hAnsi="Arial" w:cs="Arial"/>
          <w:sz w:val="24"/>
          <w:szCs w:val="24"/>
        </w:rPr>
        <w:t>Todas las reuniones que convoque EL CONTRATANTE para asistir a la Empresa Prestadora del Servicio – CODENSA SA ESP y/o autoridad competente, para el buen seguimiento y atención al desarrollo de la aprobación del diseño. El alcance comprende la atención y respuesta oportuna a las observaciones o requerimientos que se deriven de la Empresa Prestadora del Servicio – CODENSA SA ESP y/o autoridad competente hasta obtener la aprobación del diseño y sus respectivos planos.</w:t>
      </w:r>
    </w:p>
    <w:p w14:paraId="75603380" w14:textId="77777777" w:rsidR="00FB59B1" w:rsidRPr="00FB59B1" w:rsidRDefault="00FB59B1" w:rsidP="00403DF9">
      <w:pPr>
        <w:pStyle w:val="Sinespaciado"/>
        <w:numPr>
          <w:ilvl w:val="0"/>
          <w:numId w:val="23"/>
        </w:numPr>
        <w:jc w:val="both"/>
        <w:rPr>
          <w:rFonts w:ascii="Arial" w:hAnsi="Arial" w:cs="Arial"/>
          <w:sz w:val="24"/>
          <w:szCs w:val="24"/>
        </w:rPr>
      </w:pPr>
      <w:r w:rsidRPr="00FB59B1">
        <w:rPr>
          <w:rFonts w:ascii="Arial" w:hAnsi="Arial" w:cs="Arial"/>
          <w:sz w:val="24"/>
          <w:szCs w:val="24"/>
        </w:rPr>
        <w:t>Asistencia a la obra cuando sea requerida su asesoría durante la construcción.</w:t>
      </w:r>
    </w:p>
    <w:p w14:paraId="06A49B42" w14:textId="77777777" w:rsidR="00403DF9" w:rsidRDefault="00403DF9" w:rsidP="00FB59B1">
      <w:pPr>
        <w:pStyle w:val="Sinespaciado"/>
        <w:jc w:val="both"/>
        <w:rPr>
          <w:rFonts w:ascii="Arial" w:hAnsi="Arial" w:cs="Arial"/>
          <w:sz w:val="24"/>
          <w:szCs w:val="24"/>
        </w:rPr>
      </w:pPr>
    </w:p>
    <w:p w14:paraId="73E4D9DD" w14:textId="77777777" w:rsidR="00FB59B1" w:rsidRDefault="00FB59B1" w:rsidP="00FB59B1">
      <w:pPr>
        <w:pStyle w:val="Sinespaciado"/>
        <w:jc w:val="both"/>
        <w:rPr>
          <w:rFonts w:ascii="Arial" w:hAnsi="Arial" w:cs="Arial"/>
          <w:sz w:val="24"/>
          <w:szCs w:val="24"/>
        </w:rPr>
      </w:pPr>
      <w:r w:rsidRPr="00FB59B1">
        <w:rPr>
          <w:rFonts w:ascii="Arial" w:hAnsi="Arial" w:cs="Arial"/>
          <w:sz w:val="24"/>
          <w:szCs w:val="24"/>
        </w:rPr>
        <w:t xml:space="preserve">Dentro de los documentos que </w:t>
      </w:r>
      <w:r w:rsidR="00403DF9">
        <w:rPr>
          <w:rFonts w:ascii="Arial" w:hAnsi="Arial" w:cs="Arial"/>
          <w:sz w:val="24"/>
          <w:szCs w:val="24"/>
        </w:rPr>
        <w:t xml:space="preserve">se entregarán </w:t>
      </w:r>
      <w:r w:rsidRPr="00FB59B1">
        <w:rPr>
          <w:rFonts w:ascii="Arial" w:hAnsi="Arial" w:cs="Arial"/>
          <w:sz w:val="24"/>
          <w:szCs w:val="24"/>
        </w:rPr>
        <w:t>para dar inicio a los trabajos son:</w:t>
      </w:r>
    </w:p>
    <w:p w14:paraId="2D86D78A" w14:textId="77777777" w:rsidR="00403DF9" w:rsidRPr="00FB59B1" w:rsidRDefault="00403DF9" w:rsidP="00FB59B1">
      <w:pPr>
        <w:pStyle w:val="Sinespaciado"/>
        <w:jc w:val="both"/>
        <w:rPr>
          <w:rFonts w:ascii="Arial" w:hAnsi="Arial" w:cs="Arial"/>
          <w:sz w:val="24"/>
          <w:szCs w:val="24"/>
        </w:rPr>
      </w:pPr>
    </w:p>
    <w:p w14:paraId="2907A479" w14:textId="77777777" w:rsidR="00FB59B1" w:rsidRPr="00FB59B1" w:rsidRDefault="00FB59B1" w:rsidP="00403DF9">
      <w:pPr>
        <w:pStyle w:val="Sinespaciado"/>
        <w:numPr>
          <w:ilvl w:val="0"/>
          <w:numId w:val="24"/>
        </w:numPr>
        <w:jc w:val="both"/>
        <w:rPr>
          <w:rFonts w:ascii="Arial" w:hAnsi="Arial" w:cs="Arial"/>
          <w:sz w:val="24"/>
          <w:szCs w:val="24"/>
        </w:rPr>
      </w:pPr>
      <w:r w:rsidRPr="00FB59B1">
        <w:rPr>
          <w:rFonts w:ascii="Arial" w:hAnsi="Arial" w:cs="Arial"/>
          <w:sz w:val="24"/>
          <w:szCs w:val="24"/>
        </w:rPr>
        <w:t>Planos Arquitectónicos acordes con el avance de cada fase</w:t>
      </w:r>
    </w:p>
    <w:p w14:paraId="253D798B" w14:textId="77777777" w:rsidR="00FB59B1" w:rsidRPr="00FB59B1" w:rsidRDefault="00FB59B1" w:rsidP="00403DF9">
      <w:pPr>
        <w:pStyle w:val="Sinespaciado"/>
        <w:numPr>
          <w:ilvl w:val="0"/>
          <w:numId w:val="24"/>
        </w:numPr>
        <w:jc w:val="both"/>
        <w:rPr>
          <w:rFonts w:ascii="Arial" w:hAnsi="Arial" w:cs="Arial"/>
          <w:sz w:val="24"/>
          <w:szCs w:val="24"/>
        </w:rPr>
      </w:pPr>
      <w:r w:rsidRPr="00FB59B1">
        <w:rPr>
          <w:rFonts w:ascii="Arial" w:hAnsi="Arial" w:cs="Arial"/>
          <w:sz w:val="24"/>
          <w:szCs w:val="24"/>
        </w:rPr>
        <w:t>La información adicional necesaria deberá ser solicitada con la debida antelación para coordinar adecuadamente su entrega</w:t>
      </w:r>
    </w:p>
    <w:p w14:paraId="426C9D31" w14:textId="77777777" w:rsidR="00FB59B1" w:rsidRDefault="00FB59B1" w:rsidP="00403DF9">
      <w:pPr>
        <w:pStyle w:val="Sinespaciado"/>
        <w:numPr>
          <w:ilvl w:val="0"/>
          <w:numId w:val="24"/>
        </w:numPr>
        <w:jc w:val="both"/>
        <w:rPr>
          <w:rFonts w:ascii="Arial" w:hAnsi="Arial" w:cs="Arial"/>
          <w:sz w:val="24"/>
          <w:szCs w:val="24"/>
        </w:rPr>
      </w:pPr>
      <w:r w:rsidRPr="00FB59B1">
        <w:rPr>
          <w:rFonts w:ascii="Arial" w:hAnsi="Arial" w:cs="Arial"/>
          <w:sz w:val="24"/>
          <w:szCs w:val="24"/>
        </w:rPr>
        <w:t>Requerimientos eléctricos de cada especialidad.</w:t>
      </w:r>
    </w:p>
    <w:p w14:paraId="5BD73684" w14:textId="77777777" w:rsidR="007D3146" w:rsidRDefault="007D3146" w:rsidP="006E0A35">
      <w:pPr>
        <w:pStyle w:val="Sinespaciado"/>
        <w:jc w:val="both"/>
        <w:rPr>
          <w:rFonts w:ascii="Arial" w:hAnsi="Arial" w:cs="Arial"/>
          <w:sz w:val="24"/>
          <w:szCs w:val="24"/>
        </w:rPr>
      </w:pPr>
    </w:p>
    <w:p w14:paraId="6A535E5C" w14:textId="77777777" w:rsidR="00403DF9" w:rsidRPr="00403DF9" w:rsidRDefault="00403DF9" w:rsidP="00E34158">
      <w:pPr>
        <w:pStyle w:val="Sinespaciado"/>
        <w:numPr>
          <w:ilvl w:val="0"/>
          <w:numId w:val="1"/>
        </w:numPr>
        <w:ind w:left="0" w:firstLine="0"/>
        <w:jc w:val="both"/>
        <w:outlineLvl w:val="0"/>
        <w:rPr>
          <w:rFonts w:ascii="Arial" w:hAnsi="Arial" w:cs="Arial"/>
          <w:b/>
          <w:sz w:val="24"/>
          <w:szCs w:val="24"/>
        </w:rPr>
      </w:pPr>
      <w:r w:rsidRPr="00403DF9">
        <w:rPr>
          <w:rFonts w:ascii="Arial" w:hAnsi="Arial" w:cs="Arial"/>
          <w:b/>
          <w:sz w:val="24"/>
          <w:szCs w:val="24"/>
        </w:rPr>
        <w:t>MODELACIÓN ELÉCTRICA-COMUNICACIÓN VOZ Y DATOS</w:t>
      </w:r>
    </w:p>
    <w:p w14:paraId="1B57EBA8" w14:textId="77777777" w:rsidR="00403DF9" w:rsidRPr="00E34158" w:rsidRDefault="00403DF9" w:rsidP="00E34158">
      <w:pPr>
        <w:pStyle w:val="Sinespaciado"/>
        <w:jc w:val="both"/>
        <w:outlineLvl w:val="0"/>
        <w:rPr>
          <w:rFonts w:ascii="Arial" w:hAnsi="Arial" w:cs="Arial"/>
          <w:b/>
          <w:sz w:val="24"/>
          <w:szCs w:val="24"/>
        </w:rPr>
      </w:pPr>
    </w:p>
    <w:p w14:paraId="16F845A7" w14:textId="77777777" w:rsidR="00403DF9" w:rsidRPr="00403DF9" w:rsidRDefault="00403DF9" w:rsidP="00403DF9">
      <w:pPr>
        <w:pStyle w:val="Sinespaciado"/>
        <w:numPr>
          <w:ilvl w:val="0"/>
          <w:numId w:val="25"/>
        </w:numPr>
        <w:jc w:val="both"/>
        <w:rPr>
          <w:rFonts w:ascii="Arial" w:hAnsi="Arial" w:cs="Arial"/>
          <w:sz w:val="24"/>
          <w:szCs w:val="24"/>
        </w:rPr>
      </w:pPr>
      <w:r w:rsidRPr="00403DF9">
        <w:rPr>
          <w:rFonts w:ascii="Arial" w:hAnsi="Arial" w:cs="Arial"/>
          <w:sz w:val="24"/>
          <w:szCs w:val="24"/>
        </w:rPr>
        <w:t>Se tomar</w:t>
      </w:r>
      <w:r>
        <w:rPr>
          <w:rFonts w:ascii="Arial" w:hAnsi="Arial" w:cs="Arial"/>
          <w:sz w:val="24"/>
          <w:szCs w:val="24"/>
        </w:rPr>
        <w:t>á</w:t>
      </w:r>
      <w:r w:rsidRPr="00403DF9">
        <w:rPr>
          <w:rFonts w:ascii="Arial" w:hAnsi="Arial" w:cs="Arial"/>
          <w:sz w:val="24"/>
          <w:szCs w:val="24"/>
        </w:rPr>
        <w:t xml:space="preserve"> como referencia el archivo arquitectónico, es decir: adoptar los mismos ejes y niveles del archivo arquitectónico haciendo uso de la herramienta “</w:t>
      </w:r>
      <w:proofErr w:type="spellStart"/>
      <w:r w:rsidRPr="00403DF9">
        <w:rPr>
          <w:rFonts w:ascii="Arial" w:hAnsi="Arial" w:cs="Arial"/>
          <w:sz w:val="24"/>
          <w:szCs w:val="24"/>
        </w:rPr>
        <w:t>copy</w:t>
      </w:r>
      <w:proofErr w:type="spellEnd"/>
      <w:r w:rsidRPr="00403DF9">
        <w:rPr>
          <w:rFonts w:ascii="Arial" w:hAnsi="Arial" w:cs="Arial"/>
          <w:sz w:val="24"/>
          <w:szCs w:val="24"/>
        </w:rPr>
        <w:t xml:space="preserve"> monitor” obteniendo estos directamente del archivo vinculado y así poder hacer un seguimiento de cambios realizados cada vez que se realice una actualización de arquitectura. Esto permite de igual manera tener el archivo georreferenciado. Así como se monitorearán ejes y niveles es importante hacer monitoreo de elementos arquitectónicos que sean decisivos en el diseño eléctrico. Esto permitirá que cada vez que el consultor sea retroalimentado con versiones actualizadas de arquitectura, sea notificado de las modificaciones que se han hecho y afectan el diseño.</w:t>
      </w:r>
    </w:p>
    <w:p w14:paraId="4D94E54B" w14:textId="77777777" w:rsidR="00403DF9" w:rsidRPr="00403DF9" w:rsidRDefault="00403DF9" w:rsidP="00403DF9">
      <w:pPr>
        <w:pStyle w:val="Sinespaciado"/>
        <w:numPr>
          <w:ilvl w:val="0"/>
          <w:numId w:val="25"/>
        </w:numPr>
        <w:jc w:val="both"/>
        <w:rPr>
          <w:rFonts w:ascii="Arial" w:hAnsi="Arial" w:cs="Arial"/>
          <w:sz w:val="24"/>
          <w:szCs w:val="24"/>
        </w:rPr>
      </w:pPr>
      <w:r w:rsidRPr="00403DF9">
        <w:rPr>
          <w:rFonts w:ascii="Arial" w:hAnsi="Arial" w:cs="Arial"/>
          <w:sz w:val="24"/>
          <w:szCs w:val="24"/>
        </w:rPr>
        <w:t xml:space="preserve">De la misma forma en la que se vincula la arquitectura como referencia, también se </w:t>
      </w:r>
      <w:r>
        <w:rPr>
          <w:rFonts w:ascii="Arial" w:hAnsi="Arial" w:cs="Arial"/>
          <w:sz w:val="24"/>
          <w:szCs w:val="24"/>
        </w:rPr>
        <w:t xml:space="preserve">tendrá </w:t>
      </w:r>
      <w:r w:rsidRPr="00403DF9">
        <w:rPr>
          <w:rFonts w:ascii="Arial" w:hAnsi="Arial" w:cs="Arial"/>
          <w:sz w:val="24"/>
          <w:szCs w:val="24"/>
        </w:rPr>
        <w:t>vinculado el resto de disciplinas. Esto con el fin de visualizar el avance total del proyecto.</w:t>
      </w:r>
    </w:p>
    <w:p w14:paraId="642D4EFA" w14:textId="77777777" w:rsidR="00403DF9" w:rsidRPr="00403DF9" w:rsidRDefault="00403DF9" w:rsidP="00403DF9">
      <w:pPr>
        <w:pStyle w:val="Sinespaciado"/>
        <w:numPr>
          <w:ilvl w:val="0"/>
          <w:numId w:val="26"/>
        </w:numPr>
        <w:jc w:val="both"/>
        <w:rPr>
          <w:rFonts w:ascii="Arial" w:hAnsi="Arial" w:cs="Arial"/>
          <w:sz w:val="24"/>
          <w:szCs w:val="24"/>
        </w:rPr>
      </w:pPr>
      <w:r w:rsidRPr="00403DF9">
        <w:rPr>
          <w:rFonts w:ascii="Arial" w:hAnsi="Arial" w:cs="Arial"/>
          <w:sz w:val="24"/>
          <w:szCs w:val="24"/>
        </w:rPr>
        <w:lastRenderedPageBreak/>
        <w:t>El modelo será entregado en Autodesk Revit 2018 - inglés (Sujeto a versión de software disponible en CPSA)</w:t>
      </w:r>
    </w:p>
    <w:p w14:paraId="393BB9C4" w14:textId="77777777" w:rsidR="00403DF9" w:rsidRPr="00403DF9" w:rsidRDefault="00403DF9" w:rsidP="00403DF9">
      <w:pPr>
        <w:pStyle w:val="Sinespaciado"/>
        <w:numPr>
          <w:ilvl w:val="0"/>
          <w:numId w:val="26"/>
        </w:numPr>
        <w:jc w:val="both"/>
        <w:rPr>
          <w:rFonts w:ascii="Arial" w:hAnsi="Arial" w:cs="Arial"/>
          <w:sz w:val="24"/>
          <w:szCs w:val="24"/>
        </w:rPr>
      </w:pPr>
      <w:r w:rsidRPr="00403DF9">
        <w:rPr>
          <w:rFonts w:ascii="Arial" w:hAnsi="Arial" w:cs="Arial"/>
          <w:sz w:val="24"/>
          <w:szCs w:val="24"/>
        </w:rPr>
        <w:t xml:space="preserve">Fases de diseño preliminares se </w:t>
      </w:r>
      <w:r>
        <w:rPr>
          <w:rFonts w:ascii="Arial" w:hAnsi="Arial" w:cs="Arial"/>
          <w:sz w:val="24"/>
          <w:szCs w:val="24"/>
        </w:rPr>
        <w:t>entregarán</w:t>
      </w:r>
      <w:r w:rsidRPr="00403DF9">
        <w:rPr>
          <w:rFonts w:ascii="Arial" w:hAnsi="Arial" w:cs="Arial"/>
          <w:sz w:val="24"/>
          <w:szCs w:val="24"/>
        </w:rPr>
        <w:t xml:space="preserve"> con un LOD mínimo de 200, Fase de diseño final se recibe con un LOD mínimo de 300.</w:t>
      </w:r>
    </w:p>
    <w:p w14:paraId="43527217" w14:textId="77777777" w:rsidR="00403DF9" w:rsidRDefault="00403DF9" w:rsidP="00403DF9">
      <w:pPr>
        <w:pStyle w:val="Sinespaciado"/>
        <w:numPr>
          <w:ilvl w:val="0"/>
          <w:numId w:val="26"/>
        </w:numPr>
        <w:jc w:val="both"/>
        <w:rPr>
          <w:rFonts w:ascii="Arial" w:hAnsi="Arial" w:cs="Arial"/>
          <w:sz w:val="24"/>
          <w:szCs w:val="24"/>
        </w:rPr>
      </w:pPr>
      <w:r w:rsidRPr="00403DF9">
        <w:rPr>
          <w:rFonts w:ascii="Arial" w:hAnsi="Arial" w:cs="Arial"/>
          <w:sz w:val="24"/>
          <w:szCs w:val="24"/>
        </w:rPr>
        <w:t xml:space="preserve">La modelación de conduits, blindobarras y demás elementos del diseño eléctrico </w:t>
      </w:r>
      <w:r>
        <w:rPr>
          <w:rFonts w:ascii="Arial" w:hAnsi="Arial" w:cs="Arial"/>
          <w:sz w:val="24"/>
          <w:szCs w:val="24"/>
        </w:rPr>
        <w:t>se harán</w:t>
      </w:r>
      <w:r w:rsidRPr="00403DF9">
        <w:rPr>
          <w:rFonts w:ascii="Arial" w:hAnsi="Arial" w:cs="Arial"/>
          <w:sz w:val="24"/>
          <w:szCs w:val="24"/>
        </w:rPr>
        <w:t xml:space="preserve"> cumpliendo las siguientes restricciones:</w:t>
      </w:r>
    </w:p>
    <w:p w14:paraId="4CEFA6AF" w14:textId="77777777" w:rsidR="00403DF9" w:rsidRPr="00403DF9" w:rsidRDefault="00403DF9" w:rsidP="00403DF9">
      <w:pPr>
        <w:pStyle w:val="Sinespaciado"/>
        <w:jc w:val="both"/>
        <w:rPr>
          <w:rFonts w:ascii="Arial" w:hAnsi="Arial" w:cs="Arial"/>
          <w:sz w:val="24"/>
          <w:szCs w:val="24"/>
        </w:rPr>
      </w:pPr>
    </w:p>
    <w:p w14:paraId="20DA689C" w14:textId="77777777" w:rsidR="00403DF9" w:rsidRPr="00403DF9" w:rsidRDefault="00403DF9" w:rsidP="00403DF9">
      <w:pPr>
        <w:pStyle w:val="Sinespaciado"/>
        <w:numPr>
          <w:ilvl w:val="0"/>
          <w:numId w:val="27"/>
        </w:numPr>
        <w:jc w:val="both"/>
        <w:rPr>
          <w:rFonts w:ascii="Arial" w:hAnsi="Arial" w:cs="Arial"/>
          <w:sz w:val="24"/>
          <w:szCs w:val="24"/>
        </w:rPr>
      </w:pPr>
      <w:r w:rsidRPr="00403DF9">
        <w:rPr>
          <w:rFonts w:ascii="Arial" w:hAnsi="Arial" w:cs="Arial"/>
          <w:sz w:val="24"/>
          <w:szCs w:val="24"/>
        </w:rPr>
        <w:t xml:space="preserve">A partir del modelo arquitectico se </w:t>
      </w:r>
      <w:r>
        <w:rPr>
          <w:rFonts w:ascii="Arial" w:hAnsi="Arial" w:cs="Arial"/>
          <w:sz w:val="24"/>
          <w:szCs w:val="24"/>
        </w:rPr>
        <w:t xml:space="preserve">proveerá </w:t>
      </w:r>
      <w:r w:rsidRPr="00403DF9">
        <w:rPr>
          <w:rFonts w:ascii="Arial" w:hAnsi="Arial" w:cs="Arial"/>
          <w:sz w:val="24"/>
          <w:szCs w:val="24"/>
        </w:rPr>
        <w:t xml:space="preserve">al diseño eléctrico la ubicación de los correspondientes dispositivos tales como interruptores, luminarias entre otros, estos deben ser extraídos y monitoreados con la herramienta </w:t>
      </w:r>
      <w:proofErr w:type="spellStart"/>
      <w:r w:rsidRPr="00403DF9">
        <w:rPr>
          <w:rFonts w:ascii="Arial" w:hAnsi="Arial" w:cs="Arial"/>
          <w:sz w:val="24"/>
          <w:szCs w:val="24"/>
        </w:rPr>
        <w:t>copy</w:t>
      </w:r>
      <w:proofErr w:type="spellEnd"/>
      <w:r w:rsidRPr="00403DF9">
        <w:rPr>
          <w:rFonts w:ascii="Arial" w:hAnsi="Arial" w:cs="Arial"/>
          <w:sz w:val="24"/>
          <w:szCs w:val="24"/>
        </w:rPr>
        <w:t>/monitor, de lo contrario el diseño debe incluir la ubicación de los mismo.</w:t>
      </w:r>
    </w:p>
    <w:p w14:paraId="75EBE4C3" w14:textId="77777777" w:rsidR="00403DF9" w:rsidRPr="00403DF9" w:rsidRDefault="00403DF9" w:rsidP="00403DF9">
      <w:pPr>
        <w:pStyle w:val="Sinespaciado"/>
        <w:numPr>
          <w:ilvl w:val="0"/>
          <w:numId w:val="27"/>
        </w:numPr>
        <w:jc w:val="both"/>
        <w:rPr>
          <w:rFonts w:ascii="Arial" w:hAnsi="Arial" w:cs="Arial"/>
          <w:sz w:val="24"/>
          <w:szCs w:val="24"/>
        </w:rPr>
      </w:pPr>
      <w:r w:rsidRPr="00403DF9">
        <w:rPr>
          <w:rFonts w:ascii="Arial" w:hAnsi="Arial" w:cs="Arial"/>
          <w:sz w:val="24"/>
          <w:szCs w:val="24"/>
        </w:rPr>
        <w:t xml:space="preserve">Todo dispositivo y/o equipo incluido en el modelado </w:t>
      </w:r>
      <w:r>
        <w:rPr>
          <w:rFonts w:ascii="Arial" w:hAnsi="Arial" w:cs="Arial"/>
          <w:sz w:val="24"/>
          <w:szCs w:val="24"/>
        </w:rPr>
        <w:t xml:space="preserve">contendrá </w:t>
      </w:r>
      <w:r w:rsidRPr="00403DF9">
        <w:rPr>
          <w:rFonts w:ascii="Arial" w:hAnsi="Arial" w:cs="Arial"/>
          <w:sz w:val="24"/>
          <w:szCs w:val="24"/>
        </w:rPr>
        <w:t>la información necesaria en cuanto a dimensiones, voltajes, potencias y demás aspectos que se consideren importantes.</w:t>
      </w:r>
    </w:p>
    <w:p w14:paraId="75B4009A" w14:textId="77777777" w:rsidR="00403DF9" w:rsidRPr="00403DF9" w:rsidRDefault="00403DF9" w:rsidP="00403DF9">
      <w:pPr>
        <w:pStyle w:val="Sinespaciado"/>
        <w:numPr>
          <w:ilvl w:val="0"/>
          <w:numId w:val="27"/>
        </w:numPr>
        <w:jc w:val="both"/>
        <w:rPr>
          <w:rFonts w:ascii="Arial" w:hAnsi="Arial" w:cs="Arial"/>
          <w:sz w:val="24"/>
          <w:szCs w:val="24"/>
        </w:rPr>
      </w:pPr>
      <w:r w:rsidRPr="00403DF9">
        <w:rPr>
          <w:rFonts w:ascii="Arial" w:hAnsi="Arial" w:cs="Arial"/>
          <w:sz w:val="24"/>
          <w:szCs w:val="24"/>
        </w:rPr>
        <w:t xml:space="preserve">Todos los dispositivos incluidos en la modelación eléctrica </w:t>
      </w:r>
      <w:r>
        <w:rPr>
          <w:rFonts w:ascii="Arial" w:hAnsi="Arial" w:cs="Arial"/>
          <w:sz w:val="24"/>
          <w:szCs w:val="24"/>
        </w:rPr>
        <w:t>contarán con</w:t>
      </w:r>
      <w:r w:rsidRPr="00403DF9">
        <w:rPr>
          <w:rFonts w:ascii="Arial" w:hAnsi="Arial" w:cs="Arial"/>
          <w:sz w:val="24"/>
          <w:szCs w:val="24"/>
        </w:rPr>
        <w:t xml:space="preserve"> la simbología correspondiente los cuales deben ser incluidos en un cuadro el cual relaciona el símbolo del plano con su significado, esto para la planimetría, con el fin de garantizar la correcta lectura de los símbolos de anotación.</w:t>
      </w:r>
    </w:p>
    <w:p w14:paraId="15880637" w14:textId="77777777" w:rsidR="00403DF9" w:rsidRDefault="00403DF9" w:rsidP="00403DF9">
      <w:pPr>
        <w:pStyle w:val="Sinespaciado"/>
        <w:numPr>
          <w:ilvl w:val="0"/>
          <w:numId w:val="27"/>
        </w:numPr>
        <w:jc w:val="both"/>
        <w:rPr>
          <w:rFonts w:ascii="Arial" w:hAnsi="Arial" w:cs="Arial"/>
          <w:sz w:val="24"/>
          <w:szCs w:val="24"/>
        </w:rPr>
      </w:pPr>
      <w:r>
        <w:rPr>
          <w:rFonts w:ascii="Arial" w:hAnsi="Arial" w:cs="Arial"/>
          <w:sz w:val="24"/>
          <w:szCs w:val="24"/>
        </w:rPr>
        <w:t>T</w:t>
      </w:r>
      <w:r w:rsidRPr="00403DF9">
        <w:rPr>
          <w:rFonts w:ascii="Arial" w:hAnsi="Arial" w:cs="Arial"/>
          <w:sz w:val="24"/>
          <w:szCs w:val="24"/>
        </w:rPr>
        <w:t xml:space="preserve">odos los elementos que estén descolgados en placa deben </w:t>
      </w:r>
      <w:r>
        <w:rPr>
          <w:rFonts w:ascii="Arial" w:hAnsi="Arial" w:cs="Arial"/>
          <w:sz w:val="24"/>
          <w:szCs w:val="24"/>
        </w:rPr>
        <w:t>serán</w:t>
      </w:r>
      <w:r w:rsidRPr="00403DF9">
        <w:rPr>
          <w:rFonts w:ascii="Arial" w:hAnsi="Arial" w:cs="Arial"/>
          <w:sz w:val="24"/>
          <w:szCs w:val="24"/>
        </w:rPr>
        <w:t xml:space="preserve"> referenciados al nivel superior. Esto con el fin de que si se generan cambios en las alturas de niveles se pueda conservar la coordinación realizada.</w:t>
      </w:r>
    </w:p>
    <w:p w14:paraId="1E631F9C" w14:textId="77777777" w:rsidR="00403DF9" w:rsidRDefault="00403DF9" w:rsidP="00403DF9">
      <w:pPr>
        <w:pStyle w:val="Sinespaciado"/>
        <w:jc w:val="both"/>
        <w:rPr>
          <w:rFonts w:ascii="Arial" w:hAnsi="Arial" w:cs="Arial"/>
          <w:sz w:val="24"/>
          <w:szCs w:val="24"/>
        </w:rPr>
      </w:pPr>
    </w:p>
    <w:p w14:paraId="5BC05CEA" w14:textId="77777777" w:rsidR="00403DF9" w:rsidRPr="00403DF9" w:rsidRDefault="00403DF9" w:rsidP="00403DF9">
      <w:pPr>
        <w:pStyle w:val="Sinespaciado"/>
        <w:jc w:val="both"/>
        <w:rPr>
          <w:rFonts w:ascii="Arial" w:hAnsi="Arial" w:cs="Arial"/>
          <w:sz w:val="24"/>
          <w:szCs w:val="24"/>
        </w:rPr>
      </w:pPr>
      <w:r w:rsidRPr="00403DF9">
        <w:rPr>
          <w:rFonts w:ascii="Arial" w:hAnsi="Arial" w:cs="Arial"/>
          <w:sz w:val="24"/>
          <w:szCs w:val="24"/>
        </w:rPr>
        <w:t xml:space="preserve">Los planos del diseño </w:t>
      </w:r>
      <w:r>
        <w:rPr>
          <w:rFonts w:ascii="Arial" w:hAnsi="Arial" w:cs="Arial"/>
          <w:sz w:val="24"/>
          <w:szCs w:val="24"/>
        </w:rPr>
        <w:t xml:space="preserve">serán </w:t>
      </w:r>
      <w:r w:rsidRPr="00403DF9">
        <w:rPr>
          <w:rFonts w:ascii="Arial" w:hAnsi="Arial" w:cs="Arial"/>
          <w:sz w:val="24"/>
          <w:szCs w:val="24"/>
        </w:rPr>
        <w:t>extraídos del modelo REVIT e incluirá vistas en planta, cortes, alzados, vistas 3D y todo lo que se considere necesario para describir el sistema.</w:t>
      </w:r>
    </w:p>
    <w:p w14:paraId="7DB97484" w14:textId="77777777" w:rsidR="00403DF9" w:rsidRPr="00403DF9" w:rsidRDefault="00403DF9" w:rsidP="00403DF9">
      <w:pPr>
        <w:pStyle w:val="Sinespaciado"/>
        <w:jc w:val="both"/>
        <w:rPr>
          <w:rFonts w:ascii="Arial" w:hAnsi="Arial" w:cs="Arial"/>
          <w:sz w:val="24"/>
          <w:szCs w:val="24"/>
        </w:rPr>
      </w:pPr>
      <w:r>
        <w:rPr>
          <w:rFonts w:ascii="Arial" w:hAnsi="Arial" w:cs="Arial"/>
          <w:sz w:val="24"/>
          <w:szCs w:val="24"/>
        </w:rPr>
        <w:t>Se v</w:t>
      </w:r>
      <w:r w:rsidRPr="00403DF9">
        <w:rPr>
          <w:rFonts w:ascii="Arial" w:hAnsi="Arial" w:cs="Arial"/>
          <w:sz w:val="24"/>
          <w:szCs w:val="24"/>
        </w:rPr>
        <w:t>erificar</w:t>
      </w:r>
      <w:r>
        <w:rPr>
          <w:rFonts w:ascii="Arial" w:hAnsi="Arial" w:cs="Arial"/>
          <w:sz w:val="24"/>
          <w:szCs w:val="24"/>
        </w:rPr>
        <w:t>á</w:t>
      </w:r>
      <w:r w:rsidRPr="00403DF9">
        <w:rPr>
          <w:rFonts w:ascii="Arial" w:hAnsi="Arial" w:cs="Arial"/>
          <w:sz w:val="24"/>
          <w:szCs w:val="24"/>
        </w:rPr>
        <w:t xml:space="preserve"> por medio de la herramienta “show </w:t>
      </w:r>
      <w:proofErr w:type="spellStart"/>
      <w:r w:rsidRPr="00403DF9">
        <w:rPr>
          <w:rFonts w:ascii="Arial" w:hAnsi="Arial" w:cs="Arial"/>
          <w:sz w:val="24"/>
          <w:szCs w:val="24"/>
        </w:rPr>
        <w:t>disconnects</w:t>
      </w:r>
      <w:proofErr w:type="spellEnd"/>
      <w:r w:rsidRPr="00403DF9">
        <w:rPr>
          <w:rFonts w:ascii="Arial" w:hAnsi="Arial" w:cs="Arial"/>
          <w:sz w:val="24"/>
          <w:szCs w:val="24"/>
        </w:rPr>
        <w:t>” que todo el sistema se encuentra debidamente conectado y sin tramos faltantes.</w:t>
      </w:r>
    </w:p>
    <w:p w14:paraId="4EB7E14A" w14:textId="77777777" w:rsidR="00403DF9" w:rsidRPr="00403DF9" w:rsidRDefault="00403DF9" w:rsidP="00403DF9">
      <w:pPr>
        <w:pStyle w:val="Sinespaciado"/>
        <w:jc w:val="both"/>
        <w:rPr>
          <w:rFonts w:ascii="Arial" w:hAnsi="Arial" w:cs="Arial"/>
          <w:sz w:val="24"/>
          <w:szCs w:val="24"/>
        </w:rPr>
      </w:pPr>
      <w:r w:rsidRPr="00403DF9">
        <w:rPr>
          <w:rFonts w:ascii="Arial" w:hAnsi="Arial" w:cs="Arial"/>
          <w:sz w:val="24"/>
          <w:szCs w:val="24"/>
        </w:rPr>
        <w:t>Se realizar</w:t>
      </w:r>
      <w:r>
        <w:rPr>
          <w:rFonts w:ascii="Arial" w:hAnsi="Arial" w:cs="Arial"/>
          <w:sz w:val="24"/>
          <w:szCs w:val="24"/>
        </w:rPr>
        <w:t>á</w:t>
      </w:r>
      <w:r w:rsidRPr="00403DF9">
        <w:rPr>
          <w:rFonts w:ascii="Arial" w:hAnsi="Arial" w:cs="Arial"/>
          <w:sz w:val="24"/>
          <w:szCs w:val="24"/>
        </w:rPr>
        <w:t xml:space="preserve"> el modelado de ductos y tuberías incluyendo aislamientos (si así lo contempla el diseño) Para asegurar su montaje y ubicación sin presentar interferencias con las otras disciplinas.</w:t>
      </w:r>
    </w:p>
    <w:p w14:paraId="7F4ABF1A" w14:textId="77777777" w:rsidR="00403DF9" w:rsidRPr="00403DF9" w:rsidRDefault="00403DF9" w:rsidP="00403DF9">
      <w:pPr>
        <w:pStyle w:val="Sinespaciado"/>
        <w:jc w:val="both"/>
        <w:rPr>
          <w:rFonts w:ascii="Arial" w:hAnsi="Arial" w:cs="Arial"/>
          <w:sz w:val="24"/>
          <w:szCs w:val="24"/>
        </w:rPr>
      </w:pPr>
      <w:r w:rsidRPr="00403DF9">
        <w:rPr>
          <w:rFonts w:ascii="Arial" w:hAnsi="Arial" w:cs="Arial"/>
          <w:sz w:val="24"/>
          <w:szCs w:val="24"/>
        </w:rPr>
        <w:t xml:space="preserve">En cuanto a planos las tuberías y equipos </w:t>
      </w:r>
      <w:r>
        <w:rPr>
          <w:rFonts w:ascii="Arial" w:hAnsi="Arial" w:cs="Arial"/>
          <w:sz w:val="24"/>
          <w:szCs w:val="24"/>
        </w:rPr>
        <w:t xml:space="preserve">contendrán </w:t>
      </w:r>
      <w:r w:rsidRPr="00403DF9">
        <w:rPr>
          <w:rFonts w:ascii="Arial" w:hAnsi="Arial" w:cs="Arial"/>
          <w:sz w:val="24"/>
          <w:szCs w:val="24"/>
        </w:rPr>
        <w:t>las anotaciones convenientes las cuales deben estar relacionadas con las propiedades del elemento.</w:t>
      </w:r>
    </w:p>
    <w:p w14:paraId="719245DF" w14:textId="77777777" w:rsidR="00403DF9" w:rsidRPr="00403DF9" w:rsidRDefault="00403DF9" w:rsidP="00403DF9">
      <w:pPr>
        <w:pStyle w:val="Sinespaciado"/>
        <w:jc w:val="both"/>
        <w:rPr>
          <w:rFonts w:ascii="Arial" w:hAnsi="Arial" w:cs="Arial"/>
          <w:sz w:val="24"/>
          <w:szCs w:val="24"/>
        </w:rPr>
      </w:pPr>
      <w:r w:rsidRPr="00403DF9">
        <w:rPr>
          <w:rFonts w:ascii="Arial" w:hAnsi="Arial" w:cs="Arial"/>
          <w:sz w:val="24"/>
          <w:szCs w:val="24"/>
        </w:rPr>
        <w:t xml:space="preserve">Para la entrega final el modelo eléctrico </w:t>
      </w:r>
      <w:r>
        <w:rPr>
          <w:rFonts w:ascii="Arial" w:hAnsi="Arial" w:cs="Arial"/>
          <w:sz w:val="24"/>
          <w:szCs w:val="24"/>
        </w:rPr>
        <w:t>se contendrá</w:t>
      </w:r>
      <w:r w:rsidRPr="00403DF9">
        <w:rPr>
          <w:rFonts w:ascii="Arial" w:hAnsi="Arial" w:cs="Arial"/>
          <w:sz w:val="24"/>
          <w:szCs w:val="24"/>
        </w:rPr>
        <w:t xml:space="preserve"> con cero interferencias al realizar un estudio de cruces entre el sistema nombrado y el resto de disciplinas.</w:t>
      </w:r>
    </w:p>
    <w:p w14:paraId="138F7EEA" w14:textId="77777777" w:rsidR="00403DF9" w:rsidRPr="00403DF9" w:rsidRDefault="00403DF9" w:rsidP="00403DF9">
      <w:pPr>
        <w:pStyle w:val="Sinespaciado"/>
        <w:jc w:val="both"/>
        <w:rPr>
          <w:rFonts w:ascii="Arial" w:hAnsi="Arial" w:cs="Arial"/>
          <w:sz w:val="24"/>
          <w:szCs w:val="24"/>
        </w:rPr>
      </w:pPr>
      <w:r w:rsidRPr="00403DF9">
        <w:rPr>
          <w:rFonts w:ascii="Arial" w:hAnsi="Arial" w:cs="Arial"/>
          <w:sz w:val="24"/>
          <w:szCs w:val="24"/>
        </w:rPr>
        <w:t xml:space="preserve">Ductos y tuberías verticales </w:t>
      </w:r>
      <w:r>
        <w:rPr>
          <w:rFonts w:ascii="Arial" w:hAnsi="Arial" w:cs="Arial"/>
          <w:sz w:val="24"/>
          <w:szCs w:val="24"/>
        </w:rPr>
        <w:t>estarán</w:t>
      </w:r>
      <w:r w:rsidRPr="00403DF9">
        <w:rPr>
          <w:rFonts w:ascii="Arial" w:hAnsi="Arial" w:cs="Arial"/>
          <w:sz w:val="24"/>
          <w:szCs w:val="24"/>
        </w:rPr>
        <w:t xml:space="preserve"> estar referenciadas a su nivel más bajo o al nivel de partida.</w:t>
      </w:r>
    </w:p>
    <w:p w14:paraId="03049713" w14:textId="77777777" w:rsidR="00403DF9" w:rsidRPr="00403DF9" w:rsidRDefault="00403DF9" w:rsidP="00403DF9">
      <w:pPr>
        <w:pStyle w:val="Sinespaciado"/>
        <w:jc w:val="both"/>
        <w:rPr>
          <w:rFonts w:ascii="Arial" w:hAnsi="Arial" w:cs="Arial"/>
          <w:sz w:val="24"/>
          <w:szCs w:val="24"/>
        </w:rPr>
      </w:pPr>
      <w:r>
        <w:rPr>
          <w:rFonts w:ascii="Arial" w:hAnsi="Arial" w:cs="Arial"/>
          <w:sz w:val="24"/>
          <w:szCs w:val="24"/>
        </w:rPr>
        <w:t>E</w:t>
      </w:r>
      <w:r w:rsidRPr="00403DF9">
        <w:rPr>
          <w:rFonts w:ascii="Arial" w:hAnsi="Arial" w:cs="Arial"/>
          <w:sz w:val="24"/>
          <w:szCs w:val="24"/>
        </w:rPr>
        <w:t>xistir</w:t>
      </w:r>
      <w:r>
        <w:rPr>
          <w:rFonts w:ascii="Arial" w:hAnsi="Arial" w:cs="Arial"/>
          <w:sz w:val="24"/>
          <w:szCs w:val="24"/>
        </w:rPr>
        <w:t>á</w:t>
      </w:r>
      <w:r w:rsidRPr="00403DF9">
        <w:rPr>
          <w:rFonts w:ascii="Arial" w:hAnsi="Arial" w:cs="Arial"/>
          <w:sz w:val="24"/>
          <w:szCs w:val="24"/>
        </w:rPr>
        <w:t xml:space="preserve"> un parámetro de tipo para cada elemento en donde se introduzca el código del presupuesto. Se </w:t>
      </w:r>
      <w:r>
        <w:rPr>
          <w:rFonts w:ascii="Arial" w:hAnsi="Arial" w:cs="Arial"/>
          <w:sz w:val="24"/>
          <w:szCs w:val="24"/>
        </w:rPr>
        <w:t xml:space="preserve">empleará </w:t>
      </w:r>
      <w:r w:rsidRPr="00403DF9">
        <w:rPr>
          <w:rFonts w:ascii="Arial" w:hAnsi="Arial" w:cs="Arial"/>
          <w:sz w:val="24"/>
          <w:szCs w:val="24"/>
        </w:rPr>
        <w:t>el parámetro “</w:t>
      </w:r>
      <w:proofErr w:type="spellStart"/>
      <w:r w:rsidRPr="00403DF9">
        <w:rPr>
          <w:rFonts w:ascii="Arial" w:hAnsi="Arial" w:cs="Arial"/>
          <w:sz w:val="24"/>
          <w:szCs w:val="24"/>
        </w:rPr>
        <w:t>Description</w:t>
      </w:r>
      <w:proofErr w:type="spellEnd"/>
      <w:r w:rsidRPr="00403DF9">
        <w:rPr>
          <w:rFonts w:ascii="Arial" w:hAnsi="Arial" w:cs="Arial"/>
          <w:sz w:val="24"/>
          <w:szCs w:val="24"/>
        </w:rPr>
        <w:t>” o “Keynote”.</w:t>
      </w:r>
    </w:p>
    <w:p w14:paraId="622472FD" w14:textId="77777777" w:rsidR="00403DF9" w:rsidRPr="00403DF9" w:rsidRDefault="00403DF9" w:rsidP="00403DF9">
      <w:pPr>
        <w:pStyle w:val="Sinespaciado"/>
        <w:jc w:val="both"/>
        <w:rPr>
          <w:rFonts w:ascii="Arial" w:hAnsi="Arial" w:cs="Arial"/>
          <w:sz w:val="24"/>
          <w:szCs w:val="24"/>
        </w:rPr>
      </w:pPr>
      <w:r>
        <w:rPr>
          <w:rFonts w:ascii="Arial" w:hAnsi="Arial" w:cs="Arial"/>
          <w:sz w:val="24"/>
          <w:szCs w:val="24"/>
        </w:rPr>
        <w:t>La fase</w:t>
      </w:r>
      <w:r w:rsidRPr="00403DF9">
        <w:rPr>
          <w:rFonts w:ascii="Arial" w:hAnsi="Arial" w:cs="Arial"/>
          <w:sz w:val="24"/>
          <w:szCs w:val="24"/>
        </w:rPr>
        <w:t xml:space="preserve"> final inclu</w:t>
      </w:r>
      <w:r>
        <w:rPr>
          <w:rFonts w:ascii="Arial" w:hAnsi="Arial" w:cs="Arial"/>
          <w:sz w:val="24"/>
          <w:szCs w:val="24"/>
        </w:rPr>
        <w:t xml:space="preserve">irá </w:t>
      </w:r>
      <w:r w:rsidRPr="00403DF9">
        <w:rPr>
          <w:rFonts w:ascii="Arial" w:hAnsi="Arial" w:cs="Arial"/>
          <w:sz w:val="24"/>
          <w:szCs w:val="24"/>
        </w:rPr>
        <w:t>las fases de construcción dentro del modelado, asegurándose que la fase inicial siempre sea “</w:t>
      </w:r>
      <w:proofErr w:type="spellStart"/>
      <w:r w:rsidRPr="00403DF9">
        <w:rPr>
          <w:rFonts w:ascii="Arial" w:hAnsi="Arial" w:cs="Arial"/>
          <w:sz w:val="24"/>
          <w:szCs w:val="24"/>
        </w:rPr>
        <w:t>Existing</w:t>
      </w:r>
      <w:proofErr w:type="spellEnd"/>
      <w:r w:rsidRPr="00403DF9">
        <w:rPr>
          <w:rFonts w:ascii="Arial" w:hAnsi="Arial" w:cs="Arial"/>
          <w:sz w:val="24"/>
          <w:szCs w:val="24"/>
        </w:rPr>
        <w:t xml:space="preserve">” y la fase final sea “New </w:t>
      </w:r>
      <w:proofErr w:type="spellStart"/>
      <w:r w:rsidRPr="00403DF9">
        <w:rPr>
          <w:rFonts w:ascii="Arial" w:hAnsi="Arial" w:cs="Arial"/>
          <w:sz w:val="24"/>
          <w:szCs w:val="24"/>
        </w:rPr>
        <w:t>Construction</w:t>
      </w:r>
      <w:proofErr w:type="spellEnd"/>
      <w:r w:rsidRPr="00403DF9">
        <w:rPr>
          <w:rFonts w:ascii="Arial" w:hAnsi="Arial" w:cs="Arial"/>
          <w:sz w:val="24"/>
          <w:szCs w:val="24"/>
        </w:rPr>
        <w:t>”.</w:t>
      </w:r>
    </w:p>
    <w:p w14:paraId="2B5C51DE" w14:textId="77777777" w:rsidR="00403DF9" w:rsidRPr="00403DF9" w:rsidRDefault="00403DF9" w:rsidP="00403DF9">
      <w:pPr>
        <w:pStyle w:val="Sinespaciado"/>
        <w:jc w:val="both"/>
        <w:rPr>
          <w:rFonts w:ascii="Arial" w:hAnsi="Arial" w:cs="Arial"/>
          <w:sz w:val="24"/>
          <w:szCs w:val="24"/>
        </w:rPr>
      </w:pPr>
      <w:r>
        <w:rPr>
          <w:rFonts w:ascii="Arial" w:hAnsi="Arial" w:cs="Arial"/>
          <w:sz w:val="24"/>
          <w:szCs w:val="24"/>
        </w:rPr>
        <w:lastRenderedPageBreak/>
        <w:t>Se entregarán</w:t>
      </w:r>
      <w:r w:rsidRPr="00403DF9">
        <w:rPr>
          <w:rFonts w:ascii="Arial" w:hAnsi="Arial" w:cs="Arial"/>
          <w:sz w:val="24"/>
          <w:szCs w:val="24"/>
        </w:rPr>
        <w:t xml:space="preserve"> los archivos (.</w:t>
      </w:r>
      <w:proofErr w:type="spellStart"/>
      <w:r w:rsidRPr="00403DF9">
        <w:rPr>
          <w:rFonts w:ascii="Arial" w:hAnsi="Arial" w:cs="Arial"/>
          <w:sz w:val="24"/>
          <w:szCs w:val="24"/>
        </w:rPr>
        <w:t>txt</w:t>
      </w:r>
      <w:proofErr w:type="spellEnd"/>
      <w:r w:rsidRPr="00403DF9">
        <w:rPr>
          <w:rFonts w:ascii="Arial" w:hAnsi="Arial" w:cs="Arial"/>
          <w:sz w:val="24"/>
          <w:szCs w:val="24"/>
        </w:rPr>
        <w:t>) de parámetros compartidos en caso de ser usados.</w:t>
      </w:r>
    </w:p>
    <w:p w14:paraId="0FBD8918" w14:textId="77777777" w:rsidR="00403DF9" w:rsidRDefault="00403DF9" w:rsidP="00403DF9">
      <w:pPr>
        <w:pStyle w:val="Sinespaciado"/>
        <w:jc w:val="both"/>
        <w:rPr>
          <w:rFonts w:ascii="Arial" w:hAnsi="Arial" w:cs="Arial"/>
          <w:sz w:val="24"/>
          <w:szCs w:val="24"/>
        </w:rPr>
      </w:pPr>
      <w:r>
        <w:rPr>
          <w:rFonts w:ascii="Arial" w:hAnsi="Arial" w:cs="Arial"/>
          <w:sz w:val="24"/>
          <w:szCs w:val="24"/>
        </w:rPr>
        <w:t>Se</w:t>
      </w:r>
      <w:r w:rsidRPr="00403DF9">
        <w:rPr>
          <w:rFonts w:ascii="Arial" w:hAnsi="Arial" w:cs="Arial"/>
          <w:sz w:val="24"/>
          <w:szCs w:val="24"/>
        </w:rPr>
        <w:t xml:space="preserve"> subir</w:t>
      </w:r>
      <w:r>
        <w:rPr>
          <w:rFonts w:ascii="Arial" w:hAnsi="Arial" w:cs="Arial"/>
          <w:sz w:val="24"/>
          <w:szCs w:val="24"/>
        </w:rPr>
        <w:t>á toda</w:t>
      </w:r>
      <w:r w:rsidRPr="00403DF9">
        <w:rPr>
          <w:rFonts w:ascii="Arial" w:hAnsi="Arial" w:cs="Arial"/>
          <w:sz w:val="24"/>
          <w:szCs w:val="24"/>
        </w:rPr>
        <w:t xml:space="preserve"> la información a la plataforma A360 con una periodicidad semanal.</w:t>
      </w:r>
    </w:p>
    <w:p w14:paraId="75411038" w14:textId="77777777" w:rsidR="00403DF9" w:rsidRDefault="00403DF9" w:rsidP="006E0A35">
      <w:pPr>
        <w:pStyle w:val="Sinespaciado"/>
        <w:jc w:val="both"/>
        <w:rPr>
          <w:rFonts w:ascii="Arial" w:hAnsi="Arial" w:cs="Arial"/>
          <w:sz w:val="24"/>
          <w:szCs w:val="24"/>
        </w:rPr>
      </w:pPr>
    </w:p>
    <w:p w14:paraId="5C181E84" w14:textId="77777777" w:rsidR="00D3725A" w:rsidRPr="004F136D" w:rsidRDefault="003C155F" w:rsidP="004F136D">
      <w:pPr>
        <w:pStyle w:val="Sinespaciado"/>
        <w:numPr>
          <w:ilvl w:val="0"/>
          <w:numId w:val="1"/>
        </w:numPr>
        <w:ind w:left="0" w:firstLine="0"/>
        <w:jc w:val="both"/>
        <w:outlineLvl w:val="0"/>
        <w:rPr>
          <w:rFonts w:ascii="Arial" w:hAnsi="Arial" w:cs="Arial"/>
          <w:b/>
          <w:sz w:val="24"/>
          <w:szCs w:val="24"/>
        </w:rPr>
      </w:pPr>
      <w:r w:rsidRPr="004F136D">
        <w:rPr>
          <w:rFonts w:ascii="Arial" w:hAnsi="Arial" w:cs="Arial"/>
          <w:b/>
          <w:sz w:val="24"/>
          <w:szCs w:val="24"/>
        </w:rPr>
        <w:t>OFERTA DETALLADA</w:t>
      </w:r>
    </w:p>
    <w:p w14:paraId="245796A1" w14:textId="77777777" w:rsidR="004F136D" w:rsidRDefault="004F136D" w:rsidP="004F136D">
      <w:pPr>
        <w:pStyle w:val="Sinespaciado"/>
        <w:jc w:val="both"/>
        <w:outlineLvl w:val="0"/>
        <w:rPr>
          <w:rFonts w:ascii="Arial" w:hAnsi="Arial" w:cs="Arial"/>
          <w:b/>
          <w:sz w:val="24"/>
          <w:szCs w:val="24"/>
        </w:rPr>
      </w:pPr>
    </w:p>
    <w:p w14:paraId="4F3A6ED0" w14:textId="77777777" w:rsidR="00325EE7" w:rsidRPr="004F136D" w:rsidRDefault="00325EE7" w:rsidP="004F136D">
      <w:pPr>
        <w:pStyle w:val="Sinespaciado"/>
        <w:numPr>
          <w:ilvl w:val="1"/>
          <w:numId w:val="28"/>
        </w:numPr>
        <w:ind w:left="454" w:hanging="454"/>
        <w:jc w:val="both"/>
        <w:outlineLvl w:val="0"/>
        <w:rPr>
          <w:rFonts w:ascii="Arial" w:hAnsi="Arial" w:cs="Arial"/>
          <w:b/>
          <w:sz w:val="24"/>
          <w:szCs w:val="24"/>
        </w:rPr>
      </w:pPr>
      <w:r w:rsidRPr="004F136D">
        <w:rPr>
          <w:rFonts w:ascii="Arial" w:hAnsi="Arial" w:cs="Arial"/>
          <w:b/>
          <w:sz w:val="24"/>
          <w:szCs w:val="24"/>
        </w:rPr>
        <w:t xml:space="preserve">Estudios fotométricos </w:t>
      </w:r>
      <w:r w:rsidR="003C155F" w:rsidRPr="004F136D">
        <w:rPr>
          <w:rFonts w:ascii="Arial" w:hAnsi="Arial" w:cs="Arial"/>
          <w:b/>
          <w:sz w:val="24"/>
          <w:szCs w:val="24"/>
        </w:rPr>
        <w:t>detallados</w:t>
      </w:r>
    </w:p>
    <w:p w14:paraId="0FB9F09D" w14:textId="77777777" w:rsidR="00C53531" w:rsidRPr="00C53531" w:rsidRDefault="00C53531" w:rsidP="00C53531">
      <w:pPr>
        <w:pStyle w:val="Default"/>
        <w:ind w:left="720"/>
        <w:outlineLvl w:val="2"/>
        <w:rPr>
          <w:rFonts w:ascii="Arial" w:hAnsi="Arial" w:cs="Arial"/>
          <w:b/>
          <w:color w:val="auto"/>
        </w:rPr>
      </w:pPr>
    </w:p>
    <w:p w14:paraId="6B5082B6" w14:textId="77777777" w:rsidR="00325EE7" w:rsidRPr="00C53531" w:rsidRDefault="00325EE7" w:rsidP="004F136D">
      <w:pPr>
        <w:pStyle w:val="Sinespaciado"/>
        <w:numPr>
          <w:ilvl w:val="3"/>
          <w:numId w:val="29"/>
        </w:numPr>
        <w:ind w:left="510" w:hanging="510"/>
        <w:jc w:val="both"/>
        <w:rPr>
          <w:rFonts w:ascii="Arial" w:hAnsi="Arial" w:cs="Arial"/>
          <w:sz w:val="24"/>
          <w:szCs w:val="24"/>
        </w:rPr>
      </w:pPr>
      <w:r w:rsidRPr="00C53531">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0AB36B7E" w14:textId="77777777" w:rsidR="00325EE7" w:rsidRPr="00C53531" w:rsidRDefault="00325EE7" w:rsidP="004F136D">
      <w:pPr>
        <w:pStyle w:val="Sinespaciado"/>
        <w:numPr>
          <w:ilvl w:val="3"/>
          <w:numId w:val="29"/>
        </w:numPr>
        <w:ind w:left="510" w:hanging="510"/>
        <w:jc w:val="both"/>
        <w:rPr>
          <w:rFonts w:ascii="Arial" w:hAnsi="Arial" w:cs="Arial"/>
          <w:sz w:val="24"/>
          <w:szCs w:val="24"/>
        </w:rPr>
      </w:pPr>
      <w:r w:rsidRPr="00C53531">
        <w:rPr>
          <w:rFonts w:ascii="Arial" w:hAnsi="Arial" w:cs="Arial"/>
          <w:sz w:val="24"/>
          <w:szCs w:val="24"/>
        </w:rPr>
        <w:t>Modelamiento de arquitectura en DIALUX.</w:t>
      </w:r>
    </w:p>
    <w:p w14:paraId="202F7F7E" w14:textId="77777777" w:rsidR="00325EE7" w:rsidRPr="00C53531" w:rsidRDefault="00325EE7" w:rsidP="004F136D">
      <w:pPr>
        <w:pStyle w:val="Sinespaciado"/>
        <w:numPr>
          <w:ilvl w:val="3"/>
          <w:numId w:val="29"/>
        </w:numPr>
        <w:ind w:left="510" w:hanging="510"/>
        <w:jc w:val="both"/>
        <w:rPr>
          <w:rFonts w:ascii="Arial" w:hAnsi="Arial" w:cs="Arial"/>
          <w:sz w:val="24"/>
          <w:szCs w:val="24"/>
        </w:rPr>
      </w:pPr>
      <w:r w:rsidRPr="00C53531">
        <w:rPr>
          <w:rFonts w:ascii="Arial" w:hAnsi="Arial" w:cs="Arial"/>
          <w:sz w:val="24"/>
          <w:szCs w:val="24"/>
        </w:rPr>
        <w:t>Modelamiento de luminarias para los diferentes espacios arquitectónicos del proyecto.</w:t>
      </w:r>
    </w:p>
    <w:p w14:paraId="593AB986" w14:textId="77777777" w:rsidR="00325EE7" w:rsidRPr="00C53531" w:rsidRDefault="00325EE7" w:rsidP="004F136D">
      <w:pPr>
        <w:pStyle w:val="Sinespaciado"/>
        <w:numPr>
          <w:ilvl w:val="3"/>
          <w:numId w:val="29"/>
        </w:numPr>
        <w:ind w:left="510" w:hanging="510"/>
        <w:jc w:val="both"/>
        <w:rPr>
          <w:rFonts w:ascii="Arial" w:hAnsi="Arial" w:cs="Arial"/>
          <w:sz w:val="24"/>
          <w:szCs w:val="24"/>
        </w:rPr>
      </w:pPr>
      <w:r w:rsidRPr="00C53531">
        <w:rPr>
          <w:rFonts w:ascii="Arial" w:hAnsi="Arial" w:cs="Arial"/>
          <w:sz w:val="24"/>
          <w:szCs w:val="24"/>
        </w:rPr>
        <w:t>Renderizado del proyecto fotométrico.</w:t>
      </w:r>
    </w:p>
    <w:p w14:paraId="3CEC1EB9" w14:textId="77777777" w:rsidR="00403DF9" w:rsidRPr="00595A18" w:rsidRDefault="00403DF9" w:rsidP="00AD1651">
      <w:pPr>
        <w:pStyle w:val="Sinespaciado"/>
        <w:ind w:left="720"/>
        <w:jc w:val="both"/>
        <w:rPr>
          <w:rFonts w:ascii="Arial" w:hAnsi="Arial" w:cs="Arial"/>
          <w:sz w:val="24"/>
          <w:szCs w:val="24"/>
        </w:rPr>
      </w:pPr>
    </w:p>
    <w:p w14:paraId="49637F44" w14:textId="77777777" w:rsidR="00D3725A" w:rsidRPr="004F136D" w:rsidRDefault="00D3725A" w:rsidP="004F136D">
      <w:pPr>
        <w:pStyle w:val="Sinespaciado"/>
        <w:numPr>
          <w:ilvl w:val="1"/>
          <w:numId w:val="28"/>
        </w:numPr>
        <w:ind w:left="454" w:hanging="454"/>
        <w:jc w:val="both"/>
        <w:outlineLvl w:val="0"/>
        <w:rPr>
          <w:rFonts w:ascii="Arial" w:hAnsi="Arial" w:cs="Arial"/>
          <w:b/>
          <w:sz w:val="24"/>
          <w:szCs w:val="24"/>
        </w:rPr>
      </w:pPr>
      <w:r w:rsidRPr="004F136D">
        <w:rPr>
          <w:rFonts w:ascii="Arial" w:hAnsi="Arial" w:cs="Arial"/>
          <w:b/>
          <w:sz w:val="24"/>
          <w:szCs w:val="24"/>
        </w:rPr>
        <w:t>Redes de media tensión</w:t>
      </w:r>
    </w:p>
    <w:p w14:paraId="0916284D" w14:textId="77777777" w:rsidR="00D3725A" w:rsidRPr="00595A18" w:rsidRDefault="00D3725A" w:rsidP="00AD1651">
      <w:pPr>
        <w:pStyle w:val="Sinespaciado"/>
        <w:jc w:val="both"/>
        <w:rPr>
          <w:rFonts w:ascii="Arial" w:hAnsi="Arial" w:cs="Arial"/>
          <w:sz w:val="24"/>
          <w:szCs w:val="24"/>
        </w:rPr>
      </w:pPr>
    </w:p>
    <w:p w14:paraId="3214C839"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Diseño y cálculo del alimentador principal de la subestación. </w:t>
      </w:r>
    </w:p>
    <w:p w14:paraId="6251F9AA"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Diseño y cálculo de los tendidos y canalizaciones de ductería para este alimentador. </w:t>
      </w:r>
    </w:p>
    <w:p w14:paraId="7DE3C91E"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Diseño y cálculo de las protecciones en media tensión. </w:t>
      </w:r>
    </w:p>
    <w:p w14:paraId="26A7865A"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de subestación incluyendo planos y memorias de cálculo con la ingeniería de detalle requerida por el RETIE y el operador de red.</w:t>
      </w:r>
    </w:p>
    <w:p w14:paraId="03D9E751" w14:textId="77777777" w:rsidR="00D3725A" w:rsidRDefault="00D3725A" w:rsidP="00AD1651">
      <w:pPr>
        <w:pStyle w:val="Sinespaciado"/>
        <w:ind w:left="720"/>
        <w:jc w:val="both"/>
        <w:rPr>
          <w:rFonts w:ascii="Arial" w:hAnsi="Arial" w:cs="Arial"/>
          <w:sz w:val="24"/>
          <w:szCs w:val="24"/>
        </w:rPr>
      </w:pPr>
    </w:p>
    <w:p w14:paraId="598BBFE1" w14:textId="77777777" w:rsidR="00D3725A" w:rsidRPr="004F136D" w:rsidRDefault="00D3725A" w:rsidP="004F136D">
      <w:pPr>
        <w:pStyle w:val="Sinespaciado"/>
        <w:numPr>
          <w:ilvl w:val="1"/>
          <w:numId w:val="28"/>
        </w:numPr>
        <w:ind w:left="454" w:hanging="454"/>
        <w:jc w:val="both"/>
        <w:outlineLvl w:val="0"/>
        <w:rPr>
          <w:rFonts w:ascii="Arial" w:hAnsi="Arial" w:cs="Arial"/>
          <w:b/>
          <w:sz w:val="24"/>
          <w:szCs w:val="24"/>
        </w:rPr>
      </w:pPr>
      <w:r w:rsidRPr="004F136D">
        <w:rPr>
          <w:rFonts w:ascii="Arial" w:hAnsi="Arial" w:cs="Arial"/>
          <w:b/>
          <w:sz w:val="24"/>
          <w:szCs w:val="24"/>
        </w:rPr>
        <w:t>Redes de baja tensión</w:t>
      </w:r>
    </w:p>
    <w:p w14:paraId="614CF014" w14:textId="77777777" w:rsidR="00D3725A" w:rsidRPr="00595A18" w:rsidRDefault="00D3725A" w:rsidP="00AD1651">
      <w:pPr>
        <w:pStyle w:val="Default"/>
        <w:rPr>
          <w:rFonts w:ascii="Arial" w:hAnsi="Arial" w:cs="Arial"/>
          <w:b/>
          <w:color w:val="auto"/>
        </w:rPr>
      </w:pPr>
    </w:p>
    <w:p w14:paraId="5FA32B32" w14:textId="77777777" w:rsidR="00D3725A" w:rsidRPr="00E03E80" w:rsidRDefault="00D3725A" w:rsidP="004F136D">
      <w:pPr>
        <w:pStyle w:val="Sinespaciado"/>
        <w:numPr>
          <w:ilvl w:val="3"/>
          <w:numId w:val="29"/>
        </w:numPr>
        <w:ind w:left="510" w:hanging="510"/>
        <w:jc w:val="both"/>
        <w:rPr>
          <w:rFonts w:ascii="Arial" w:hAnsi="Arial" w:cs="Arial"/>
          <w:sz w:val="24"/>
          <w:szCs w:val="24"/>
        </w:rPr>
      </w:pPr>
      <w:r w:rsidRPr="00E03E80">
        <w:rPr>
          <w:rFonts w:ascii="Arial" w:hAnsi="Arial" w:cs="Arial"/>
          <w:sz w:val="24"/>
          <w:szCs w:val="24"/>
        </w:rPr>
        <w:t xml:space="preserve">Implantación de fotometrías en </w:t>
      </w:r>
      <w:r w:rsidR="00AB53A3">
        <w:rPr>
          <w:rFonts w:ascii="Arial" w:hAnsi="Arial" w:cs="Arial"/>
          <w:sz w:val="24"/>
          <w:szCs w:val="24"/>
        </w:rPr>
        <w:t>el proyecto arquitectónico</w:t>
      </w:r>
      <w:r w:rsidRPr="00E03E80">
        <w:rPr>
          <w:rFonts w:ascii="Arial" w:hAnsi="Arial" w:cs="Arial"/>
          <w:sz w:val="24"/>
          <w:szCs w:val="24"/>
        </w:rPr>
        <w:t>, de acuerdo con los resultados de cálculo.</w:t>
      </w:r>
    </w:p>
    <w:p w14:paraId="11BD07A4" w14:textId="77777777" w:rsidR="00D3725A" w:rsidRPr="00E03E80" w:rsidRDefault="00D3725A" w:rsidP="004F136D">
      <w:pPr>
        <w:pStyle w:val="Sinespaciado"/>
        <w:numPr>
          <w:ilvl w:val="3"/>
          <w:numId w:val="29"/>
        </w:numPr>
        <w:ind w:left="510" w:hanging="510"/>
        <w:jc w:val="both"/>
        <w:rPr>
          <w:rFonts w:ascii="Arial" w:hAnsi="Arial" w:cs="Arial"/>
          <w:sz w:val="24"/>
          <w:szCs w:val="24"/>
        </w:rPr>
      </w:pPr>
      <w:r w:rsidRPr="00E03E80">
        <w:rPr>
          <w:rFonts w:ascii="Arial" w:hAnsi="Arial" w:cs="Arial"/>
          <w:sz w:val="24"/>
          <w:szCs w:val="24"/>
        </w:rPr>
        <w:t>Diseño de controles de iluminación dispuestos de manera que se propicie el uso racional y eficiente de la energía eléctrica, tales como interruptores, sensores de luz natural, fotoceldas, controles temporizados, sensores de presencia etc.</w:t>
      </w:r>
    </w:p>
    <w:p w14:paraId="1BDAD654"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de salidas para tomacorrientes en servicio normal y regulado, de acuerdo a la distribución arquitectónica de los usos y puestos de trabajo, según norma NTC-2050.</w:t>
      </w:r>
    </w:p>
    <w:p w14:paraId="355D0D63"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de circuitos eléctricos alimentadores para tableros eléctricos principales y secundarios según la NTC 2050.</w:t>
      </w:r>
    </w:p>
    <w:p w14:paraId="4DD763A2"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de circuitos ramales para iluminación y tomacorrientes según la NTC 2050.</w:t>
      </w:r>
    </w:p>
    <w:p w14:paraId="5B16216E"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Diseño de circuitos alimentadores de fuerza para cargas especiales tales como equipos hidráulicos de agua potable, ventilación, aire acondicionado, </w:t>
      </w:r>
      <w:r w:rsidRPr="00595A18">
        <w:rPr>
          <w:rFonts w:ascii="Arial" w:hAnsi="Arial" w:cs="Arial"/>
          <w:sz w:val="24"/>
          <w:szCs w:val="24"/>
        </w:rPr>
        <w:lastRenderedPageBreak/>
        <w:t>calentamiento de agua, sistemas de extinción de incendio, bombas eyectoras de aguas residuales y aguas lluvias, elevadores de coches, ascensores, escaleras eléctricas, cargadores de baterías y demás cargas existentes en el proyecto.</w:t>
      </w:r>
    </w:p>
    <w:p w14:paraId="7B0D6228"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Diseño y cálculo tableros de distribución. </w:t>
      </w:r>
    </w:p>
    <w:p w14:paraId="4B7B99A2"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y cálculo de sistema(s) de medición de energía tales como grupos de medida en media o baja tensión, armarios de medidores, medida concentrada, caja de medidores.</w:t>
      </w:r>
    </w:p>
    <w:p w14:paraId="5FC1B47D"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de Instalaciones de suplencia de energía mediante planta eléctrica, incluyendo las características eléctricas mínimas requeridas por los especialistas de estos equipos para su cotización y suministro, así como también el diseño y especificación de transferencias automáticas y demás equipos requeridos.</w:t>
      </w:r>
    </w:p>
    <w:p w14:paraId="25361B0B"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Instalaciones de suplencia de energía no interrumpida (UPS) incluyendo especificación de área requeridas para la ubicación de equipos, capacidades de sostenimiento, voltaje de operación, tableros de distribución regulados.</w:t>
      </w:r>
    </w:p>
    <w:p w14:paraId="27B84399"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de sistemas de distribución mediante bus de barras si aplica.</w:t>
      </w:r>
    </w:p>
    <w:p w14:paraId="63060CD0"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Calculo de sistema de </w:t>
      </w:r>
      <w:r w:rsidR="00C53531">
        <w:rPr>
          <w:rFonts w:ascii="Arial" w:hAnsi="Arial" w:cs="Arial"/>
          <w:sz w:val="24"/>
          <w:szCs w:val="24"/>
        </w:rPr>
        <w:t>compensación reactiva.</w:t>
      </w:r>
    </w:p>
    <w:p w14:paraId="7A26654B" w14:textId="77777777" w:rsidR="00D3725A" w:rsidRPr="00595A18" w:rsidRDefault="00D3725A" w:rsidP="00AD1651">
      <w:pPr>
        <w:pStyle w:val="Sinespaciado"/>
        <w:jc w:val="both"/>
        <w:rPr>
          <w:rFonts w:ascii="Arial" w:hAnsi="Arial" w:cs="Arial"/>
          <w:sz w:val="24"/>
          <w:szCs w:val="24"/>
        </w:rPr>
      </w:pPr>
    </w:p>
    <w:p w14:paraId="2E08F75E" w14:textId="77777777" w:rsidR="00D3725A" w:rsidRPr="00595A18" w:rsidRDefault="00D3725A" w:rsidP="004F136D">
      <w:pPr>
        <w:pStyle w:val="Sinespaciado"/>
        <w:numPr>
          <w:ilvl w:val="1"/>
          <w:numId w:val="28"/>
        </w:numPr>
        <w:ind w:left="454" w:hanging="454"/>
        <w:jc w:val="both"/>
        <w:outlineLvl w:val="0"/>
        <w:rPr>
          <w:rFonts w:ascii="Arial" w:hAnsi="Arial" w:cs="Arial"/>
          <w:b/>
        </w:rPr>
      </w:pPr>
      <w:r w:rsidRPr="004F136D">
        <w:rPr>
          <w:rFonts w:ascii="Arial" w:hAnsi="Arial" w:cs="Arial"/>
          <w:b/>
          <w:sz w:val="24"/>
          <w:szCs w:val="24"/>
        </w:rPr>
        <w:t>Redes de comunicaciones</w:t>
      </w:r>
    </w:p>
    <w:p w14:paraId="29069436" w14:textId="77777777" w:rsidR="00D3725A" w:rsidRPr="00595A18" w:rsidRDefault="00D3725A" w:rsidP="00AD1651">
      <w:pPr>
        <w:pStyle w:val="Sinespaciado"/>
        <w:jc w:val="both"/>
        <w:rPr>
          <w:rFonts w:ascii="Arial" w:hAnsi="Arial" w:cs="Arial"/>
          <w:sz w:val="24"/>
          <w:szCs w:val="24"/>
        </w:rPr>
      </w:pPr>
    </w:p>
    <w:p w14:paraId="7C70A4E5"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rutas de ductería para comunicaciones para todas las zonas del proyecto, garantizando la conectividad entre los diferentes espacios comunales.</w:t>
      </w:r>
    </w:p>
    <w:p w14:paraId="0872D7C3"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redes de voz y datos, incluye dimensionamiento de racks, especificaciones de cableado, dimensionamiento de ductos, especificación de salidas, no incluye especificación de equipos activos.</w:t>
      </w:r>
    </w:p>
    <w:p w14:paraId="38CBFCFA"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Diseño de la red principal de cableado estructurado de voz, datos, video, telecomunicaciones y complementarios de todo el proyecto, bajo las normas técnicas y legales vigentes a la fecha. </w:t>
      </w:r>
    </w:p>
    <w:p w14:paraId="04B4D1F3"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de sistema de extinción en cuartos técnicos como data-center.</w:t>
      </w:r>
    </w:p>
    <w:p w14:paraId="27E70390" w14:textId="77777777" w:rsidR="00D3725A"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Planos completos del proyecto, plantas, cortes y todos los detalles constructivos solicitados, con topología de las tuberías de los sistemas de cableado estructurado, voz y datos, televisión y complementarios.</w:t>
      </w:r>
    </w:p>
    <w:p w14:paraId="64806C33" w14:textId="77777777" w:rsidR="00FB59B1" w:rsidRPr="00595A18" w:rsidRDefault="00FB59B1" w:rsidP="00861BF9">
      <w:pPr>
        <w:pStyle w:val="Sinespaciado"/>
        <w:ind w:left="1080"/>
        <w:jc w:val="both"/>
        <w:rPr>
          <w:rFonts w:ascii="Arial" w:hAnsi="Arial" w:cs="Arial"/>
          <w:sz w:val="24"/>
          <w:szCs w:val="24"/>
        </w:rPr>
      </w:pPr>
    </w:p>
    <w:p w14:paraId="2DC3C5E8" w14:textId="77777777" w:rsidR="00D3725A" w:rsidRPr="004F136D" w:rsidRDefault="00D3725A" w:rsidP="004F136D">
      <w:pPr>
        <w:pStyle w:val="Sinespaciado"/>
        <w:numPr>
          <w:ilvl w:val="1"/>
          <w:numId w:val="28"/>
        </w:numPr>
        <w:ind w:left="454" w:hanging="454"/>
        <w:jc w:val="both"/>
        <w:outlineLvl w:val="0"/>
        <w:rPr>
          <w:rFonts w:ascii="Arial" w:hAnsi="Arial" w:cs="Arial"/>
          <w:b/>
          <w:sz w:val="24"/>
          <w:szCs w:val="24"/>
        </w:rPr>
      </w:pPr>
      <w:r w:rsidRPr="004F136D">
        <w:rPr>
          <w:rFonts w:ascii="Arial" w:hAnsi="Arial" w:cs="Arial"/>
          <w:b/>
          <w:sz w:val="24"/>
          <w:szCs w:val="24"/>
        </w:rPr>
        <w:t>Sistema de protección contra descargas atmosféricas</w:t>
      </w:r>
    </w:p>
    <w:p w14:paraId="4A8C25E7" w14:textId="77777777" w:rsidR="00D3725A" w:rsidRPr="00595A18" w:rsidRDefault="00D3725A" w:rsidP="00AD1651">
      <w:pPr>
        <w:pStyle w:val="Sinespaciado"/>
        <w:jc w:val="both"/>
        <w:rPr>
          <w:rFonts w:ascii="Arial" w:hAnsi="Arial" w:cs="Arial"/>
          <w:sz w:val="24"/>
          <w:szCs w:val="24"/>
        </w:rPr>
      </w:pPr>
    </w:p>
    <w:p w14:paraId="7D96F9D6"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Evaluación de nivel de riesgos para la edificación, de acuerdo a la NTC 4552-2. En caso de requerirse apantallamiento se continuará con los siguientes puntos). </w:t>
      </w:r>
    </w:p>
    <w:p w14:paraId="23FB8EAA"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Determinación de nivel de protección. (eficiencia del Sistema de protección). </w:t>
      </w:r>
    </w:p>
    <w:p w14:paraId="049CD66B"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Diseño de sistema de protecciones contra descargas atmosféricas aplicando el método electro geométrico bajo normas RETIE, NTC 4552 y IEC 61024-1. </w:t>
      </w:r>
    </w:p>
    <w:p w14:paraId="0FDA855D"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Localización de sistema de captación. </w:t>
      </w:r>
    </w:p>
    <w:p w14:paraId="4D3B06FE"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lastRenderedPageBreak/>
        <w:t xml:space="preserve">Localización de sistema de conducción. </w:t>
      </w:r>
    </w:p>
    <w:p w14:paraId="6C881FAE"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Localización de cajas de inspección. </w:t>
      </w:r>
    </w:p>
    <w:p w14:paraId="3D343525"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Interconexión de sistema de apantallamiento a sistema de puesta a tierra. </w:t>
      </w:r>
    </w:p>
    <w:p w14:paraId="16E7ABAE"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y localización de electrodos de puesta a tierra y contrapesos.</w:t>
      </w:r>
    </w:p>
    <w:p w14:paraId="50B1E084"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Diseño de anillo equipotencial. </w:t>
      </w:r>
    </w:p>
    <w:p w14:paraId="52FF0B88" w14:textId="77777777" w:rsidR="00861BF9" w:rsidRPr="00595A18" w:rsidRDefault="00861BF9" w:rsidP="00AD1651">
      <w:pPr>
        <w:pStyle w:val="Default"/>
        <w:rPr>
          <w:rFonts w:ascii="Arial" w:hAnsi="Arial" w:cs="Arial"/>
          <w:b/>
          <w:color w:val="auto"/>
        </w:rPr>
      </w:pPr>
    </w:p>
    <w:p w14:paraId="1D6A499C" w14:textId="77777777" w:rsidR="00D3725A" w:rsidRPr="004F136D" w:rsidRDefault="00D3725A" w:rsidP="004F136D">
      <w:pPr>
        <w:pStyle w:val="Sinespaciado"/>
        <w:numPr>
          <w:ilvl w:val="1"/>
          <w:numId w:val="28"/>
        </w:numPr>
        <w:ind w:left="454" w:hanging="454"/>
        <w:jc w:val="both"/>
        <w:outlineLvl w:val="0"/>
        <w:rPr>
          <w:rFonts w:ascii="Arial" w:hAnsi="Arial" w:cs="Arial"/>
          <w:b/>
          <w:sz w:val="24"/>
          <w:szCs w:val="24"/>
        </w:rPr>
      </w:pPr>
      <w:r w:rsidRPr="004F136D">
        <w:rPr>
          <w:rFonts w:ascii="Arial" w:hAnsi="Arial" w:cs="Arial"/>
          <w:b/>
          <w:sz w:val="24"/>
          <w:szCs w:val="24"/>
        </w:rPr>
        <w:t xml:space="preserve">Sistema de puesta a tierra </w:t>
      </w:r>
    </w:p>
    <w:p w14:paraId="11969A0D" w14:textId="77777777" w:rsidR="00D3725A" w:rsidRPr="00595A18" w:rsidRDefault="00D3725A" w:rsidP="00AD1651">
      <w:pPr>
        <w:pStyle w:val="Default"/>
        <w:rPr>
          <w:rFonts w:ascii="Arial" w:hAnsi="Arial" w:cs="Arial"/>
        </w:rPr>
      </w:pPr>
    </w:p>
    <w:p w14:paraId="59A096EC"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Medición de la resistividad del terreno.</w:t>
      </w:r>
    </w:p>
    <w:p w14:paraId="00CAD067"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Diseño del sistema de puesta a tierra de acuerdo a las especificaciones de la norma IEEE 80-2000 y el RETIE y a la resistividad medida en el terreno.</w:t>
      </w:r>
    </w:p>
    <w:p w14:paraId="7FA9ABC6"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Cálculo de resistencia de puesta a tierra.</w:t>
      </w:r>
    </w:p>
    <w:p w14:paraId="2B2FB927"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Cálculo de tensiones de paso y contacto.</w:t>
      </w:r>
    </w:p>
    <w:p w14:paraId="60DED3AC" w14:textId="77777777" w:rsidR="00D3725A" w:rsidRPr="00595A18" w:rsidRDefault="00D3725A" w:rsidP="00AD1651">
      <w:pPr>
        <w:pStyle w:val="Sinespaciado"/>
        <w:ind w:left="720"/>
        <w:jc w:val="both"/>
        <w:rPr>
          <w:rFonts w:ascii="Arial" w:hAnsi="Arial" w:cs="Arial"/>
          <w:sz w:val="24"/>
          <w:szCs w:val="24"/>
        </w:rPr>
      </w:pPr>
    </w:p>
    <w:p w14:paraId="5F6B6AC3" w14:textId="77777777" w:rsidR="00D3725A" w:rsidRPr="00595A18" w:rsidRDefault="00D3725A" w:rsidP="004F136D">
      <w:pPr>
        <w:pStyle w:val="Sinespaciado"/>
        <w:numPr>
          <w:ilvl w:val="1"/>
          <w:numId w:val="28"/>
        </w:numPr>
        <w:ind w:left="454" w:hanging="454"/>
        <w:jc w:val="both"/>
        <w:outlineLvl w:val="0"/>
        <w:rPr>
          <w:rFonts w:ascii="Arial" w:hAnsi="Arial" w:cs="Arial"/>
          <w:b/>
        </w:rPr>
      </w:pPr>
      <w:r w:rsidRPr="004F136D">
        <w:rPr>
          <w:rFonts w:ascii="Arial" w:hAnsi="Arial" w:cs="Arial"/>
          <w:b/>
          <w:sz w:val="24"/>
          <w:szCs w:val="24"/>
        </w:rPr>
        <w:t>Ingeniería de detalle</w:t>
      </w:r>
    </w:p>
    <w:p w14:paraId="36EBAFA7" w14:textId="77777777" w:rsidR="00D3725A" w:rsidRPr="00595A18" w:rsidRDefault="00D3725A" w:rsidP="00AD1651">
      <w:pPr>
        <w:pStyle w:val="Sinespaciado"/>
        <w:jc w:val="both"/>
        <w:rPr>
          <w:rFonts w:ascii="Arial" w:hAnsi="Arial" w:cs="Arial"/>
          <w:sz w:val="24"/>
          <w:szCs w:val="24"/>
        </w:rPr>
      </w:pPr>
    </w:p>
    <w:p w14:paraId="0ABE7A54"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Entrega de informe con la ingeniería de detalle y memorias de cálculo exigidas por el RETIE para el tipo de proyecto.</w:t>
      </w:r>
    </w:p>
    <w:p w14:paraId="4867A821"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Cálculo de protecciones y acometidas parciales a cada uno de los tableros de distribución. </w:t>
      </w:r>
    </w:p>
    <w:p w14:paraId="4BA9DBFE"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Cálculos de regulación y pérdidas eléctricas para alimentador principal, circuitos secundarios, circuitos ramales.</w:t>
      </w:r>
    </w:p>
    <w:p w14:paraId="4E698F97"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Coordinación de protecciones.</w:t>
      </w:r>
    </w:p>
    <w:p w14:paraId="42B67869"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Especificaciones técnicas de construcción para la ejecución de las obras de redes eléctricas del proyecto, de acuerdo a la norma NTC 2050 ICONTEC y las normas vigentes del Operador de Red.</w:t>
      </w:r>
    </w:p>
    <w:p w14:paraId="6D3624D7"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Cantidades de obra y recursos para licitación.</w:t>
      </w:r>
    </w:p>
    <w:p w14:paraId="51303DFF"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Juego de planos originales que contienen el diseño de las instalaciones eléctricas del proyecto, subsistemas y áreas constituyentes, incluyendo redes de iluminación, tomacorrientes, baja y media tensión, diagramas verticales, cuadros de carga, diagrama unifilar, puesta a tierra, pararrayos y detalles de construcción, con las especificaciones y normas NTC 2050 ICONTEC, NTC 4552 ICONTEC, RETIE, y la normatividad aplicable del operador de la red, incluye la entrega del medio </w:t>
      </w:r>
      <w:r w:rsidR="0054205A">
        <w:rPr>
          <w:rFonts w:ascii="Arial" w:hAnsi="Arial" w:cs="Arial"/>
          <w:sz w:val="24"/>
          <w:szCs w:val="24"/>
        </w:rPr>
        <w:t>digital</w:t>
      </w:r>
      <w:r w:rsidRPr="00595A18">
        <w:rPr>
          <w:rFonts w:ascii="Arial" w:hAnsi="Arial" w:cs="Arial"/>
          <w:sz w:val="24"/>
          <w:szCs w:val="24"/>
        </w:rPr>
        <w:t xml:space="preserve"> con los archivos de los planos del proyecto.</w:t>
      </w:r>
    </w:p>
    <w:p w14:paraId="42C73D13" w14:textId="77777777" w:rsidR="00D3725A" w:rsidRPr="00595A18" w:rsidRDefault="00D3725A" w:rsidP="00EB29CD">
      <w:pPr>
        <w:pStyle w:val="Sinespaciado"/>
        <w:jc w:val="both"/>
        <w:rPr>
          <w:rFonts w:ascii="Arial" w:hAnsi="Arial" w:cs="Arial"/>
          <w:sz w:val="24"/>
          <w:szCs w:val="24"/>
        </w:rPr>
      </w:pPr>
    </w:p>
    <w:p w14:paraId="707EC8C8" w14:textId="77777777" w:rsidR="00D3725A" w:rsidRPr="004F136D" w:rsidRDefault="00D3725A" w:rsidP="004F136D">
      <w:pPr>
        <w:pStyle w:val="Sinespaciado"/>
        <w:numPr>
          <w:ilvl w:val="1"/>
          <w:numId w:val="28"/>
        </w:numPr>
        <w:ind w:left="454" w:hanging="454"/>
        <w:jc w:val="both"/>
        <w:outlineLvl w:val="0"/>
        <w:rPr>
          <w:rFonts w:ascii="Arial" w:hAnsi="Arial" w:cs="Arial"/>
          <w:b/>
          <w:sz w:val="24"/>
          <w:szCs w:val="24"/>
        </w:rPr>
      </w:pPr>
      <w:r w:rsidRPr="004F136D">
        <w:rPr>
          <w:rFonts w:ascii="Arial" w:hAnsi="Arial" w:cs="Arial"/>
          <w:b/>
          <w:sz w:val="24"/>
          <w:szCs w:val="24"/>
        </w:rPr>
        <w:t>Tramites ante operador de red</w:t>
      </w:r>
    </w:p>
    <w:p w14:paraId="4AE99A6A" w14:textId="77777777" w:rsidR="00D3725A" w:rsidRPr="00595A18" w:rsidRDefault="00D3725A" w:rsidP="00EB29CD">
      <w:pPr>
        <w:pStyle w:val="Sinespaciado"/>
        <w:jc w:val="both"/>
        <w:rPr>
          <w:rFonts w:ascii="Arial" w:hAnsi="Arial" w:cs="Arial"/>
          <w:sz w:val="24"/>
          <w:szCs w:val="24"/>
        </w:rPr>
      </w:pPr>
    </w:p>
    <w:p w14:paraId="7ED5B4CA"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Levantamiento de redes de eléctricas existentes del operador de red para determinar el punto de conexión o confirmar el punto indicado por esta entidad. </w:t>
      </w:r>
    </w:p>
    <w:p w14:paraId="678592E1"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Solicitud factibilidad de servicio definitiva ante el operador de la red eléctrica.</w:t>
      </w:r>
    </w:p>
    <w:p w14:paraId="0A60B85A"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Elaboración del proyecto serie solicitado por el operador de red en la factibilidad y cumpliendo especificaciones y normas del mismo, Código </w:t>
      </w:r>
      <w:r w:rsidRPr="00595A18">
        <w:rPr>
          <w:rFonts w:ascii="Arial" w:hAnsi="Arial" w:cs="Arial"/>
          <w:sz w:val="24"/>
          <w:szCs w:val="24"/>
        </w:rPr>
        <w:lastRenderedPageBreak/>
        <w:t xml:space="preserve">Eléctrico Nacional NTC 2050 y Reglamento Técnico de Instalaciones Eléctricas RETIE. </w:t>
      </w:r>
    </w:p>
    <w:p w14:paraId="3B8D1CC7"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Conformación de carpeta para presentación al operador de la red eléctrica y atención de requisitos técnicos durante la revisión del proyecto.</w:t>
      </w:r>
    </w:p>
    <w:p w14:paraId="2F95CE18"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Trámite de aprobación del proyecto eléctrico ante el operador de la red eléctrica.</w:t>
      </w:r>
    </w:p>
    <w:p w14:paraId="2110335B" w14:textId="77777777" w:rsidR="00D3725A" w:rsidRPr="00595A18" w:rsidRDefault="00D3725A" w:rsidP="00AD1651">
      <w:pPr>
        <w:pStyle w:val="Sinespaciado"/>
        <w:jc w:val="both"/>
        <w:rPr>
          <w:rFonts w:ascii="Arial" w:hAnsi="Arial" w:cs="Arial"/>
          <w:sz w:val="24"/>
          <w:szCs w:val="24"/>
        </w:rPr>
      </w:pPr>
    </w:p>
    <w:p w14:paraId="058EEC39" w14:textId="77777777" w:rsidR="00D3725A" w:rsidRPr="004F136D" w:rsidRDefault="004F136D" w:rsidP="004F136D">
      <w:pPr>
        <w:pStyle w:val="Sinespaciado"/>
        <w:numPr>
          <w:ilvl w:val="1"/>
          <w:numId w:val="28"/>
        </w:numPr>
        <w:ind w:left="454" w:hanging="454"/>
        <w:jc w:val="both"/>
        <w:outlineLvl w:val="0"/>
        <w:rPr>
          <w:rFonts w:ascii="Arial" w:hAnsi="Arial" w:cs="Arial"/>
          <w:b/>
          <w:sz w:val="24"/>
          <w:szCs w:val="24"/>
        </w:rPr>
      </w:pPr>
      <w:r w:rsidRPr="004F136D">
        <w:rPr>
          <w:rFonts w:ascii="Arial" w:hAnsi="Arial" w:cs="Arial"/>
          <w:b/>
          <w:sz w:val="24"/>
          <w:szCs w:val="24"/>
        </w:rPr>
        <w:t>Coordinación de protecciones y estudio de cortocircuito</w:t>
      </w:r>
    </w:p>
    <w:p w14:paraId="57090918" w14:textId="77777777" w:rsidR="00D3725A" w:rsidRPr="00595A18" w:rsidRDefault="00D3725A" w:rsidP="00861BF9">
      <w:pPr>
        <w:pStyle w:val="Sinespaciado"/>
        <w:ind w:left="720"/>
        <w:jc w:val="both"/>
        <w:rPr>
          <w:rFonts w:ascii="Arial" w:hAnsi="Arial" w:cs="Arial"/>
          <w:sz w:val="24"/>
          <w:szCs w:val="24"/>
        </w:rPr>
      </w:pPr>
    </w:p>
    <w:p w14:paraId="10AEB503"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Modelamiento del sistema eléctrico en ETAP.</w:t>
      </w:r>
    </w:p>
    <w:p w14:paraId="1962FF05"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Estudio en estado estable del sistema mediante flujo de carga en ETAP, con el fin de determinar la mejor operación del mismo, el rendimiento en régimen permanente bajo una variedad de condiciones operativas y los efectos de los cambios en la configuración de la red y los equipos, para tal fin se calculan:  flujos máximos de potencia, corrientes máximas, tensiones máximas. El flujo de carga se requiere para determinar: ajustes de protecciones, requerimientos de compensación, relación de los trasformadores de corriente y de potencial.</w:t>
      </w:r>
    </w:p>
    <w:p w14:paraId="05DE2EDF"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Análisis cortocircuito del sistema en ETAP, que evalúa e incluye elementos componentes de la red (transformadores, generadores, motores, conductores), para determinar: corrientes de cortocircuito, distribución de corrientes y aportes, relación X/R, sobre tensiones, fallas asimétricas. Se utilizará para el cálculo un método avalado por la normatividad internacional ANSI / IEEE o IEC. Los resultados del estudio de cortocircuito se requieren para: coordinación de protecciones, selección de DPS.</w:t>
      </w:r>
    </w:p>
    <w:p w14:paraId="37B8E280"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Entrega de las corrientes de cortocircuito trifásicas y monofásicas, las cuales van relacionadas en la curva de cortocircuito entregada al diseñador por Operador de red, mostrando el esquema de cortocircuito de tipo unifilar, para cada tipo de falla (trifásica y monofásica) para cada punto del sistema.</w:t>
      </w:r>
    </w:p>
    <w:p w14:paraId="4AD618E6"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Especificación de la relación de transformación de los TC’s internos, TP’s y Diales de los relés de sobre corriente temporizada e instantánea de Fase (50 y 51) y Tierra (50N y 51N) en base a los tiempos de disparo del equipo aguas arriba de Operador de red (interruptor o reconectador) con respecto a las nuevas corrientes de cortocircuito.</w:t>
      </w:r>
    </w:p>
    <w:p w14:paraId="12860593"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Estudio de coordinación de protecciones en ETAP, para determinar las características, valores nominales y ajustes de los dispositivos de protección que aseguren que la mínima carga no fallada se interrumpa cuando los dispositivos de protección aíslen una falla  o una sobrecarga en cualquier parte del sistema eléctrico, garantizando la selectividad para proteger al personal de los efectos de estas fallas, minimizar el daño al equipo eléctrico y reducir los costos por salidas de servicio de la carga asociada.</w:t>
      </w:r>
    </w:p>
    <w:p w14:paraId="3A909FF6"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 xml:space="preserve">La coordinación se presentará en los puntos fundamentales del sistema, como la fuente de cortocircuito del operador de red y barraje(s) principales en </w:t>
      </w:r>
      <w:r w:rsidRPr="00595A18">
        <w:rPr>
          <w:rFonts w:ascii="Arial" w:hAnsi="Arial" w:cs="Arial"/>
          <w:sz w:val="24"/>
          <w:szCs w:val="24"/>
        </w:rPr>
        <w:lastRenderedPageBreak/>
        <w:t>MT o la fuente de cortocircuito y el transformador o entre e transformador y el barraje principal en BT.</w:t>
      </w:r>
    </w:p>
    <w:p w14:paraId="595565C0" w14:textId="77777777" w:rsidR="00D3725A" w:rsidRPr="00595A18" w:rsidRDefault="00D3725A" w:rsidP="004F136D">
      <w:pPr>
        <w:pStyle w:val="Sinespaciado"/>
        <w:numPr>
          <w:ilvl w:val="3"/>
          <w:numId w:val="29"/>
        </w:numPr>
        <w:ind w:left="510" w:hanging="510"/>
        <w:jc w:val="both"/>
        <w:rPr>
          <w:rFonts w:ascii="Arial" w:hAnsi="Arial" w:cs="Arial"/>
          <w:sz w:val="24"/>
          <w:szCs w:val="24"/>
        </w:rPr>
      </w:pPr>
      <w:r w:rsidRPr="00595A18">
        <w:rPr>
          <w:rFonts w:ascii="Arial" w:hAnsi="Arial" w:cs="Arial"/>
          <w:sz w:val="24"/>
          <w:szCs w:val="24"/>
        </w:rPr>
        <w:t>La coordinación de protecciones se realizará bajo los criterios de coordinación mínimos de la norma IEEE estándar 242 de2001 y/</w:t>
      </w:r>
      <w:proofErr w:type="spellStart"/>
      <w:r w:rsidRPr="00595A18">
        <w:rPr>
          <w:rFonts w:ascii="Arial" w:hAnsi="Arial" w:cs="Arial"/>
          <w:sz w:val="24"/>
          <w:szCs w:val="24"/>
        </w:rPr>
        <w:t>o</w:t>
      </w:r>
      <w:proofErr w:type="spellEnd"/>
      <w:r w:rsidRPr="00595A18">
        <w:rPr>
          <w:rFonts w:ascii="Arial" w:hAnsi="Arial" w:cs="Arial"/>
          <w:sz w:val="24"/>
          <w:szCs w:val="24"/>
        </w:rPr>
        <w:t xml:space="preserve"> otra IEC 60909 con lo requiere el RETIE 2013.</w:t>
      </w:r>
    </w:p>
    <w:p w14:paraId="3C2D583B" w14:textId="77777777" w:rsidR="00180928" w:rsidRPr="004F136D" w:rsidRDefault="00D3725A" w:rsidP="004F136D">
      <w:pPr>
        <w:pStyle w:val="Sinespaciado"/>
        <w:numPr>
          <w:ilvl w:val="3"/>
          <w:numId w:val="29"/>
        </w:numPr>
        <w:ind w:left="510" w:hanging="510"/>
        <w:jc w:val="both"/>
        <w:rPr>
          <w:rFonts w:ascii="Arial" w:hAnsi="Arial" w:cs="Arial"/>
          <w:sz w:val="24"/>
          <w:szCs w:val="24"/>
        </w:rPr>
      </w:pPr>
      <w:r w:rsidRPr="00861BF9">
        <w:rPr>
          <w:rFonts w:ascii="Arial" w:hAnsi="Arial" w:cs="Arial"/>
          <w:sz w:val="24"/>
          <w:szCs w:val="24"/>
        </w:rPr>
        <w:t>Estudio de armónicos para determinar la Frecuencia de resonancia y establecer si se requiere instalar filtros (sistemas de compensación).</w:t>
      </w:r>
    </w:p>
    <w:p w14:paraId="329EB556" w14:textId="77777777" w:rsidR="00861BF9" w:rsidRPr="00861BF9" w:rsidRDefault="00861BF9" w:rsidP="00861BF9">
      <w:pPr>
        <w:pStyle w:val="Sinespaciado"/>
        <w:ind w:left="720"/>
        <w:jc w:val="both"/>
        <w:rPr>
          <w:rFonts w:ascii="Arial" w:hAnsi="Arial" w:cs="Arial"/>
          <w:b/>
          <w:sz w:val="24"/>
          <w:szCs w:val="24"/>
        </w:rPr>
      </w:pPr>
    </w:p>
    <w:p w14:paraId="0D9F7F49" w14:textId="77777777" w:rsidR="00D3725A" w:rsidRPr="00595A18" w:rsidRDefault="00D3725A" w:rsidP="004F136D">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SOTWARE UTILIZADOS</w:t>
      </w:r>
    </w:p>
    <w:p w14:paraId="3AE2BB3B" w14:textId="77777777" w:rsidR="00D3725A" w:rsidRPr="00595A18" w:rsidRDefault="00D3725A" w:rsidP="00D71005">
      <w:pPr>
        <w:pStyle w:val="Sinespaciado"/>
        <w:jc w:val="both"/>
        <w:rPr>
          <w:rFonts w:ascii="Arial" w:hAnsi="Arial" w:cs="Arial"/>
          <w:b/>
          <w:sz w:val="24"/>
          <w:szCs w:val="24"/>
        </w:rPr>
      </w:pPr>
    </w:p>
    <w:p w14:paraId="2735AA9D" w14:textId="77777777" w:rsidR="00D3725A" w:rsidRPr="00595A18" w:rsidRDefault="00D3725A" w:rsidP="00D71005">
      <w:pPr>
        <w:pStyle w:val="Default"/>
        <w:jc w:val="both"/>
        <w:rPr>
          <w:rFonts w:ascii="Arial" w:hAnsi="Arial" w:cs="Arial"/>
          <w:b/>
          <w:color w:val="auto"/>
        </w:rPr>
      </w:pPr>
      <w:r w:rsidRPr="00595A18">
        <w:rPr>
          <w:rFonts w:ascii="Arial" w:hAnsi="Arial" w:cs="Arial"/>
          <w:b/>
          <w:color w:val="auto"/>
        </w:rPr>
        <w:t>Estudio de flujo de carga, cortocircuito y coordinación de protecciones</w:t>
      </w:r>
    </w:p>
    <w:p w14:paraId="50DF1D41" w14:textId="77777777" w:rsidR="00D3725A" w:rsidRPr="00595A18" w:rsidRDefault="00D3725A" w:rsidP="00211CF9">
      <w:pPr>
        <w:pStyle w:val="Sinespaciado"/>
        <w:jc w:val="both"/>
        <w:rPr>
          <w:rFonts w:ascii="Arial" w:hAnsi="Arial" w:cs="Arial"/>
          <w:sz w:val="24"/>
          <w:szCs w:val="24"/>
        </w:rPr>
      </w:pPr>
    </w:p>
    <w:p w14:paraId="1A7226C0" w14:textId="77777777"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t xml:space="preserve">ETAP </w:t>
      </w:r>
      <w:r w:rsidR="00B8490F" w:rsidRPr="00595A18">
        <w:rPr>
          <w:rFonts w:ascii="Arial" w:hAnsi="Arial" w:cs="Arial"/>
          <w:sz w:val="24"/>
          <w:szCs w:val="24"/>
        </w:rPr>
        <w:t>Versión</w:t>
      </w:r>
      <w:r w:rsidRPr="00595A18">
        <w:rPr>
          <w:rFonts w:ascii="Arial" w:hAnsi="Arial" w:cs="Arial"/>
          <w:sz w:val="24"/>
          <w:szCs w:val="24"/>
        </w:rPr>
        <w:t xml:space="preserve"> 16.1.1</w:t>
      </w:r>
    </w:p>
    <w:p w14:paraId="284548F3" w14:textId="77777777" w:rsidR="00D3725A" w:rsidRDefault="00D3725A" w:rsidP="00211CF9">
      <w:pPr>
        <w:pStyle w:val="Sinespaciado"/>
        <w:jc w:val="both"/>
        <w:rPr>
          <w:rFonts w:ascii="Arial" w:hAnsi="Arial" w:cs="Arial"/>
          <w:b/>
          <w:sz w:val="24"/>
          <w:szCs w:val="24"/>
        </w:rPr>
      </w:pPr>
    </w:p>
    <w:p w14:paraId="050C6AC6" w14:textId="77777777" w:rsidR="00D3725A" w:rsidRPr="00595A18" w:rsidRDefault="00D3725A" w:rsidP="00D71005">
      <w:pPr>
        <w:pStyle w:val="Default"/>
        <w:jc w:val="both"/>
        <w:rPr>
          <w:rFonts w:ascii="Arial" w:hAnsi="Arial" w:cs="Arial"/>
          <w:b/>
          <w:color w:val="auto"/>
        </w:rPr>
      </w:pPr>
      <w:r w:rsidRPr="00595A18">
        <w:rPr>
          <w:rFonts w:ascii="Arial" w:hAnsi="Arial" w:cs="Arial"/>
          <w:b/>
          <w:color w:val="auto"/>
        </w:rPr>
        <w:t>Cálculos de sistemas de puesta a tierra</w:t>
      </w:r>
    </w:p>
    <w:p w14:paraId="4868CEE6" w14:textId="77777777" w:rsidR="00D3725A" w:rsidRPr="00595A18" w:rsidRDefault="00D3725A" w:rsidP="00211CF9">
      <w:pPr>
        <w:pStyle w:val="Sinespaciado"/>
        <w:jc w:val="both"/>
        <w:rPr>
          <w:rFonts w:ascii="Arial" w:hAnsi="Arial" w:cs="Arial"/>
          <w:sz w:val="24"/>
          <w:szCs w:val="24"/>
        </w:rPr>
      </w:pPr>
    </w:p>
    <w:p w14:paraId="77D62465" w14:textId="77777777"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t>Aplicación propia en Excel basada en IEEE 80 - 2000</w:t>
      </w:r>
    </w:p>
    <w:p w14:paraId="6D3F2489" w14:textId="77777777" w:rsidR="00D3725A" w:rsidRPr="00595A18" w:rsidRDefault="00D3725A" w:rsidP="00211CF9">
      <w:pPr>
        <w:pStyle w:val="Sinespaciado"/>
        <w:jc w:val="both"/>
        <w:rPr>
          <w:rFonts w:ascii="Arial" w:hAnsi="Arial" w:cs="Arial"/>
          <w:sz w:val="24"/>
          <w:szCs w:val="24"/>
        </w:rPr>
      </w:pPr>
    </w:p>
    <w:p w14:paraId="2A6980B3" w14:textId="77777777" w:rsidR="00D3725A" w:rsidRPr="00595A18" w:rsidRDefault="00D3725A" w:rsidP="00D71005">
      <w:pPr>
        <w:pStyle w:val="Default"/>
        <w:jc w:val="both"/>
        <w:rPr>
          <w:rFonts w:ascii="Arial" w:hAnsi="Arial" w:cs="Arial"/>
          <w:b/>
          <w:color w:val="auto"/>
        </w:rPr>
      </w:pPr>
      <w:r w:rsidRPr="00595A18">
        <w:rPr>
          <w:rFonts w:ascii="Arial" w:hAnsi="Arial" w:cs="Arial"/>
          <w:b/>
          <w:color w:val="auto"/>
        </w:rPr>
        <w:t>Calculo de nivel de riesgo ante descargas atmosféricas</w:t>
      </w:r>
    </w:p>
    <w:p w14:paraId="2C7B2048" w14:textId="77777777" w:rsidR="00D3725A" w:rsidRPr="00595A18" w:rsidRDefault="00D3725A" w:rsidP="00211CF9">
      <w:pPr>
        <w:pStyle w:val="Sinespaciado"/>
        <w:jc w:val="both"/>
        <w:rPr>
          <w:rFonts w:ascii="Arial" w:hAnsi="Arial" w:cs="Arial"/>
          <w:b/>
          <w:sz w:val="24"/>
          <w:szCs w:val="24"/>
        </w:rPr>
      </w:pPr>
    </w:p>
    <w:p w14:paraId="0A92280D" w14:textId="77777777" w:rsidR="00D3725A" w:rsidRPr="00595A18" w:rsidRDefault="00D3725A" w:rsidP="00211CF9">
      <w:pPr>
        <w:pStyle w:val="Sinespaciado"/>
        <w:jc w:val="both"/>
        <w:rPr>
          <w:rFonts w:ascii="Arial" w:hAnsi="Arial" w:cs="Arial"/>
          <w:sz w:val="24"/>
          <w:szCs w:val="24"/>
          <w:lang w:val="en-US"/>
        </w:rPr>
      </w:pPr>
      <w:r w:rsidRPr="00595A18">
        <w:rPr>
          <w:rFonts w:ascii="Arial" w:hAnsi="Arial" w:cs="Arial"/>
          <w:sz w:val="24"/>
          <w:szCs w:val="24"/>
          <w:lang w:val="en-US"/>
        </w:rPr>
        <w:t>IEC Risk Assessment Calculator IEC 62305</w:t>
      </w:r>
    </w:p>
    <w:p w14:paraId="24172F8D" w14:textId="77777777" w:rsidR="00D3725A" w:rsidRPr="00595A18" w:rsidRDefault="00D3725A" w:rsidP="00211CF9">
      <w:pPr>
        <w:pStyle w:val="Sinespaciado"/>
        <w:jc w:val="both"/>
        <w:rPr>
          <w:rFonts w:ascii="Arial" w:hAnsi="Arial" w:cs="Arial"/>
          <w:sz w:val="24"/>
          <w:szCs w:val="24"/>
          <w:lang w:val="en-US"/>
        </w:rPr>
      </w:pPr>
    </w:p>
    <w:p w14:paraId="2887E9E0" w14:textId="77777777" w:rsidR="00D3725A" w:rsidRPr="00595A18" w:rsidRDefault="00D3725A" w:rsidP="00D71005">
      <w:pPr>
        <w:pStyle w:val="Default"/>
        <w:jc w:val="both"/>
        <w:rPr>
          <w:rFonts w:ascii="Arial" w:hAnsi="Arial" w:cs="Arial"/>
          <w:b/>
          <w:color w:val="auto"/>
        </w:rPr>
      </w:pPr>
      <w:r w:rsidRPr="00595A18">
        <w:rPr>
          <w:rFonts w:ascii="Arial" w:hAnsi="Arial" w:cs="Arial"/>
          <w:b/>
          <w:color w:val="auto"/>
        </w:rPr>
        <w:t>Modelamiento de redes</w:t>
      </w:r>
    </w:p>
    <w:p w14:paraId="0123EBF4" w14:textId="77777777" w:rsidR="00D3725A" w:rsidRPr="00595A18" w:rsidRDefault="00D3725A" w:rsidP="00211CF9">
      <w:pPr>
        <w:pStyle w:val="Sinespaciado"/>
        <w:jc w:val="both"/>
        <w:rPr>
          <w:rFonts w:ascii="Arial" w:hAnsi="Arial" w:cs="Arial"/>
          <w:sz w:val="24"/>
          <w:szCs w:val="24"/>
        </w:rPr>
      </w:pPr>
    </w:p>
    <w:p w14:paraId="5A1F9E3F" w14:textId="77777777" w:rsidR="00D3725A" w:rsidRPr="00595A18" w:rsidRDefault="00D3725A" w:rsidP="00861BF9">
      <w:pPr>
        <w:pStyle w:val="Sinespaciado"/>
        <w:jc w:val="both"/>
        <w:rPr>
          <w:rFonts w:ascii="Arial" w:hAnsi="Arial" w:cs="Arial"/>
          <w:sz w:val="24"/>
          <w:szCs w:val="24"/>
        </w:rPr>
      </w:pPr>
      <w:r w:rsidRPr="00595A18">
        <w:rPr>
          <w:rFonts w:ascii="Arial" w:hAnsi="Arial" w:cs="Arial"/>
          <w:sz w:val="24"/>
          <w:szCs w:val="24"/>
        </w:rPr>
        <w:t>AutoCAD, DraftSight, Ares Comander, GStarCAD, REVIT MEP</w:t>
      </w:r>
    </w:p>
    <w:p w14:paraId="0A06AFFB" w14:textId="77777777" w:rsidR="00D3725A" w:rsidRDefault="00D3725A" w:rsidP="00D71005">
      <w:pPr>
        <w:pStyle w:val="Default"/>
        <w:jc w:val="both"/>
        <w:rPr>
          <w:rFonts w:ascii="Arial" w:hAnsi="Arial" w:cs="Arial"/>
          <w:color w:val="auto"/>
        </w:rPr>
      </w:pPr>
    </w:p>
    <w:p w14:paraId="3D99EE00" w14:textId="77777777" w:rsidR="00D3725A" w:rsidRPr="00595A18" w:rsidRDefault="00D3725A" w:rsidP="004F136D">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ENTREGABLES</w:t>
      </w:r>
    </w:p>
    <w:p w14:paraId="554C4A38" w14:textId="77777777" w:rsidR="00D3725A" w:rsidRPr="00595A18" w:rsidRDefault="00D3725A" w:rsidP="00D71005">
      <w:pPr>
        <w:pStyle w:val="Default"/>
        <w:jc w:val="both"/>
        <w:rPr>
          <w:rFonts w:ascii="Arial" w:hAnsi="Arial" w:cs="Arial"/>
          <w:b/>
          <w:color w:val="auto"/>
        </w:rPr>
      </w:pPr>
    </w:p>
    <w:p w14:paraId="6AC82679" w14:textId="77777777" w:rsidR="00D3725A" w:rsidRPr="00595A18" w:rsidRDefault="00D3725A" w:rsidP="00D71005">
      <w:pPr>
        <w:pStyle w:val="Default"/>
        <w:jc w:val="both"/>
        <w:rPr>
          <w:rFonts w:ascii="Arial" w:hAnsi="Arial" w:cs="Arial"/>
          <w:b/>
          <w:color w:val="auto"/>
        </w:rPr>
      </w:pPr>
      <w:r w:rsidRPr="00595A18">
        <w:rPr>
          <w:rFonts w:ascii="Arial" w:hAnsi="Arial" w:cs="Arial"/>
          <w:b/>
          <w:color w:val="auto"/>
        </w:rPr>
        <w:t>Memorias de cálculo</w:t>
      </w:r>
    </w:p>
    <w:p w14:paraId="1B78F1E3" w14:textId="77777777" w:rsidR="00D3725A" w:rsidRPr="00595A18" w:rsidRDefault="00D3725A" w:rsidP="00211CF9">
      <w:pPr>
        <w:pStyle w:val="Sinespaciado"/>
        <w:jc w:val="both"/>
        <w:rPr>
          <w:rFonts w:ascii="Arial" w:hAnsi="Arial" w:cs="Arial"/>
          <w:sz w:val="24"/>
          <w:szCs w:val="24"/>
        </w:rPr>
      </w:pPr>
    </w:p>
    <w:p w14:paraId="09E443BF" w14:textId="77777777"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t>Se entregará el compendio de cálculos que sustentan los diseño desde los principios científicos y tecnológicos, todo esto debidamente soportado por los resultados de los softwares especializados empleados.</w:t>
      </w:r>
    </w:p>
    <w:p w14:paraId="1507A54B" w14:textId="77777777" w:rsidR="00D3725A" w:rsidRPr="00595A18" w:rsidRDefault="00D3725A" w:rsidP="00211CF9">
      <w:pPr>
        <w:pStyle w:val="Sinespaciado"/>
        <w:jc w:val="both"/>
        <w:rPr>
          <w:rFonts w:ascii="Arial" w:hAnsi="Arial" w:cs="Arial"/>
          <w:sz w:val="24"/>
          <w:szCs w:val="24"/>
        </w:rPr>
      </w:pPr>
    </w:p>
    <w:p w14:paraId="615CFCD8" w14:textId="77777777" w:rsidR="00D3725A" w:rsidRPr="00595A18" w:rsidRDefault="00D3725A" w:rsidP="00D71005">
      <w:pPr>
        <w:pStyle w:val="Default"/>
        <w:jc w:val="both"/>
        <w:rPr>
          <w:rFonts w:ascii="Arial" w:hAnsi="Arial" w:cs="Arial"/>
          <w:b/>
        </w:rPr>
      </w:pPr>
      <w:r w:rsidRPr="00595A18">
        <w:rPr>
          <w:rFonts w:ascii="Arial" w:hAnsi="Arial" w:cs="Arial"/>
          <w:b/>
          <w:color w:val="auto"/>
        </w:rPr>
        <w:t>Planos de diseño</w:t>
      </w:r>
    </w:p>
    <w:p w14:paraId="475CD910" w14:textId="77777777" w:rsidR="00D3725A" w:rsidRPr="00595A18" w:rsidRDefault="00D3725A" w:rsidP="00211CF9">
      <w:pPr>
        <w:pStyle w:val="Sinespaciado"/>
        <w:jc w:val="both"/>
        <w:rPr>
          <w:rFonts w:ascii="Arial" w:hAnsi="Arial" w:cs="Arial"/>
          <w:sz w:val="24"/>
          <w:szCs w:val="24"/>
        </w:rPr>
      </w:pPr>
    </w:p>
    <w:p w14:paraId="5000188C" w14:textId="77777777"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t xml:space="preserve">De acuerdo a los planos de diseño arquitectónico entregados por el cliente, se entregarán planos de planta y cortes, así como también planos de distribución de instalaciones y equipos, diagramas unifilares y los detalles que apliquen para el entendimiento de los elementos utilizados en el proyecto. Se entregará archivo digital </w:t>
      </w:r>
      <w:r w:rsidR="007243FC">
        <w:rPr>
          <w:rFonts w:ascii="Arial" w:hAnsi="Arial" w:cs="Arial"/>
          <w:sz w:val="24"/>
          <w:szCs w:val="24"/>
        </w:rPr>
        <w:t>del proyecto y</w:t>
      </w:r>
      <w:r w:rsidRPr="00595A18">
        <w:rPr>
          <w:rFonts w:ascii="Arial" w:hAnsi="Arial" w:cs="Arial"/>
          <w:sz w:val="24"/>
          <w:szCs w:val="24"/>
        </w:rPr>
        <w:t xml:space="preserve"> planos impresos</w:t>
      </w:r>
      <w:r w:rsidR="007243FC">
        <w:rPr>
          <w:rFonts w:ascii="Arial" w:hAnsi="Arial" w:cs="Arial"/>
          <w:sz w:val="24"/>
          <w:szCs w:val="24"/>
        </w:rPr>
        <w:t xml:space="preserve"> tamaño pliego</w:t>
      </w:r>
      <w:r w:rsidRPr="00595A18">
        <w:rPr>
          <w:rFonts w:ascii="Arial" w:hAnsi="Arial" w:cs="Arial"/>
          <w:sz w:val="24"/>
          <w:szCs w:val="24"/>
        </w:rPr>
        <w:t>.</w:t>
      </w:r>
    </w:p>
    <w:p w14:paraId="2EBA959E" w14:textId="77777777" w:rsidR="00237E5E" w:rsidRPr="00595A18" w:rsidRDefault="00237E5E" w:rsidP="00211CF9">
      <w:pPr>
        <w:pStyle w:val="Sinespaciado"/>
        <w:jc w:val="both"/>
        <w:rPr>
          <w:rFonts w:ascii="Arial" w:hAnsi="Arial" w:cs="Arial"/>
          <w:sz w:val="24"/>
          <w:szCs w:val="24"/>
        </w:rPr>
      </w:pPr>
    </w:p>
    <w:p w14:paraId="470A914F" w14:textId="77777777" w:rsidR="00D3725A" w:rsidRPr="00595A18" w:rsidRDefault="00D3725A" w:rsidP="00D71005">
      <w:pPr>
        <w:pStyle w:val="Default"/>
        <w:jc w:val="both"/>
        <w:rPr>
          <w:rFonts w:ascii="Arial" w:hAnsi="Arial" w:cs="Arial"/>
          <w:b/>
          <w:color w:val="auto"/>
        </w:rPr>
      </w:pPr>
      <w:r w:rsidRPr="00595A18">
        <w:rPr>
          <w:rFonts w:ascii="Arial" w:hAnsi="Arial" w:cs="Arial"/>
          <w:b/>
          <w:color w:val="auto"/>
        </w:rPr>
        <w:t>Especificaciones técnicas</w:t>
      </w:r>
    </w:p>
    <w:p w14:paraId="7B756567" w14:textId="77777777" w:rsidR="00D3725A" w:rsidRPr="00595A18" w:rsidRDefault="00D3725A" w:rsidP="00211CF9">
      <w:pPr>
        <w:pStyle w:val="Sinespaciado"/>
        <w:jc w:val="both"/>
        <w:rPr>
          <w:rFonts w:ascii="Arial" w:hAnsi="Arial" w:cs="Arial"/>
          <w:sz w:val="24"/>
          <w:szCs w:val="24"/>
        </w:rPr>
      </w:pPr>
    </w:p>
    <w:p w14:paraId="61C01B39" w14:textId="77777777" w:rsidR="00D3725A" w:rsidRPr="00595A18" w:rsidRDefault="00D3725A" w:rsidP="00211CF9">
      <w:pPr>
        <w:pStyle w:val="Sinespaciado"/>
        <w:jc w:val="both"/>
        <w:rPr>
          <w:rFonts w:ascii="Arial" w:hAnsi="Arial" w:cs="Arial"/>
          <w:sz w:val="24"/>
          <w:szCs w:val="24"/>
        </w:rPr>
      </w:pPr>
      <w:r w:rsidRPr="00595A18">
        <w:rPr>
          <w:rFonts w:ascii="Arial" w:hAnsi="Arial" w:cs="Arial"/>
          <w:sz w:val="24"/>
          <w:szCs w:val="24"/>
        </w:rPr>
        <w:lastRenderedPageBreak/>
        <w:t>Se entregarán especificaciones técnicas y de construcción incluyendo tabla de características, descripción detallada del proyecto y su lógica de funcionamiento, condiciones de entrada y salida utilizadas para el diseño, equipos, materiales y accesorios necesarios para la instalación.</w:t>
      </w:r>
    </w:p>
    <w:p w14:paraId="21E14ED2" w14:textId="77777777" w:rsidR="00D3725A" w:rsidRPr="00595A18" w:rsidRDefault="00D3725A" w:rsidP="00211CF9">
      <w:pPr>
        <w:pStyle w:val="Sinespaciado"/>
        <w:jc w:val="both"/>
        <w:rPr>
          <w:rFonts w:ascii="Arial" w:hAnsi="Arial" w:cs="Arial"/>
          <w:sz w:val="24"/>
          <w:szCs w:val="24"/>
        </w:rPr>
      </w:pPr>
    </w:p>
    <w:p w14:paraId="5B99A475" w14:textId="77777777" w:rsidR="00D3725A" w:rsidRPr="00595A18" w:rsidRDefault="00D3725A" w:rsidP="00D71005">
      <w:pPr>
        <w:pStyle w:val="Default"/>
        <w:jc w:val="both"/>
        <w:rPr>
          <w:rFonts w:ascii="Arial" w:hAnsi="Arial" w:cs="Arial"/>
          <w:b/>
          <w:color w:val="auto"/>
        </w:rPr>
      </w:pPr>
      <w:r w:rsidRPr="00595A18">
        <w:rPr>
          <w:rFonts w:ascii="Arial" w:hAnsi="Arial" w:cs="Arial"/>
          <w:b/>
          <w:color w:val="auto"/>
        </w:rPr>
        <w:t>Listado de cantidades y presupuesto</w:t>
      </w:r>
    </w:p>
    <w:p w14:paraId="3046F200" w14:textId="77777777" w:rsidR="00D3725A" w:rsidRPr="00595A18" w:rsidRDefault="00D3725A" w:rsidP="00211CF9">
      <w:pPr>
        <w:pStyle w:val="Sinespaciado"/>
        <w:jc w:val="both"/>
        <w:rPr>
          <w:rFonts w:ascii="Arial" w:hAnsi="Arial" w:cs="Arial"/>
          <w:sz w:val="24"/>
          <w:szCs w:val="24"/>
        </w:rPr>
      </w:pPr>
    </w:p>
    <w:p w14:paraId="2CBEA725" w14:textId="77777777" w:rsidR="00180928" w:rsidRDefault="00D3725A" w:rsidP="00237E5E">
      <w:pPr>
        <w:pStyle w:val="Sinespaciado"/>
        <w:jc w:val="both"/>
        <w:rPr>
          <w:rFonts w:ascii="Arial" w:hAnsi="Arial" w:cs="Arial"/>
          <w:sz w:val="24"/>
          <w:szCs w:val="24"/>
        </w:rPr>
      </w:pPr>
      <w:r w:rsidRPr="00595A18">
        <w:rPr>
          <w:rFonts w:ascii="Arial" w:hAnsi="Arial" w:cs="Arial"/>
          <w:sz w:val="24"/>
          <w:szCs w:val="24"/>
        </w:rPr>
        <w:t>Se entregará la lista de cantidades detalladas, incluyendo equipos y accesorios necesarios para el correcto desarrollo del proyecto, ase como el correspondiente presupuesto de diseño detallado.</w:t>
      </w:r>
    </w:p>
    <w:p w14:paraId="291EF250" w14:textId="77777777" w:rsidR="00F20743" w:rsidRDefault="00F20743" w:rsidP="00237E5E">
      <w:pPr>
        <w:pStyle w:val="Sinespaciado"/>
        <w:jc w:val="both"/>
        <w:rPr>
          <w:rFonts w:ascii="Arial" w:hAnsi="Arial" w:cs="Arial"/>
          <w:sz w:val="24"/>
          <w:szCs w:val="24"/>
        </w:rPr>
      </w:pPr>
    </w:p>
    <w:p w14:paraId="23429F8F" w14:textId="77777777" w:rsidR="00F20743" w:rsidRDefault="00F20743" w:rsidP="004F136D">
      <w:pPr>
        <w:pStyle w:val="Sinespaciado"/>
        <w:numPr>
          <w:ilvl w:val="0"/>
          <w:numId w:val="1"/>
        </w:numPr>
        <w:ind w:left="0" w:firstLine="0"/>
        <w:jc w:val="both"/>
        <w:outlineLvl w:val="0"/>
        <w:rPr>
          <w:rFonts w:ascii="Arial" w:hAnsi="Arial" w:cs="Arial"/>
          <w:b/>
          <w:sz w:val="24"/>
          <w:szCs w:val="24"/>
        </w:rPr>
      </w:pPr>
      <w:r w:rsidRPr="00F20743">
        <w:rPr>
          <w:rFonts w:ascii="Arial" w:hAnsi="Arial" w:cs="Arial"/>
          <w:b/>
          <w:sz w:val="24"/>
          <w:szCs w:val="24"/>
        </w:rPr>
        <w:t>EQUIPO DE TRABAJO</w:t>
      </w:r>
    </w:p>
    <w:p w14:paraId="4DF00924" w14:textId="77777777" w:rsidR="00F20743" w:rsidRPr="00F20743" w:rsidRDefault="00F20743" w:rsidP="00F20743">
      <w:pPr>
        <w:pStyle w:val="Sinespaciado"/>
        <w:jc w:val="both"/>
        <w:outlineLvl w:val="0"/>
        <w:rPr>
          <w:rFonts w:ascii="Arial" w:hAnsi="Arial" w:cs="Arial"/>
          <w:b/>
          <w:sz w:val="24"/>
          <w:szCs w:val="24"/>
        </w:rPr>
      </w:pPr>
    </w:p>
    <w:p w14:paraId="0C9B7BE7" w14:textId="77777777" w:rsidR="00F20743" w:rsidRPr="00F20743" w:rsidRDefault="00F20743" w:rsidP="00F20743">
      <w:pPr>
        <w:pStyle w:val="Sinespaciado"/>
        <w:jc w:val="both"/>
        <w:rPr>
          <w:rFonts w:ascii="Arial" w:hAnsi="Arial" w:cs="Arial"/>
          <w:sz w:val="24"/>
          <w:szCs w:val="24"/>
        </w:rPr>
      </w:pPr>
      <w:r>
        <w:rPr>
          <w:rFonts w:ascii="Arial" w:hAnsi="Arial" w:cs="Arial"/>
          <w:sz w:val="24"/>
          <w:szCs w:val="24"/>
        </w:rPr>
        <w:t>Gerencia de proyecto</w:t>
      </w:r>
      <w:r w:rsidRPr="00F20743">
        <w:rPr>
          <w:rFonts w:ascii="Arial" w:hAnsi="Arial" w:cs="Arial"/>
          <w:sz w:val="24"/>
          <w:szCs w:val="24"/>
        </w:rPr>
        <w:t xml:space="preserve"> de proyecto: 1 Ingeniero Electricista Senior con más de 20</w:t>
      </w:r>
      <w:r>
        <w:rPr>
          <w:rFonts w:ascii="Arial" w:hAnsi="Arial" w:cs="Arial"/>
          <w:sz w:val="24"/>
          <w:szCs w:val="24"/>
        </w:rPr>
        <w:t xml:space="preserve"> </w:t>
      </w:r>
      <w:r w:rsidRPr="00F20743">
        <w:rPr>
          <w:rFonts w:ascii="Arial" w:hAnsi="Arial" w:cs="Arial"/>
          <w:sz w:val="24"/>
          <w:szCs w:val="24"/>
        </w:rPr>
        <w:t>años de experiencia. Dedicación 30%</w:t>
      </w:r>
      <w:r>
        <w:rPr>
          <w:rFonts w:ascii="Arial" w:hAnsi="Arial" w:cs="Arial"/>
          <w:sz w:val="24"/>
          <w:szCs w:val="24"/>
        </w:rPr>
        <w:t>.</w:t>
      </w:r>
    </w:p>
    <w:p w14:paraId="43ED0DE2" w14:textId="77777777" w:rsidR="00F20743" w:rsidRPr="00F20743" w:rsidRDefault="00F20743" w:rsidP="00F20743">
      <w:pPr>
        <w:pStyle w:val="Sinespaciado"/>
        <w:jc w:val="both"/>
        <w:rPr>
          <w:rFonts w:ascii="Arial" w:hAnsi="Arial" w:cs="Arial"/>
          <w:sz w:val="24"/>
          <w:szCs w:val="24"/>
        </w:rPr>
      </w:pPr>
      <w:r>
        <w:rPr>
          <w:rFonts w:ascii="Arial" w:hAnsi="Arial" w:cs="Arial"/>
          <w:sz w:val="24"/>
          <w:szCs w:val="24"/>
        </w:rPr>
        <w:t>Dirección</w:t>
      </w:r>
      <w:r w:rsidRPr="00F20743">
        <w:rPr>
          <w:rFonts w:ascii="Arial" w:hAnsi="Arial" w:cs="Arial"/>
          <w:sz w:val="24"/>
          <w:szCs w:val="24"/>
        </w:rPr>
        <w:t xml:space="preserve"> de proyecto: 1 Ingeniero Electricista Senior con más de 10</w:t>
      </w:r>
      <w:r>
        <w:rPr>
          <w:rFonts w:ascii="Arial" w:hAnsi="Arial" w:cs="Arial"/>
          <w:sz w:val="24"/>
          <w:szCs w:val="24"/>
        </w:rPr>
        <w:t xml:space="preserve"> </w:t>
      </w:r>
      <w:r w:rsidRPr="00F20743">
        <w:rPr>
          <w:rFonts w:ascii="Arial" w:hAnsi="Arial" w:cs="Arial"/>
          <w:sz w:val="24"/>
          <w:szCs w:val="24"/>
        </w:rPr>
        <w:t>años de experiencia. Dedicación 50%</w:t>
      </w:r>
      <w:r>
        <w:rPr>
          <w:rFonts w:ascii="Arial" w:hAnsi="Arial" w:cs="Arial"/>
          <w:sz w:val="24"/>
          <w:szCs w:val="24"/>
        </w:rPr>
        <w:t>.</w:t>
      </w:r>
    </w:p>
    <w:p w14:paraId="783A5D15" w14:textId="77777777" w:rsidR="00F20743" w:rsidRPr="00F20743" w:rsidRDefault="00F20743" w:rsidP="00F20743">
      <w:pPr>
        <w:pStyle w:val="Sinespaciado"/>
        <w:jc w:val="both"/>
        <w:rPr>
          <w:rFonts w:ascii="Arial" w:hAnsi="Arial" w:cs="Arial"/>
          <w:sz w:val="24"/>
          <w:szCs w:val="24"/>
        </w:rPr>
      </w:pPr>
      <w:r w:rsidRPr="00F20743">
        <w:rPr>
          <w:rFonts w:ascii="Arial" w:hAnsi="Arial" w:cs="Arial"/>
          <w:sz w:val="24"/>
          <w:szCs w:val="24"/>
        </w:rPr>
        <w:t>Asesor iluminación: 1 Ingeniero Electricista Senior con más de 10</w:t>
      </w:r>
      <w:r>
        <w:rPr>
          <w:rFonts w:ascii="Arial" w:hAnsi="Arial" w:cs="Arial"/>
          <w:sz w:val="24"/>
          <w:szCs w:val="24"/>
        </w:rPr>
        <w:t xml:space="preserve"> </w:t>
      </w:r>
      <w:r w:rsidRPr="00F20743">
        <w:rPr>
          <w:rFonts w:ascii="Arial" w:hAnsi="Arial" w:cs="Arial"/>
          <w:sz w:val="24"/>
          <w:szCs w:val="24"/>
        </w:rPr>
        <w:t>años de experiencia. Dedicación 50%</w:t>
      </w:r>
      <w:r>
        <w:rPr>
          <w:rFonts w:ascii="Arial" w:hAnsi="Arial" w:cs="Arial"/>
          <w:sz w:val="24"/>
          <w:szCs w:val="24"/>
        </w:rPr>
        <w:t>.</w:t>
      </w:r>
    </w:p>
    <w:p w14:paraId="7211E17E" w14:textId="77777777" w:rsidR="00F20743" w:rsidRPr="00F20743" w:rsidRDefault="00F20743" w:rsidP="00F20743">
      <w:pPr>
        <w:pStyle w:val="Sinespaciado"/>
        <w:jc w:val="both"/>
        <w:rPr>
          <w:rFonts w:ascii="Arial" w:hAnsi="Arial" w:cs="Arial"/>
          <w:sz w:val="24"/>
          <w:szCs w:val="24"/>
        </w:rPr>
      </w:pPr>
      <w:r w:rsidRPr="00F20743">
        <w:rPr>
          <w:rFonts w:ascii="Arial" w:hAnsi="Arial" w:cs="Arial"/>
          <w:sz w:val="24"/>
          <w:szCs w:val="24"/>
        </w:rPr>
        <w:t>Asesor voz y datos: 1 Ingeniero Electrónico Senior con más de 8</w:t>
      </w:r>
      <w:r>
        <w:rPr>
          <w:rFonts w:ascii="Arial" w:hAnsi="Arial" w:cs="Arial"/>
          <w:sz w:val="24"/>
          <w:szCs w:val="24"/>
        </w:rPr>
        <w:t xml:space="preserve"> </w:t>
      </w:r>
      <w:r w:rsidRPr="00F20743">
        <w:rPr>
          <w:rFonts w:ascii="Arial" w:hAnsi="Arial" w:cs="Arial"/>
          <w:sz w:val="24"/>
          <w:szCs w:val="24"/>
        </w:rPr>
        <w:t>años de experiencia. Dedicación 50%</w:t>
      </w:r>
      <w:r>
        <w:rPr>
          <w:rFonts w:ascii="Arial" w:hAnsi="Arial" w:cs="Arial"/>
          <w:sz w:val="24"/>
          <w:szCs w:val="24"/>
        </w:rPr>
        <w:t>.</w:t>
      </w:r>
    </w:p>
    <w:p w14:paraId="33048A26" w14:textId="77777777" w:rsidR="00F20743" w:rsidRPr="00F20743" w:rsidRDefault="00F20743" w:rsidP="00F20743">
      <w:pPr>
        <w:pStyle w:val="Sinespaciado"/>
        <w:jc w:val="both"/>
        <w:rPr>
          <w:rFonts w:ascii="Arial" w:hAnsi="Arial" w:cs="Arial"/>
          <w:sz w:val="24"/>
          <w:szCs w:val="24"/>
        </w:rPr>
      </w:pPr>
      <w:r w:rsidRPr="00F20743">
        <w:rPr>
          <w:rFonts w:ascii="Arial" w:hAnsi="Arial" w:cs="Arial"/>
          <w:sz w:val="24"/>
          <w:szCs w:val="24"/>
        </w:rPr>
        <w:t>Ingenieros de diseño: 2 Ingenieros electricistas junior con más de 2</w:t>
      </w:r>
      <w:r>
        <w:rPr>
          <w:rFonts w:ascii="Arial" w:hAnsi="Arial" w:cs="Arial"/>
          <w:sz w:val="24"/>
          <w:szCs w:val="24"/>
        </w:rPr>
        <w:t xml:space="preserve"> </w:t>
      </w:r>
      <w:r w:rsidRPr="00F20743">
        <w:rPr>
          <w:rFonts w:ascii="Arial" w:hAnsi="Arial" w:cs="Arial"/>
          <w:sz w:val="24"/>
          <w:szCs w:val="24"/>
        </w:rPr>
        <w:t>años de experiencia. Dedicación 100%</w:t>
      </w:r>
      <w:r>
        <w:rPr>
          <w:rFonts w:ascii="Arial" w:hAnsi="Arial" w:cs="Arial"/>
          <w:sz w:val="24"/>
          <w:szCs w:val="24"/>
        </w:rPr>
        <w:t>.</w:t>
      </w:r>
    </w:p>
    <w:p w14:paraId="50349285" w14:textId="77777777" w:rsidR="00237E5E" w:rsidRPr="00F20743" w:rsidRDefault="00F20743" w:rsidP="00F20743">
      <w:pPr>
        <w:pStyle w:val="Sinespaciado"/>
        <w:jc w:val="both"/>
        <w:rPr>
          <w:rFonts w:ascii="Arial" w:hAnsi="Arial" w:cs="Arial"/>
          <w:sz w:val="24"/>
          <w:szCs w:val="24"/>
        </w:rPr>
      </w:pPr>
      <w:r w:rsidRPr="00F20743">
        <w:rPr>
          <w:rFonts w:ascii="Arial" w:hAnsi="Arial" w:cs="Arial"/>
          <w:sz w:val="24"/>
          <w:szCs w:val="24"/>
        </w:rPr>
        <w:t>Personal de modelamiento: 4 técnicos electricistas con más de 2 años de</w:t>
      </w:r>
      <w:r>
        <w:rPr>
          <w:rFonts w:ascii="Arial" w:hAnsi="Arial" w:cs="Arial"/>
          <w:sz w:val="24"/>
          <w:szCs w:val="24"/>
        </w:rPr>
        <w:t xml:space="preserve"> </w:t>
      </w:r>
      <w:r w:rsidRPr="00F20743">
        <w:rPr>
          <w:rFonts w:ascii="Arial" w:hAnsi="Arial" w:cs="Arial"/>
          <w:sz w:val="24"/>
          <w:szCs w:val="24"/>
        </w:rPr>
        <w:t>experiencia. Dedicación 100%</w:t>
      </w:r>
      <w:r>
        <w:rPr>
          <w:rFonts w:ascii="Arial" w:hAnsi="Arial" w:cs="Arial"/>
          <w:sz w:val="24"/>
          <w:szCs w:val="24"/>
        </w:rPr>
        <w:t>.</w:t>
      </w:r>
    </w:p>
    <w:p w14:paraId="0BE5D36F" w14:textId="77777777" w:rsidR="00F20743" w:rsidRDefault="00F20743" w:rsidP="00F20743">
      <w:pPr>
        <w:pStyle w:val="Sinespaciado"/>
        <w:jc w:val="both"/>
        <w:rPr>
          <w:rFonts w:ascii="Arial" w:hAnsi="Arial" w:cs="Arial"/>
          <w:b/>
          <w:sz w:val="24"/>
          <w:szCs w:val="24"/>
        </w:rPr>
      </w:pPr>
    </w:p>
    <w:p w14:paraId="0AECF802" w14:textId="77777777" w:rsidR="00A24BF4" w:rsidRPr="009D1CCD" w:rsidRDefault="00D3725A" w:rsidP="004F136D">
      <w:pPr>
        <w:pStyle w:val="Sinespaciado"/>
        <w:numPr>
          <w:ilvl w:val="0"/>
          <w:numId w:val="1"/>
        </w:numPr>
        <w:ind w:left="0" w:firstLine="0"/>
        <w:jc w:val="both"/>
        <w:outlineLvl w:val="0"/>
        <w:rPr>
          <w:rFonts w:ascii="Arial" w:hAnsi="Arial" w:cs="Arial"/>
          <w:b/>
          <w:sz w:val="24"/>
          <w:szCs w:val="24"/>
        </w:rPr>
      </w:pPr>
      <w:r w:rsidRPr="009D1CCD">
        <w:rPr>
          <w:rFonts w:ascii="Arial" w:hAnsi="Arial" w:cs="Arial"/>
          <w:b/>
          <w:sz w:val="24"/>
          <w:szCs w:val="24"/>
        </w:rPr>
        <w:t>CONDICIONES DE LA OFERTA</w:t>
      </w:r>
    </w:p>
    <w:p w14:paraId="3FF31E6C" w14:textId="77777777" w:rsidR="00A24BF4" w:rsidRDefault="00A24BF4" w:rsidP="00A24BF4">
      <w:pPr>
        <w:pStyle w:val="Sinespaciado"/>
        <w:ind w:left="720"/>
        <w:jc w:val="both"/>
        <w:outlineLvl w:val="0"/>
        <w:rPr>
          <w:rFonts w:ascii="Arial" w:hAnsi="Arial" w:cs="Arial"/>
          <w:sz w:val="24"/>
          <w:szCs w:val="24"/>
        </w:rPr>
      </w:pPr>
    </w:p>
    <w:p w14:paraId="6CE2E9D3" w14:textId="77777777" w:rsidR="00E00A8F" w:rsidRDefault="00B315EA" w:rsidP="004F136D">
      <w:pPr>
        <w:pStyle w:val="Sinespaciado"/>
        <w:numPr>
          <w:ilvl w:val="1"/>
          <w:numId w:val="30"/>
        </w:numPr>
        <w:jc w:val="both"/>
        <w:outlineLvl w:val="1"/>
        <w:rPr>
          <w:rFonts w:ascii="Arial" w:hAnsi="Arial" w:cs="Arial"/>
          <w:noProof/>
          <w:sz w:val="24"/>
          <w:szCs w:val="24"/>
        </w:rPr>
      </w:pPr>
      <w:r w:rsidRPr="00E00A8F">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583146A0" w14:textId="77777777" w:rsidR="00B315EA" w:rsidRPr="00E14FFE" w:rsidRDefault="00B315EA" w:rsidP="004F136D">
      <w:pPr>
        <w:pStyle w:val="Sinespaciado"/>
        <w:numPr>
          <w:ilvl w:val="1"/>
          <w:numId w:val="30"/>
        </w:numPr>
        <w:jc w:val="both"/>
        <w:outlineLvl w:val="1"/>
        <w:rPr>
          <w:rFonts w:ascii="Arial" w:hAnsi="Arial" w:cs="Arial"/>
          <w:sz w:val="24"/>
          <w:szCs w:val="24"/>
        </w:rPr>
      </w:pPr>
      <w:r w:rsidRPr="00E14FFE">
        <w:rPr>
          <w:rFonts w:ascii="Arial" w:hAnsi="Arial" w:cs="Arial"/>
          <w:sz w:val="24"/>
          <w:szCs w:val="24"/>
        </w:rPr>
        <w:t>La oferta NO INCLUYE diseño ni trámites para zonas de sesión tipo A (bienes públicos) y los correspondientes proyectos de urbanismo (Serie 0) y/o proyectos de alumbrado público (Serie 6), de requerirse se cobrarán adicionales.</w:t>
      </w:r>
    </w:p>
    <w:p w14:paraId="756F5571" w14:textId="77777777" w:rsidR="00B315EA" w:rsidRDefault="00B315EA" w:rsidP="00645331">
      <w:pPr>
        <w:pStyle w:val="Sinespaciado"/>
        <w:jc w:val="both"/>
        <w:outlineLvl w:val="1"/>
        <w:rPr>
          <w:rFonts w:ascii="Arial" w:hAnsi="Arial" w:cs="Arial"/>
          <w:b/>
          <w:sz w:val="24"/>
          <w:szCs w:val="24"/>
          <w:highlight w:val="yellow"/>
        </w:rPr>
      </w:pPr>
    </w:p>
    <w:p w14:paraId="4B2DD0C7" w14:textId="77777777" w:rsidR="004F136D" w:rsidRDefault="004F136D" w:rsidP="00645331">
      <w:pPr>
        <w:pStyle w:val="Sinespaciado"/>
        <w:jc w:val="both"/>
        <w:outlineLvl w:val="1"/>
        <w:rPr>
          <w:rFonts w:ascii="Arial" w:hAnsi="Arial" w:cs="Arial"/>
          <w:b/>
          <w:sz w:val="24"/>
          <w:szCs w:val="24"/>
          <w:highlight w:val="yellow"/>
        </w:rPr>
      </w:pPr>
    </w:p>
    <w:p w14:paraId="37AF3E88" w14:textId="77777777" w:rsidR="004F136D" w:rsidRDefault="004F136D" w:rsidP="00645331">
      <w:pPr>
        <w:pStyle w:val="Sinespaciado"/>
        <w:jc w:val="both"/>
        <w:outlineLvl w:val="1"/>
        <w:rPr>
          <w:rFonts w:ascii="Arial" w:hAnsi="Arial" w:cs="Arial"/>
          <w:b/>
          <w:sz w:val="24"/>
          <w:szCs w:val="24"/>
          <w:highlight w:val="yellow"/>
        </w:rPr>
      </w:pPr>
    </w:p>
    <w:p w14:paraId="58FEB1E2" w14:textId="77777777" w:rsidR="004F136D" w:rsidRDefault="004F136D" w:rsidP="00645331">
      <w:pPr>
        <w:pStyle w:val="Sinespaciado"/>
        <w:jc w:val="both"/>
        <w:outlineLvl w:val="1"/>
        <w:rPr>
          <w:rFonts w:ascii="Arial" w:hAnsi="Arial" w:cs="Arial"/>
          <w:b/>
          <w:sz w:val="24"/>
          <w:szCs w:val="24"/>
          <w:highlight w:val="yellow"/>
        </w:rPr>
      </w:pPr>
    </w:p>
    <w:p w14:paraId="3DFB1A12" w14:textId="77777777" w:rsidR="004F136D" w:rsidRDefault="004F136D" w:rsidP="00645331">
      <w:pPr>
        <w:pStyle w:val="Sinespaciado"/>
        <w:jc w:val="both"/>
        <w:outlineLvl w:val="1"/>
        <w:rPr>
          <w:rFonts w:ascii="Arial" w:hAnsi="Arial" w:cs="Arial"/>
          <w:b/>
          <w:sz w:val="24"/>
          <w:szCs w:val="24"/>
          <w:highlight w:val="yellow"/>
        </w:rPr>
      </w:pPr>
    </w:p>
    <w:p w14:paraId="6523FEC0" w14:textId="77777777" w:rsidR="004F136D" w:rsidRDefault="004F136D" w:rsidP="00645331">
      <w:pPr>
        <w:pStyle w:val="Sinespaciado"/>
        <w:jc w:val="both"/>
        <w:outlineLvl w:val="1"/>
        <w:rPr>
          <w:rFonts w:ascii="Arial" w:hAnsi="Arial" w:cs="Arial"/>
          <w:b/>
          <w:sz w:val="24"/>
          <w:szCs w:val="24"/>
          <w:highlight w:val="yellow"/>
        </w:rPr>
      </w:pPr>
    </w:p>
    <w:p w14:paraId="30F10044" w14:textId="77777777" w:rsidR="005A3D77" w:rsidRDefault="005A3D77" w:rsidP="00645331">
      <w:pPr>
        <w:pStyle w:val="Sinespaciado"/>
        <w:jc w:val="both"/>
        <w:outlineLvl w:val="1"/>
        <w:rPr>
          <w:rFonts w:ascii="Arial" w:hAnsi="Arial" w:cs="Arial"/>
          <w:b/>
          <w:sz w:val="24"/>
          <w:szCs w:val="24"/>
          <w:highlight w:val="yellow"/>
        </w:rPr>
      </w:pPr>
    </w:p>
    <w:p w14:paraId="28A3F57D" w14:textId="77777777" w:rsidR="005A3D77" w:rsidRPr="00B315EA" w:rsidRDefault="005A3D77" w:rsidP="00645331">
      <w:pPr>
        <w:pStyle w:val="Sinespaciado"/>
        <w:jc w:val="both"/>
        <w:outlineLvl w:val="1"/>
        <w:rPr>
          <w:rFonts w:ascii="Arial" w:hAnsi="Arial" w:cs="Arial"/>
          <w:b/>
          <w:sz w:val="24"/>
          <w:szCs w:val="24"/>
          <w:highlight w:val="yellow"/>
        </w:rPr>
      </w:pPr>
    </w:p>
    <w:p w14:paraId="350D8C82" w14:textId="77777777" w:rsidR="00D3725A" w:rsidRPr="00595A18" w:rsidRDefault="00D3725A" w:rsidP="004F136D">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lastRenderedPageBreak/>
        <w:t xml:space="preserve">VALOR DE LA OFERTA </w:t>
      </w:r>
    </w:p>
    <w:p w14:paraId="63D437BB" w14:textId="77777777" w:rsidR="00D3725A" w:rsidRPr="00595A18" w:rsidRDefault="00D3725A" w:rsidP="00AD1651">
      <w:pPr>
        <w:pStyle w:val="Sinespaciado"/>
        <w:jc w:val="both"/>
        <w:rPr>
          <w:rFonts w:ascii="Arial" w:hAnsi="Arial" w:cs="Arial"/>
          <w:b/>
          <w:sz w:val="24"/>
          <w:szCs w:val="24"/>
        </w:rPr>
      </w:pPr>
    </w:p>
    <w:p w14:paraId="5F6AFF56" w14:textId="77777777" w:rsidR="00D3725A" w:rsidRDefault="00D3725A" w:rsidP="00AD1651">
      <w:pPr>
        <w:pStyle w:val="Sinespaciado"/>
        <w:jc w:val="both"/>
        <w:rPr>
          <w:rFonts w:ascii="Arial" w:hAnsi="Arial" w:cs="Arial"/>
          <w:sz w:val="24"/>
          <w:szCs w:val="24"/>
        </w:rPr>
      </w:pPr>
      <w:r w:rsidRPr="00595A18">
        <w:rPr>
          <w:rFonts w:ascii="Arial" w:hAnsi="Arial" w:cs="Arial"/>
          <w:sz w:val="24"/>
          <w:szCs w:val="24"/>
        </w:rPr>
        <w:t>El valor total de la oferta es el siguiente:</w:t>
      </w:r>
    </w:p>
    <w:p w14:paraId="26D2707E" w14:textId="77777777" w:rsidR="00237E5E" w:rsidRDefault="00237E5E" w:rsidP="00AD1651">
      <w:pPr>
        <w:pStyle w:val="Sinespaciado"/>
        <w:jc w:val="both"/>
        <w:rPr>
          <w:rFonts w:ascii="Arial" w:hAnsi="Arial" w:cs="Arial"/>
          <w:sz w:val="24"/>
          <w:szCs w:val="24"/>
        </w:rPr>
      </w:pPr>
    </w:p>
    <w:p w14:paraId="72325AFA" w14:textId="77777777" w:rsidR="003B2470" w:rsidRDefault="003B2470" w:rsidP="003B2470">
      <w:pPr>
        <w:pStyle w:val="Sinespaciado"/>
        <w:jc w:val="center"/>
        <w:rPr>
          <w:rFonts w:ascii="Arial" w:hAnsi="Arial" w:cs="Arial"/>
          <w:sz w:val="24"/>
          <w:szCs w:val="24"/>
        </w:rPr>
      </w:pPr>
      <w:r w:rsidRPr="003B2470">
        <w:rPr>
          <w:noProof/>
        </w:rPr>
        <w:drawing>
          <wp:inline distT="0" distB="0" distL="0" distR="0" wp14:anchorId="6ECBF902" wp14:editId="221CC108">
            <wp:extent cx="4726285" cy="150495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30918" cy="1506425"/>
                    </a:xfrm>
                    <a:prstGeom prst="rect">
                      <a:avLst/>
                    </a:prstGeom>
                    <a:noFill/>
                    <a:ln>
                      <a:noFill/>
                    </a:ln>
                  </pic:spPr>
                </pic:pic>
              </a:graphicData>
            </a:graphic>
          </wp:inline>
        </w:drawing>
      </w:r>
    </w:p>
    <w:p w14:paraId="10D9146C" w14:textId="77777777" w:rsidR="003B2470" w:rsidRDefault="003B2470" w:rsidP="00AD1651">
      <w:pPr>
        <w:pStyle w:val="Sinespaciado"/>
        <w:jc w:val="both"/>
        <w:rPr>
          <w:rFonts w:ascii="Arial" w:hAnsi="Arial" w:cs="Arial"/>
          <w:sz w:val="24"/>
          <w:szCs w:val="24"/>
        </w:rPr>
      </w:pPr>
    </w:p>
    <w:p w14:paraId="72F1206A" w14:textId="77777777" w:rsidR="00180928" w:rsidRDefault="00B338DC" w:rsidP="000646A4">
      <w:pPr>
        <w:spacing w:after="0" w:line="240" w:lineRule="auto"/>
        <w:jc w:val="both"/>
        <w:rPr>
          <w:rFonts w:ascii="Arial" w:hAnsi="Arial" w:cs="Arial"/>
          <w:sz w:val="24"/>
          <w:szCs w:val="24"/>
        </w:rPr>
      </w:pPr>
      <w:r w:rsidRPr="00B338DC">
        <w:rPr>
          <w:rFonts w:ascii="Arial" w:hAnsi="Arial" w:cs="Arial"/>
          <w:noProof/>
          <w:sz w:val="24"/>
          <w:szCs w:val="24"/>
        </w:rPr>
        <w:t xml:space="preserve">TRESCIENTOS VEINTINUEVE MILLONES DOSCIENTOS NOVENTA MIL PESOS CON CERO CENTAVOS </w:t>
      </w:r>
      <w:r w:rsidR="00B73CD6">
        <w:rPr>
          <w:rFonts w:ascii="Arial" w:hAnsi="Arial" w:cs="Arial"/>
          <w:noProof/>
          <w:sz w:val="24"/>
          <w:szCs w:val="24"/>
        </w:rPr>
        <w:t>(</w:t>
      </w:r>
      <w:r w:rsidRPr="00B338DC">
        <w:rPr>
          <w:rFonts w:ascii="Arial" w:hAnsi="Arial" w:cs="Arial"/>
          <w:noProof/>
          <w:sz w:val="24"/>
          <w:szCs w:val="24"/>
        </w:rPr>
        <w:t>$329.290.000</w:t>
      </w:r>
      <w:r w:rsidR="0086319E" w:rsidRPr="0086319E">
        <w:rPr>
          <w:rFonts w:ascii="Arial" w:hAnsi="Arial" w:cs="Arial"/>
          <w:noProof/>
          <w:sz w:val="24"/>
          <w:szCs w:val="24"/>
        </w:rPr>
        <w:t>)</w:t>
      </w:r>
      <w:r w:rsidR="0086319E">
        <w:rPr>
          <w:rFonts w:ascii="Arial" w:hAnsi="Arial" w:cs="Arial"/>
          <w:b/>
          <w:noProof/>
          <w:sz w:val="24"/>
          <w:szCs w:val="24"/>
        </w:rPr>
        <w:t xml:space="preserve"> </w:t>
      </w:r>
      <w:r w:rsidR="0086319E" w:rsidRPr="00595A18">
        <w:rPr>
          <w:rFonts w:ascii="Arial" w:hAnsi="Arial" w:cs="Arial"/>
          <w:sz w:val="24"/>
          <w:szCs w:val="24"/>
        </w:rPr>
        <w:t>MÁS IVA.</w:t>
      </w:r>
    </w:p>
    <w:p w14:paraId="277570A7" w14:textId="77777777" w:rsidR="000646A4" w:rsidRDefault="000646A4" w:rsidP="000646A4">
      <w:pPr>
        <w:spacing w:after="0" w:line="240" w:lineRule="auto"/>
        <w:jc w:val="both"/>
        <w:rPr>
          <w:rFonts w:ascii="Arial" w:hAnsi="Arial" w:cs="Arial"/>
          <w:sz w:val="24"/>
          <w:szCs w:val="24"/>
        </w:rPr>
      </w:pPr>
    </w:p>
    <w:p w14:paraId="5F6F911B" w14:textId="77777777" w:rsidR="00D3725A" w:rsidRDefault="00D95662" w:rsidP="004F136D">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t>FORMA DE PAGO</w:t>
      </w:r>
    </w:p>
    <w:p w14:paraId="561E9BDD" w14:textId="77777777" w:rsidR="00D95662" w:rsidRDefault="00D95662" w:rsidP="00D95662">
      <w:pPr>
        <w:pStyle w:val="Sinespaciado"/>
        <w:jc w:val="both"/>
        <w:outlineLvl w:val="0"/>
        <w:rPr>
          <w:rFonts w:ascii="Arial" w:hAnsi="Arial" w:cs="Arial"/>
          <w:b/>
          <w:sz w:val="24"/>
          <w:szCs w:val="24"/>
        </w:rPr>
      </w:pPr>
    </w:p>
    <w:p w14:paraId="6F4E4C11" w14:textId="77777777" w:rsidR="00D95662" w:rsidRPr="00595A18" w:rsidRDefault="00532F57" w:rsidP="00D95662">
      <w:pPr>
        <w:pStyle w:val="Sinespaciado"/>
        <w:jc w:val="center"/>
        <w:outlineLvl w:val="0"/>
        <w:rPr>
          <w:rFonts w:ascii="Arial" w:hAnsi="Arial" w:cs="Arial"/>
          <w:b/>
          <w:sz w:val="24"/>
          <w:szCs w:val="24"/>
        </w:rPr>
      </w:pPr>
      <w:r w:rsidRPr="00532F57">
        <w:rPr>
          <w:noProof/>
        </w:rPr>
        <w:drawing>
          <wp:inline distT="0" distB="0" distL="0" distR="0" wp14:anchorId="44261AC2" wp14:editId="04DD6FED">
            <wp:extent cx="5189987" cy="2695575"/>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31816" cy="2717300"/>
                    </a:xfrm>
                    <a:prstGeom prst="rect">
                      <a:avLst/>
                    </a:prstGeom>
                    <a:noFill/>
                    <a:ln>
                      <a:noFill/>
                    </a:ln>
                  </pic:spPr>
                </pic:pic>
              </a:graphicData>
            </a:graphic>
          </wp:inline>
        </w:drawing>
      </w:r>
    </w:p>
    <w:p w14:paraId="29C91FC3" w14:textId="77777777" w:rsidR="00D3725A" w:rsidRDefault="00D3725A" w:rsidP="00AD1651">
      <w:pPr>
        <w:pStyle w:val="Sinespaciado"/>
        <w:jc w:val="both"/>
        <w:rPr>
          <w:rFonts w:ascii="Arial" w:hAnsi="Arial" w:cs="Arial"/>
          <w:b/>
          <w:sz w:val="24"/>
          <w:szCs w:val="24"/>
        </w:rPr>
      </w:pPr>
    </w:p>
    <w:p w14:paraId="23D451C9" w14:textId="77777777" w:rsidR="00532F57" w:rsidRPr="00595A18" w:rsidRDefault="00532F57" w:rsidP="00532F57">
      <w:pPr>
        <w:pStyle w:val="Sinespaciado"/>
        <w:jc w:val="both"/>
        <w:rPr>
          <w:rFonts w:ascii="Arial" w:hAnsi="Arial" w:cs="Arial"/>
          <w:b/>
          <w:sz w:val="24"/>
          <w:szCs w:val="24"/>
        </w:rPr>
      </w:pPr>
      <w:r w:rsidRPr="00595A18">
        <w:rPr>
          <w:rFonts w:ascii="Arial" w:hAnsi="Arial" w:cs="Arial"/>
          <w:b/>
          <w:sz w:val="24"/>
          <w:szCs w:val="24"/>
        </w:rPr>
        <w:t>NOTAS:</w:t>
      </w:r>
    </w:p>
    <w:p w14:paraId="23524C9C" w14:textId="77777777" w:rsidR="00532F57" w:rsidRDefault="00532F57" w:rsidP="00AD1651">
      <w:pPr>
        <w:pStyle w:val="Sinespaciado"/>
        <w:jc w:val="both"/>
        <w:rPr>
          <w:rFonts w:ascii="Arial" w:hAnsi="Arial" w:cs="Arial"/>
          <w:b/>
          <w:sz w:val="24"/>
          <w:szCs w:val="24"/>
        </w:rPr>
      </w:pPr>
    </w:p>
    <w:p w14:paraId="2751C62E" w14:textId="77777777" w:rsidR="00532F57" w:rsidRPr="00532F57" w:rsidRDefault="00532F57" w:rsidP="00532F57">
      <w:pPr>
        <w:pStyle w:val="Sinespaciado"/>
        <w:numPr>
          <w:ilvl w:val="0"/>
          <w:numId w:val="3"/>
        </w:numPr>
        <w:jc w:val="both"/>
        <w:rPr>
          <w:rFonts w:ascii="Arial" w:hAnsi="Arial" w:cs="Arial"/>
          <w:sz w:val="24"/>
          <w:szCs w:val="24"/>
        </w:rPr>
      </w:pPr>
      <w:r w:rsidRPr="00532F57">
        <w:rPr>
          <w:rFonts w:ascii="Arial" w:hAnsi="Arial" w:cs="Arial"/>
          <w:sz w:val="24"/>
          <w:szCs w:val="24"/>
        </w:rPr>
        <w:t>El porcentaje de acompañamiento de obra se cobrará mediante corte mensual hasta completar el valor indicado</w:t>
      </w:r>
      <w:r>
        <w:rPr>
          <w:rFonts w:ascii="Arial" w:hAnsi="Arial" w:cs="Arial"/>
          <w:sz w:val="24"/>
          <w:szCs w:val="24"/>
        </w:rPr>
        <w:t>. Se prevé una duración de obra de 2 años, con acompañamiento una vez por semana durante este periodo.</w:t>
      </w:r>
    </w:p>
    <w:p w14:paraId="072C8D75" w14:textId="77777777" w:rsidR="00D3725A" w:rsidRPr="00595A18" w:rsidRDefault="00D3725A" w:rsidP="00E5375F">
      <w:pPr>
        <w:pStyle w:val="Sinespaciado"/>
        <w:numPr>
          <w:ilvl w:val="0"/>
          <w:numId w:val="3"/>
        </w:numPr>
        <w:jc w:val="both"/>
        <w:rPr>
          <w:rFonts w:ascii="Arial" w:hAnsi="Arial" w:cs="Arial"/>
          <w:sz w:val="24"/>
          <w:szCs w:val="24"/>
        </w:rPr>
      </w:pPr>
      <w:r w:rsidRPr="00595A18">
        <w:rPr>
          <w:rFonts w:ascii="Arial" w:hAnsi="Arial" w:cs="Arial"/>
          <w:sz w:val="24"/>
          <w:szCs w:val="24"/>
        </w:rPr>
        <w:t>Para poder dar inicio a los trabajos objeto de la presente oferta se requiere orden de servicio o contrato debidamente legalizados y pago del anticipo si aplica.</w:t>
      </w:r>
    </w:p>
    <w:p w14:paraId="533B8490" w14:textId="77777777" w:rsidR="00D3725A" w:rsidRDefault="00D3725A" w:rsidP="00AD1651">
      <w:pPr>
        <w:pStyle w:val="Sinespaciado"/>
        <w:jc w:val="both"/>
        <w:rPr>
          <w:rFonts w:ascii="Arial" w:hAnsi="Arial" w:cs="Arial"/>
          <w:sz w:val="24"/>
          <w:szCs w:val="24"/>
        </w:rPr>
      </w:pPr>
    </w:p>
    <w:p w14:paraId="2D5977F5" w14:textId="77777777" w:rsidR="00D3725A" w:rsidRPr="00595A18" w:rsidRDefault="00AE0131" w:rsidP="004F136D">
      <w:pPr>
        <w:pStyle w:val="Sinespaciado"/>
        <w:numPr>
          <w:ilvl w:val="0"/>
          <w:numId w:val="1"/>
        </w:numPr>
        <w:ind w:left="0" w:firstLine="0"/>
        <w:jc w:val="both"/>
        <w:outlineLvl w:val="0"/>
        <w:rPr>
          <w:rFonts w:ascii="Arial" w:hAnsi="Arial" w:cs="Arial"/>
          <w:b/>
          <w:sz w:val="24"/>
          <w:szCs w:val="24"/>
        </w:rPr>
      </w:pPr>
      <w:r>
        <w:rPr>
          <w:rFonts w:ascii="Arial" w:hAnsi="Arial" w:cs="Arial"/>
          <w:b/>
          <w:sz w:val="24"/>
          <w:szCs w:val="24"/>
        </w:rPr>
        <w:lastRenderedPageBreak/>
        <w:t>TIEMPO DE ENTREGA</w:t>
      </w:r>
    </w:p>
    <w:p w14:paraId="5C5BBE34" w14:textId="77777777" w:rsidR="00D3725A" w:rsidRPr="00595A18" w:rsidRDefault="00D3725A" w:rsidP="00AD1651">
      <w:pPr>
        <w:pStyle w:val="Sinespaciado"/>
        <w:jc w:val="both"/>
        <w:rPr>
          <w:rFonts w:ascii="Arial" w:hAnsi="Arial" w:cs="Arial"/>
          <w:b/>
          <w:sz w:val="24"/>
          <w:szCs w:val="24"/>
        </w:rPr>
      </w:pPr>
    </w:p>
    <w:p w14:paraId="469CC6AE" w14:textId="77777777" w:rsidR="00D3725A" w:rsidRDefault="00D3725A" w:rsidP="00E22494">
      <w:pPr>
        <w:pStyle w:val="Sinespaciado"/>
        <w:jc w:val="both"/>
        <w:rPr>
          <w:rFonts w:ascii="Arial" w:hAnsi="Arial" w:cs="Arial"/>
          <w:sz w:val="24"/>
          <w:szCs w:val="24"/>
        </w:rPr>
      </w:pPr>
      <w:r w:rsidRPr="00595A18">
        <w:rPr>
          <w:rFonts w:ascii="Arial" w:hAnsi="Arial" w:cs="Arial"/>
          <w:sz w:val="24"/>
          <w:szCs w:val="24"/>
        </w:rPr>
        <w:t>Según cronograma presentado por nosotros para el proyecto y aprobado a la firma del contrato.</w:t>
      </w:r>
    </w:p>
    <w:p w14:paraId="077EC95F" w14:textId="77777777" w:rsidR="003B2470" w:rsidRDefault="003B2470" w:rsidP="00E22494">
      <w:pPr>
        <w:pStyle w:val="Sinespaciado"/>
        <w:jc w:val="both"/>
        <w:rPr>
          <w:rFonts w:ascii="Arial" w:hAnsi="Arial" w:cs="Arial"/>
          <w:sz w:val="24"/>
          <w:szCs w:val="24"/>
        </w:rPr>
      </w:pPr>
    </w:p>
    <w:p w14:paraId="25FFF1EB" w14:textId="77777777" w:rsidR="003B2470" w:rsidRDefault="003B2470" w:rsidP="003B2470">
      <w:pPr>
        <w:pStyle w:val="Sinespaciado"/>
        <w:jc w:val="both"/>
        <w:rPr>
          <w:rFonts w:ascii="Arial" w:hAnsi="Arial" w:cs="Arial"/>
          <w:sz w:val="24"/>
          <w:szCs w:val="24"/>
        </w:rPr>
      </w:pPr>
      <w:r w:rsidRPr="003B2470">
        <w:rPr>
          <w:rFonts w:ascii="Arial" w:hAnsi="Arial" w:cs="Arial"/>
          <w:sz w:val="24"/>
          <w:szCs w:val="24"/>
        </w:rPr>
        <w:t>Los tiempos que se contaran para la revisión de cada etapa son los siguientes:</w:t>
      </w:r>
    </w:p>
    <w:p w14:paraId="66F084E2" w14:textId="77777777" w:rsidR="003B2470" w:rsidRPr="003B2470" w:rsidRDefault="003B2470" w:rsidP="003B2470">
      <w:pPr>
        <w:pStyle w:val="Sinespaciado"/>
        <w:jc w:val="both"/>
        <w:rPr>
          <w:rFonts w:ascii="Arial" w:hAnsi="Arial" w:cs="Arial"/>
          <w:sz w:val="24"/>
          <w:szCs w:val="24"/>
        </w:rPr>
      </w:pPr>
    </w:p>
    <w:p w14:paraId="3426BB01" w14:textId="77777777" w:rsidR="003B2470" w:rsidRPr="003B2470" w:rsidRDefault="003B2470" w:rsidP="003B2470">
      <w:pPr>
        <w:pStyle w:val="Sinespaciado"/>
        <w:jc w:val="both"/>
        <w:rPr>
          <w:rFonts w:ascii="Arial" w:hAnsi="Arial" w:cs="Arial"/>
          <w:sz w:val="24"/>
          <w:szCs w:val="24"/>
        </w:rPr>
      </w:pPr>
      <w:r w:rsidRPr="003B2470">
        <w:rPr>
          <w:rFonts w:ascii="Arial" w:hAnsi="Arial" w:cs="Arial"/>
          <w:sz w:val="24"/>
          <w:szCs w:val="24"/>
        </w:rPr>
        <w:t>4 meses diseños eléctricos y telecomunicaciones. (Fase I)</w:t>
      </w:r>
    </w:p>
    <w:p w14:paraId="4CE0D43A" w14:textId="77777777" w:rsidR="003B2470" w:rsidRDefault="003B2470" w:rsidP="003B2470">
      <w:pPr>
        <w:pStyle w:val="Sinespaciado"/>
        <w:jc w:val="both"/>
        <w:rPr>
          <w:rFonts w:ascii="Arial" w:hAnsi="Arial" w:cs="Arial"/>
          <w:sz w:val="24"/>
          <w:szCs w:val="24"/>
        </w:rPr>
      </w:pPr>
      <w:r w:rsidRPr="003B2470">
        <w:rPr>
          <w:rFonts w:ascii="Arial" w:hAnsi="Arial" w:cs="Arial"/>
          <w:sz w:val="24"/>
          <w:szCs w:val="24"/>
        </w:rPr>
        <w:t>15 días de revisión de licitaciones (Fase I)</w:t>
      </w:r>
    </w:p>
    <w:p w14:paraId="683A9E1E" w14:textId="77777777" w:rsidR="003B2470" w:rsidRPr="003B2470" w:rsidRDefault="003B2470" w:rsidP="003B2470">
      <w:pPr>
        <w:pStyle w:val="Sinespaciado"/>
        <w:jc w:val="both"/>
        <w:rPr>
          <w:rFonts w:ascii="Arial" w:hAnsi="Arial" w:cs="Arial"/>
          <w:sz w:val="24"/>
          <w:szCs w:val="24"/>
        </w:rPr>
      </w:pPr>
      <w:r w:rsidRPr="003B2470">
        <w:rPr>
          <w:rFonts w:ascii="Arial" w:hAnsi="Arial" w:cs="Arial"/>
          <w:sz w:val="24"/>
          <w:szCs w:val="24"/>
        </w:rPr>
        <w:t>15 días revisión de pliegos. (Fase II)</w:t>
      </w:r>
    </w:p>
    <w:p w14:paraId="2BD0D811" w14:textId="77777777" w:rsidR="003B2470" w:rsidRPr="00595A18" w:rsidRDefault="003B2470" w:rsidP="003B2470">
      <w:pPr>
        <w:pStyle w:val="Sinespaciado"/>
        <w:jc w:val="both"/>
        <w:rPr>
          <w:rFonts w:ascii="Arial" w:hAnsi="Arial" w:cs="Arial"/>
          <w:sz w:val="24"/>
          <w:szCs w:val="24"/>
          <w:highlight w:val="yellow"/>
        </w:rPr>
      </w:pPr>
      <w:r w:rsidRPr="003B2470">
        <w:rPr>
          <w:rFonts w:ascii="Arial" w:hAnsi="Arial" w:cs="Arial"/>
          <w:sz w:val="24"/>
          <w:szCs w:val="24"/>
        </w:rPr>
        <w:t>Seguimiento hasta la finalización de la obra (Fase III).</w:t>
      </w:r>
    </w:p>
    <w:p w14:paraId="05FDBEA0" w14:textId="77777777" w:rsidR="00D3725A" w:rsidRPr="00595A18" w:rsidRDefault="00D3725A" w:rsidP="00AD1651">
      <w:pPr>
        <w:pStyle w:val="Sinespaciado"/>
        <w:jc w:val="both"/>
        <w:rPr>
          <w:rFonts w:ascii="Arial" w:hAnsi="Arial" w:cs="Arial"/>
          <w:sz w:val="24"/>
          <w:szCs w:val="24"/>
        </w:rPr>
      </w:pPr>
    </w:p>
    <w:p w14:paraId="7286A74F" w14:textId="77777777" w:rsidR="00180928" w:rsidRDefault="00D3725A" w:rsidP="00AE0131">
      <w:pPr>
        <w:pStyle w:val="Sinespaciado"/>
        <w:jc w:val="both"/>
        <w:rPr>
          <w:rFonts w:ascii="Arial" w:hAnsi="Arial" w:cs="Arial"/>
          <w:sz w:val="24"/>
          <w:szCs w:val="24"/>
        </w:rPr>
      </w:pPr>
      <w:r w:rsidRPr="00595A18">
        <w:rPr>
          <w:rFonts w:ascii="Arial" w:hAnsi="Arial" w:cs="Arial"/>
          <w:sz w:val="24"/>
          <w:szCs w:val="24"/>
        </w:rPr>
        <w:t>Ver cronograma estimado de ejecución en el Anexo 1.</w:t>
      </w:r>
    </w:p>
    <w:p w14:paraId="32CD81D4" w14:textId="77777777" w:rsidR="00AE0131" w:rsidRDefault="00AE0131" w:rsidP="00AE0131">
      <w:pPr>
        <w:pStyle w:val="Sinespaciado"/>
        <w:jc w:val="both"/>
        <w:rPr>
          <w:rFonts w:ascii="Arial" w:hAnsi="Arial" w:cs="Arial"/>
          <w:sz w:val="24"/>
          <w:szCs w:val="24"/>
        </w:rPr>
      </w:pPr>
    </w:p>
    <w:p w14:paraId="10FA6CDF" w14:textId="77777777" w:rsidR="00D3725A" w:rsidRPr="00595A18" w:rsidRDefault="00D3725A" w:rsidP="004F136D">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 xml:space="preserve">ACEPTACIÓN DE LA PROPUESTA </w:t>
      </w:r>
    </w:p>
    <w:p w14:paraId="722F6C18" w14:textId="77777777" w:rsidR="00D3725A" w:rsidRPr="00595A18" w:rsidRDefault="00D3725A" w:rsidP="00AD1651">
      <w:pPr>
        <w:pStyle w:val="Sinespaciado"/>
        <w:jc w:val="both"/>
        <w:rPr>
          <w:rFonts w:ascii="Arial" w:hAnsi="Arial" w:cs="Arial"/>
          <w:b/>
          <w:sz w:val="24"/>
          <w:szCs w:val="24"/>
        </w:rPr>
      </w:pPr>
    </w:p>
    <w:p w14:paraId="2052C0B1" w14:textId="77777777"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Si esta oferta es aceptada por favor generar contrato, otrosí (cuando aplique), orden de servicio y/o carta de aceptación.</w:t>
      </w:r>
    </w:p>
    <w:p w14:paraId="21B71667" w14:textId="77777777" w:rsidR="00D3725A" w:rsidRPr="004F136D" w:rsidRDefault="00D3725A" w:rsidP="004F136D">
      <w:pPr>
        <w:pStyle w:val="Sinespaciado"/>
        <w:jc w:val="both"/>
        <w:outlineLvl w:val="0"/>
        <w:rPr>
          <w:rFonts w:ascii="Arial" w:hAnsi="Arial" w:cs="Arial"/>
          <w:b/>
          <w:sz w:val="24"/>
          <w:szCs w:val="24"/>
        </w:rPr>
      </w:pPr>
    </w:p>
    <w:p w14:paraId="07E32791" w14:textId="77777777" w:rsidR="00D3725A" w:rsidRPr="00595A18" w:rsidRDefault="00D3725A" w:rsidP="004F136D">
      <w:pPr>
        <w:pStyle w:val="Sinespaciado"/>
        <w:numPr>
          <w:ilvl w:val="0"/>
          <w:numId w:val="1"/>
        </w:numPr>
        <w:ind w:left="0" w:firstLine="0"/>
        <w:jc w:val="both"/>
        <w:outlineLvl w:val="0"/>
        <w:rPr>
          <w:rFonts w:ascii="Arial" w:hAnsi="Arial" w:cs="Arial"/>
          <w:b/>
          <w:sz w:val="24"/>
          <w:szCs w:val="24"/>
        </w:rPr>
      </w:pPr>
      <w:r w:rsidRPr="00595A18">
        <w:rPr>
          <w:rFonts w:ascii="Arial" w:hAnsi="Arial" w:cs="Arial"/>
          <w:b/>
          <w:sz w:val="24"/>
          <w:szCs w:val="24"/>
        </w:rPr>
        <w:t xml:space="preserve">VALIDEZ DE LA OFERTA </w:t>
      </w:r>
    </w:p>
    <w:p w14:paraId="3071975B" w14:textId="77777777" w:rsidR="00D3725A" w:rsidRPr="00595A18" w:rsidRDefault="00D3725A" w:rsidP="00AD1651">
      <w:pPr>
        <w:pStyle w:val="Sinespaciado"/>
        <w:ind w:left="720"/>
        <w:jc w:val="both"/>
        <w:rPr>
          <w:rFonts w:ascii="Arial" w:hAnsi="Arial" w:cs="Arial"/>
          <w:b/>
          <w:sz w:val="24"/>
          <w:szCs w:val="24"/>
        </w:rPr>
      </w:pPr>
    </w:p>
    <w:p w14:paraId="10C841F2" w14:textId="77777777"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6D96AA1E" w14:textId="77777777" w:rsidR="00D3725A" w:rsidRPr="00595A18" w:rsidRDefault="00D3725A" w:rsidP="00AD1651">
      <w:pPr>
        <w:pStyle w:val="Sinespaciado"/>
        <w:jc w:val="both"/>
        <w:rPr>
          <w:rFonts w:ascii="Arial" w:hAnsi="Arial" w:cs="Arial"/>
          <w:sz w:val="24"/>
          <w:szCs w:val="24"/>
        </w:rPr>
      </w:pPr>
    </w:p>
    <w:p w14:paraId="48092C7F" w14:textId="77777777" w:rsidR="00D3725A" w:rsidRDefault="00D3725A" w:rsidP="00AD1651">
      <w:pPr>
        <w:pStyle w:val="Sinespaciado"/>
        <w:jc w:val="both"/>
        <w:rPr>
          <w:rFonts w:ascii="Arial" w:hAnsi="Arial" w:cs="Arial"/>
          <w:sz w:val="24"/>
          <w:szCs w:val="24"/>
        </w:rPr>
      </w:pPr>
      <w:r w:rsidRPr="00595A18">
        <w:rPr>
          <w:rFonts w:ascii="Arial" w:hAnsi="Arial" w:cs="Arial"/>
          <w:sz w:val="24"/>
          <w:szCs w:val="24"/>
        </w:rPr>
        <w:t>Cordialmente,</w:t>
      </w:r>
    </w:p>
    <w:p w14:paraId="22FCD7AF" w14:textId="77777777" w:rsidR="00180928" w:rsidRPr="00595A18" w:rsidRDefault="00180928" w:rsidP="00AD1651">
      <w:pPr>
        <w:pStyle w:val="Sinespaciado"/>
        <w:jc w:val="both"/>
        <w:rPr>
          <w:rFonts w:ascii="Arial" w:hAnsi="Arial" w:cs="Arial"/>
          <w:sz w:val="24"/>
          <w:szCs w:val="24"/>
        </w:rPr>
      </w:pPr>
    </w:p>
    <w:p w14:paraId="58EB1C5B" w14:textId="3C10176B" w:rsidR="00D3725A" w:rsidRPr="00595A18" w:rsidRDefault="00D3725A" w:rsidP="00AD1651">
      <w:pPr>
        <w:pStyle w:val="Sinespaciado"/>
        <w:jc w:val="both"/>
        <w:rPr>
          <w:rFonts w:ascii="Arial" w:hAnsi="Arial" w:cs="Arial"/>
          <w:sz w:val="24"/>
          <w:szCs w:val="24"/>
        </w:rPr>
      </w:pPr>
    </w:p>
    <w:p w14:paraId="4EABA959" w14:textId="31223AF5" w:rsidR="00D3725A" w:rsidRPr="00595A18" w:rsidRDefault="002F2F10" w:rsidP="00AD1651">
      <w:pPr>
        <w:pStyle w:val="Sinespaciado"/>
        <w:jc w:val="both"/>
        <w:rPr>
          <w:rFonts w:ascii="Arial" w:hAnsi="Arial" w:cs="Arial"/>
          <w:sz w:val="24"/>
          <w:szCs w:val="24"/>
        </w:rPr>
      </w:pPr>
      <w:r w:rsidRPr="00595A18">
        <w:rPr>
          <w:rFonts w:ascii="Arial" w:hAnsi="Arial" w:cs="Arial"/>
          <w:noProof/>
          <w:sz w:val="24"/>
          <w:szCs w:val="24"/>
          <w:lang w:eastAsia="es-CO"/>
        </w:rPr>
        <w:drawing>
          <wp:anchor distT="0" distB="0" distL="114300" distR="114300" simplePos="0" relativeHeight="251654656" behindDoc="0" locked="0" layoutInCell="1" allowOverlap="1" wp14:anchorId="3E1B9CB5" wp14:editId="51EBFED8">
            <wp:simplePos x="0" y="0"/>
            <wp:positionH relativeFrom="margin">
              <wp:posOffset>-3810</wp:posOffset>
            </wp:positionH>
            <wp:positionV relativeFrom="paragraph">
              <wp:posOffset>128270</wp:posOffset>
            </wp:positionV>
            <wp:extent cx="1514420" cy="533400"/>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D4C5E2C.JPG"/>
                    <pic:cNvPicPr/>
                  </pic:nvPicPr>
                  <pic:blipFill rotWithShape="1">
                    <a:blip r:embed="rId22" cstate="print">
                      <a:extLst>
                        <a:ext uri="{BEBA8EAE-BF5A-486C-A8C5-ECC9F3942E4B}">
                          <a14:imgProps xmlns:a14="http://schemas.microsoft.com/office/drawing/2010/main">
                            <a14:imgLayer r:embed="rId23">
                              <a14:imgEffect>
                                <a14:brightnessContrast bright="47000"/>
                              </a14:imgEffect>
                            </a14:imgLayer>
                          </a14:imgProps>
                        </a:ext>
                        <a:ext uri="{28A0092B-C50C-407E-A947-70E740481C1C}">
                          <a14:useLocalDpi xmlns:a14="http://schemas.microsoft.com/office/drawing/2010/main" val="0"/>
                        </a:ext>
                      </a:extLst>
                    </a:blip>
                    <a:srcRect l="18389" t="38411" r="31504" b="30202"/>
                    <a:stretch/>
                  </pic:blipFill>
                  <pic:spPr bwMode="auto">
                    <a:xfrm>
                      <a:off x="0" y="0"/>
                      <a:ext cx="1514420" cy="533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A8C9074" w14:textId="241412CE" w:rsidR="00D3725A" w:rsidRPr="00595A18" w:rsidRDefault="00D3725A" w:rsidP="00AD1651">
      <w:pPr>
        <w:pStyle w:val="Sinespaciado"/>
        <w:jc w:val="both"/>
        <w:rPr>
          <w:rFonts w:ascii="Arial" w:hAnsi="Arial" w:cs="Arial"/>
          <w:sz w:val="24"/>
          <w:szCs w:val="24"/>
        </w:rPr>
      </w:pPr>
    </w:p>
    <w:p w14:paraId="6D8E72CD" w14:textId="77777777" w:rsidR="00D3725A" w:rsidRPr="00595A18" w:rsidRDefault="00D3725A" w:rsidP="00AD1651">
      <w:pPr>
        <w:pStyle w:val="Sinespaciado"/>
        <w:jc w:val="both"/>
        <w:rPr>
          <w:rFonts w:ascii="Arial" w:hAnsi="Arial" w:cs="Arial"/>
          <w:sz w:val="24"/>
          <w:szCs w:val="24"/>
        </w:rPr>
      </w:pPr>
    </w:p>
    <w:p w14:paraId="0CD71950" w14:textId="77777777" w:rsidR="00D3725A" w:rsidRPr="00595A18" w:rsidRDefault="00D3725A" w:rsidP="00AD1651">
      <w:pPr>
        <w:pStyle w:val="Sinespaciado"/>
        <w:jc w:val="both"/>
        <w:rPr>
          <w:rFonts w:ascii="Arial" w:hAnsi="Arial" w:cs="Arial"/>
          <w:sz w:val="24"/>
          <w:szCs w:val="24"/>
        </w:rPr>
      </w:pPr>
    </w:p>
    <w:p w14:paraId="32F2C8D6" w14:textId="4F45CAD7" w:rsidR="00D3725A" w:rsidRPr="00595A18" w:rsidRDefault="00D3725A" w:rsidP="00AD1651">
      <w:pPr>
        <w:pStyle w:val="Sinespaciado"/>
        <w:jc w:val="both"/>
        <w:rPr>
          <w:rFonts w:ascii="Arial" w:hAnsi="Arial" w:cs="Arial"/>
          <w:sz w:val="24"/>
          <w:szCs w:val="24"/>
        </w:rPr>
      </w:pPr>
      <w:r w:rsidRPr="00595A18">
        <w:rPr>
          <w:rFonts w:ascii="Arial" w:hAnsi="Arial" w:cs="Arial"/>
          <w:sz w:val="24"/>
          <w:szCs w:val="24"/>
        </w:rPr>
        <w:t xml:space="preserve">________________________  </w:t>
      </w:r>
    </w:p>
    <w:p w14:paraId="270F8B1E" w14:textId="7901416A" w:rsidR="00D3725A" w:rsidRPr="00595A18" w:rsidRDefault="00D3725A" w:rsidP="0073020E">
      <w:pPr>
        <w:pStyle w:val="Sinespaciado"/>
        <w:jc w:val="both"/>
        <w:rPr>
          <w:rFonts w:ascii="Arial" w:hAnsi="Arial" w:cs="Arial"/>
          <w:b/>
          <w:sz w:val="24"/>
          <w:szCs w:val="24"/>
        </w:rPr>
      </w:pPr>
      <w:r w:rsidRPr="00595A18">
        <w:rPr>
          <w:rFonts w:ascii="Arial" w:hAnsi="Arial" w:cs="Arial"/>
          <w:sz w:val="24"/>
          <w:szCs w:val="24"/>
        </w:rPr>
        <w:t>Carlos Andrés González Laverde</w:t>
      </w:r>
      <w:r w:rsidRPr="00595A18">
        <w:rPr>
          <w:rFonts w:ascii="Arial" w:hAnsi="Arial" w:cs="Arial"/>
          <w:b/>
          <w:sz w:val="24"/>
          <w:szCs w:val="24"/>
        </w:rPr>
        <w:t xml:space="preserve"> </w:t>
      </w:r>
    </w:p>
    <w:p w14:paraId="1A58BB6B" w14:textId="4A0D3D9B" w:rsidR="00D3725A" w:rsidRDefault="002F2F10" w:rsidP="0073020E">
      <w:pPr>
        <w:pStyle w:val="Sinespaciado"/>
        <w:jc w:val="both"/>
        <w:rPr>
          <w:rFonts w:ascii="Arial" w:hAnsi="Arial" w:cs="Arial"/>
          <w:sz w:val="24"/>
          <w:szCs w:val="24"/>
        </w:rPr>
      </w:pPr>
      <w:r>
        <w:rPr>
          <w:rFonts w:ascii="Arial" w:hAnsi="Arial" w:cs="Arial"/>
          <w:sz w:val="24"/>
          <w:szCs w:val="24"/>
        </w:rPr>
        <w:t>D</w:t>
      </w:r>
      <w:r w:rsidR="00180928" w:rsidRPr="00595A18">
        <w:rPr>
          <w:rFonts w:ascii="Arial" w:hAnsi="Arial" w:cs="Arial"/>
          <w:sz w:val="24"/>
          <w:szCs w:val="24"/>
        </w:rPr>
        <w:t>irector</w:t>
      </w:r>
      <w:r w:rsidR="00D3725A" w:rsidRPr="00595A18">
        <w:rPr>
          <w:rFonts w:ascii="Arial" w:hAnsi="Arial" w:cs="Arial"/>
          <w:sz w:val="24"/>
          <w:szCs w:val="24"/>
        </w:rPr>
        <w:t xml:space="preserve"> ejecutivo</w:t>
      </w:r>
    </w:p>
    <w:p w14:paraId="591AB037" w14:textId="77777777" w:rsidR="00180928" w:rsidRDefault="00180928" w:rsidP="0073020E">
      <w:pPr>
        <w:pStyle w:val="Sinespaciado"/>
        <w:jc w:val="both"/>
        <w:rPr>
          <w:rFonts w:ascii="Arial" w:hAnsi="Arial" w:cs="Arial"/>
          <w:sz w:val="24"/>
          <w:szCs w:val="24"/>
        </w:rPr>
      </w:pPr>
    </w:p>
    <w:p w14:paraId="6FE71E98" w14:textId="77777777" w:rsidR="002A4D2C" w:rsidRDefault="002A4D2C">
      <w:pPr>
        <w:rPr>
          <w:rFonts w:ascii="Arial" w:hAnsi="Arial" w:cs="Arial"/>
          <w:b/>
          <w:sz w:val="24"/>
          <w:szCs w:val="24"/>
        </w:rPr>
        <w:sectPr w:rsidR="002A4D2C" w:rsidSect="00180928">
          <w:headerReference w:type="default" r:id="rId24"/>
          <w:footerReference w:type="default" r:id="rId25"/>
          <w:pgSz w:w="12240" w:h="15840"/>
          <w:pgMar w:top="1985" w:right="1701" w:bottom="1701" w:left="1701" w:header="709" w:footer="709" w:gutter="0"/>
          <w:cols w:space="708"/>
          <w:docGrid w:linePitch="360"/>
        </w:sectPr>
      </w:pPr>
    </w:p>
    <w:p w14:paraId="108DADA6" w14:textId="77777777" w:rsidR="00694139" w:rsidRDefault="00694139" w:rsidP="00180928">
      <w:pPr>
        <w:pStyle w:val="Sinespaciado"/>
        <w:jc w:val="center"/>
        <w:rPr>
          <w:rFonts w:ascii="Arial" w:hAnsi="Arial" w:cs="Arial"/>
          <w:b/>
          <w:sz w:val="24"/>
          <w:szCs w:val="24"/>
        </w:rPr>
      </w:pPr>
    </w:p>
    <w:p w14:paraId="264B79AC" w14:textId="77777777" w:rsidR="00D3725A" w:rsidRDefault="00180928" w:rsidP="00180928">
      <w:pPr>
        <w:pStyle w:val="Sinespaciado"/>
        <w:jc w:val="center"/>
        <w:rPr>
          <w:rFonts w:ascii="Arial" w:hAnsi="Arial" w:cs="Arial"/>
          <w:b/>
          <w:sz w:val="24"/>
          <w:szCs w:val="24"/>
        </w:rPr>
      </w:pPr>
      <w:r w:rsidRPr="00595A18">
        <w:rPr>
          <w:rFonts w:ascii="Arial" w:hAnsi="Arial" w:cs="Arial"/>
          <w:b/>
          <w:sz w:val="24"/>
          <w:szCs w:val="24"/>
        </w:rPr>
        <w:t>ANEXO 1 - CRONOGRAMA ESTIMADO DE EJECUCI</w:t>
      </w:r>
      <w:r>
        <w:rPr>
          <w:rFonts w:ascii="Arial" w:hAnsi="Arial" w:cs="Arial"/>
          <w:b/>
          <w:sz w:val="24"/>
          <w:szCs w:val="24"/>
        </w:rPr>
        <w:t>ON</w:t>
      </w:r>
    </w:p>
    <w:p w14:paraId="38877016" w14:textId="77777777" w:rsidR="00F06A7B" w:rsidRDefault="00F06A7B" w:rsidP="00180928">
      <w:pPr>
        <w:pStyle w:val="Sinespaciado"/>
        <w:jc w:val="center"/>
        <w:rPr>
          <w:rFonts w:ascii="Arial" w:hAnsi="Arial" w:cs="Arial"/>
          <w:b/>
          <w:sz w:val="24"/>
          <w:szCs w:val="24"/>
        </w:rPr>
      </w:pPr>
    </w:p>
    <w:p w14:paraId="3EE3C319" w14:textId="4C0B6CA7" w:rsidR="00F06A7B" w:rsidRDefault="002F2F10" w:rsidP="00180928">
      <w:pPr>
        <w:pStyle w:val="Sinespaciado"/>
        <w:jc w:val="center"/>
        <w:rPr>
          <w:rFonts w:ascii="Arial" w:hAnsi="Arial" w:cs="Arial"/>
          <w:b/>
          <w:sz w:val="24"/>
          <w:szCs w:val="24"/>
        </w:rPr>
      </w:pPr>
      <w:r w:rsidRPr="002F2F10">
        <w:drawing>
          <wp:inline distT="0" distB="0" distL="0" distR="0" wp14:anchorId="77D00972" wp14:editId="41DE897B">
            <wp:extent cx="7717790" cy="3235325"/>
            <wp:effectExtent l="0" t="0" r="0" b="31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717790" cy="3235325"/>
                    </a:xfrm>
                    <a:prstGeom prst="rect">
                      <a:avLst/>
                    </a:prstGeom>
                    <a:noFill/>
                    <a:ln>
                      <a:noFill/>
                    </a:ln>
                  </pic:spPr>
                </pic:pic>
              </a:graphicData>
            </a:graphic>
          </wp:inline>
        </w:drawing>
      </w:r>
    </w:p>
    <w:p w14:paraId="42C07E62" w14:textId="77777777" w:rsidR="00EB5833" w:rsidRDefault="00EB5833" w:rsidP="00180928">
      <w:pPr>
        <w:pStyle w:val="Sinespaciado"/>
        <w:jc w:val="center"/>
        <w:rPr>
          <w:rFonts w:ascii="Arial" w:hAnsi="Arial" w:cs="Arial"/>
          <w:b/>
          <w:sz w:val="24"/>
          <w:szCs w:val="24"/>
        </w:rPr>
      </w:pPr>
    </w:p>
    <w:p w14:paraId="6DBD4972" w14:textId="77777777" w:rsidR="00EB5833" w:rsidRDefault="00EB5833" w:rsidP="00180928">
      <w:pPr>
        <w:pStyle w:val="Sinespaciado"/>
        <w:jc w:val="center"/>
        <w:rPr>
          <w:rFonts w:ascii="Arial" w:hAnsi="Arial" w:cs="Arial"/>
          <w:b/>
          <w:sz w:val="24"/>
          <w:szCs w:val="24"/>
        </w:rPr>
      </w:pPr>
    </w:p>
    <w:p w14:paraId="11B77E12" w14:textId="77777777" w:rsidR="00AE0131" w:rsidRDefault="00AE0131" w:rsidP="00180928">
      <w:pPr>
        <w:pStyle w:val="Sinespaciado"/>
        <w:jc w:val="center"/>
        <w:rPr>
          <w:rFonts w:ascii="Arial" w:hAnsi="Arial" w:cs="Arial"/>
          <w:b/>
          <w:sz w:val="24"/>
          <w:szCs w:val="24"/>
        </w:rPr>
      </w:pPr>
    </w:p>
    <w:p w14:paraId="476C427E" w14:textId="77777777" w:rsidR="00AE0131" w:rsidRPr="00595A18" w:rsidRDefault="00AE0131" w:rsidP="00180928">
      <w:pPr>
        <w:pStyle w:val="Sinespaciado"/>
        <w:jc w:val="center"/>
        <w:rPr>
          <w:rFonts w:ascii="Arial" w:hAnsi="Arial" w:cs="Arial"/>
          <w:b/>
          <w:sz w:val="24"/>
          <w:szCs w:val="24"/>
        </w:rPr>
      </w:pPr>
    </w:p>
    <w:sectPr w:rsidR="00AE0131" w:rsidRPr="00595A1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5496F4" w14:textId="77777777" w:rsidR="00BF52D0" w:rsidRDefault="00BF52D0" w:rsidP="00906CE3">
      <w:pPr>
        <w:spacing w:after="0" w:line="240" w:lineRule="auto"/>
      </w:pPr>
      <w:r>
        <w:separator/>
      </w:r>
    </w:p>
  </w:endnote>
  <w:endnote w:type="continuationSeparator" w:id="0">
    <w:p w14:paraId="79B3E8CC" w14:textId="77777777" w:rsidR="00BF52D0" w:rsidRDefault="00BF52D0"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eamViewer11">
    <w:altName w:val="Calibri"/>
    <w:panose1 w:val="00000000000000000000"/>
    <w:charset w:val="00"/>
    <w:family w:val="decorative"/>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71947B" w14:textId="4AFA0A11" w:rsidR="00637ACE" w:rsidRPr="00072AB2" w:rsidRDefault="00C22E10" w:rsidP="00180928">
    <w:pPr>
      <w:pStyle w:val="Piedepgina"/>
      <w:tabs>
        <w:tab w:val="clear" w:pos="4419"/>
        <w:tab w:val="clear" w:pos="8838"/>
        <w:tab w:val="left" w:pos="3330"/>
      </w:tabs>
      <w:ind w:firstLine="708"/>
      <w:rPr>
        <w:rFonts w:ascii="TeamViewer11" w:hAnsi="TeamViewer11"/>
        <w:sz w:val="20"/>
        <w:szCs w:val="20"/>
      </w:rPr>
    </w:pPr>
    <w:r w:rsidRPr="00072AB2">
      <w:rPr>
        <w:rFonts w:ascii="TeamViewer11" w:hAnsi="TeamViewer11"/>
        <w:noProof/>
        <w:sz w:val="20"/>
        <w:szCs w:val="20"/>
        <w:lang w:eastAsia="es-CO"/>
      </w:rPr>
      <mc:AlternateContent>
        <mc:Choice Requires="wps">
          <w:drawing>
            <wp:anchor distT="0" distB="0" distL="114300" distR="114300" simplePos="0" relativeHeight="251663872" behindDoc="0" locked="0" layoutInCell="1" allowOverlap="1" wp14:anchorId="67BE4C40" wp14:editId="329D7FE7">
              <wp:simplePos x="0" y="0"/>
              <wp:positionH relativeFrom="page">
                <wp:posOffset>4705351</wp:posOffset>
              </wp:positionH>
              <wp:positionV relativeFrom="paragraph">
                <wp:posOffset>-664845</wp:posOffset>
              </wp:positionV>
              <wp:extent cx="3048000" cy="1285875"/>
              <wp:effectExtent l="0" t="0" r="0" b="9525"/>
              <wp:wrapNone/>
              <wp:docPr id="266" name="5 Cuadro de texto"/>
              <wp:cNvGraphicFramePr/>
              <a:graphic xmlns:a="http://schemas.openxmlformats.org/drawingml/2006/main">
                <a:graphicData uri="http://schemas.microsoft.com/office/word/2010/wordprocessingShape">
                  <wps:wsp>
                    <wps:cNvSpPr txBox="1"/>
                    <wps:spPr>
                      <a:xfrm>
                        <a:off x="0" y="0"/>
                        <a:ext cx="3048000" cy="1285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043C0D" w14:textId="77777777" w:rsidR="00C22E10" w:rsidRDefault="00C22E10" w:rsidP="00C22E10">
                          <w:pPr>
                            <w:spacing w:after="0" w:line="240" w:lineRule="auto"/>
                            <w:jc w:val="right"/>
                            <w:rPr>
                              <w:rFonts w:ascii="TeamViewer11" w:hAnsi="TeamViewer11"/>
                              <w:color w:val="E36C0A" w:themeColor="accent6" w:themeShade="BF"/>
                              <w:szCs w:val="24"/>
                            </w:rPr>
                          </w:pPr>
                        </w:p>
                        <w:p w14:paraId="1C80B1D1" w14:textId="77777777" w:rsidR="00C22E10" w:rsidRPr="00E877CA" w:rsidRDefault="00C22E10" w:rsidP="00C22E10">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10325268" w14:textId="77777777" w:rsidR="00C22E10" w:rsidRPr="00E877CA" w:rsidRDefault="00C22E10" w:rsidP="00C22E10">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75900B16" w14:textId="77777777" w:rsidR="00C22E10" w:rsidRPr="00E877CA" w:rsidRDefault="00C22E10" w:rsidP="00C22E10">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32064ABF" w14:textId="77777777" w:rsidR="00C22E10" w:rsidRPr="00934ED3" w:rsidRDefault="00C22E10" w:rsidP="00C22E10">
                          <w:pPr>
                            <w:spacing w:after="0" w:line="240" w:lineRule="auto"/>
                            <w:jc w:val="right"/>
                            <w:rPr>
                              <w:rFonts w:ascii="TeamViewer11" w:hAnsi="TeamViewer11"/>
                              <w:szCs w:val="24"/>
                            </w:rPr>
                          </w:pPr>
                          <w:r>
                            <w:rPr>
                              <w:rFonts w:ascii="TeamViewer11" w:hAnsi="TeamViewer11"/>
                              <w:szCs w:val="24"/>
                            </w:rPr>
                            <w:t>comercial@colincol.com</w:t>
                          </w:r>
                        </w:p>
                        <w:p w14:paraId="366E4FB0" w14:textId="77777777" w:rsidR="00C22E10" w:rsidRPr="0018061E" w:rsidRDefault="00C22E10" w:rsidP="00C22E10">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BE4C40" id="_x0000_t202" coordsize="21600,21600" o:spt="202" path="m,l,21600r21600,l21600,xe">
              <v:stroke joinstyle="miter"/>
              <v:path gradientshapeok="t" o:connecttype="rect"/>
            </v:shapetype>
            <v:shape id="5 Cuadro de texto" o:spid="_x0000_s1027" type="#_x0000_t202" style="position:absolute;left:0;text-align:left;margin-left:370.5pt;margin-top:-52.35pt;width:240pt;height:101.2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hLkgIAAJQFAAAOAAAAZHJzL2Uyb0RvYy54bWysVEtv2zAMvg/YfxB0X+2kSZYFdYosRYcB&#10;RVusHXpWZKkRJomapMTOfv0o2Xms66XDLjYlfiTFj4+Ly9ZoshU+KLAVHZyVlAjLoVb2uaLfH68/&#10;TCkJkdmaabCiojsR6OX8/buLxs3EENaga+EJOrFh1riKrmN0s6IIfC0MC2fghEWlBG9YxKN/LmrP&#10;GvRudDEsy0nRgK+dBy5CwNurTknn2b+Ugsc7KYOIRFcU3xbz1+fvKn2L+QWbPXvm1or3z2D/8ArD&#10;lMWgB1dXLDKy8eovV0ZxDwFkPONgCpBScZFzwGwG5YtsHtbMiZwLkhPcgabw/9zy2+29J6qu6HAy&#10;ocQyg0Uak+WG1R5ILUgUbYREU+PCDNEPDvGx/Qwtlnt/H/AyZd9Kb9If8yKoR8J3B5LRD+F4eV6O&#10;pmWJKo66wXA6nn4cJz/F0dz5EL8IMCQJFfVYxUwu296E2EH3kBQtgFb1tdI6H1LniKX2ZMuw5jrm&#10;R6LzP1Dakqaik/NxmR1bSOadZ22TG5F7pw+XUu9SzFLcaZEw2n4TErnLmb4Sm3Eu7CF+RieUxFBv&#10;Mezxx1e9xbjLAy1yZLDxYGyUBZ+zz8N2pKz+sadMdniszUneSYztqu1bYgX1DjvCQzdawfFrhVW7&#10;YSHeM4+zhJXG/RDv8CM1IOvQS5Sswf967T7hscVRS0mDs1nR8HPDvKBEf7XY/J8Go1Ea5nwYjT8O&#10;8eBPNatTjd2YJWArDHATOZ7FhI96L0oP5gnXyCJFRRWzHGNXNO7FZew2Bq4hLhaLDMLxdSze2AfH&#10;k+tEb+rJx/aJedc3bpqdW9hPMZu96N8OmywtLDYRpMrNnQjuWO2Jx9HP49GvqbRbTs8ZdVym898A&#10;AAD//wMAUEsDBBQABgAIAAAAIQA2SmHK4wAAAAwBAAAPAAAAZHJzL2Rvd25yZXYueG1sTI9LT8Mw&#10;EITvSPwHa5G4oNZJWkgJ2VQI8ZC40fAQNzdekoh4HcVuEv497gmOszOa/SbfzqYTIw2utYwQLyMQ&#10;xJXVLdcIr+XDYgPCecVadZYJ4YccbIvTk1xl2k78QuPO1yKUsMsUQuN9n0npqoaMckvbEwfvyw5G&#10;+SCHWupBTaHcdDKJoitpVMvhQ6N6umuo+t4dDMLnRf3x7ObHt2l1uervn8Yyfdcl4vnZfHsDwtPs&#10;/8JwxA/oUASmvT2wdqJDSNdx2OIRFnG0TkEcI0lyvO0RrtMNyCKX/0cUvwAAAP//AwBQSwECLQAU&#10;AAYACAAAACEAtoM4kv4AAADhAQAAEwAAAAAAAAAAAAAAAAAAAAAAW0NvbnRlbnRfVHlwZXNdLnht&#10;bFBLAQItABQABgAIAAAAIQA4/SH/1gAAAJQBAAALAAAAAAAAAAAAAAAAAC8BAABfcmVscy8ucmVs&#10;c1BLAQItABQABgAIAAAAIQBs/DhLkgIAAJQFAAAOAAAAAAAAAAAAAAAAAC4CAABkcnMvZTJvRG9j&#10;LnhtbFBLAQItABQABgAIAAAAIQA2SmHK4wAAAAwBAAAPAAAAAAAAAAAAAAAAAOwEAABkcnMvZG93&#10;bnJldi54bWxQSwUGAAAAAAQABADzAAAA/AUAAAAA&#10;" fillcolor="white [3201]" stroked="f" strokeweight=".5pt">
              <v:textbox>
                <w:txbxContent>
                  <w:p w14:paraId="6B043C0D" w14:textId="77777777" w:rsidR="00C22E10" w:rsidRDefault="00C22E10" w:rsidP="00C22E10">
                    <w:pPr>
                      <w:spacing w:after="0" w:line="240" w:lineRule="auto"/>
                      <w:jc w:val="right"/>
                      <w:rPr>
                        <w:rFonts w:ascii="TeamViewer11" w:hAnsi="TeamViewer11"/>
                        <w:color w:val="E36C0A" w:themeColor="accent6" w:themeShade="BF"/>
                        <w:szCs w:val="24"/>
                      </w:rPr>
                    </w:pPr>
                  </w:p>
                  <w:p w14:paraId="1C80B1D1" w14:textId="77777777" w:rsidR="00C22E10" w:rsidRPr="00E877CA" w:rsidRDefault="00C22E10" w:rsidP="00C22E10">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10325268" w14:textId="77777777" w:rsidR="00C22E10" w:rsidRPr="00E877CA" w:rsidRDefault="00C22E10" w:rsidP="00C22E10">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75900B16" w14:textId="77777777" w:rsidR="00C22E10" w:rsidRPr="00E877CA" w:rsidRDefault="00C22E10" w:rsidP="00C22E10">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32064ABF" w14:textId="77777777" w:rsidR="00C22E10" w:rsidRPr="00934ED3" w:rsidRDefault="00C22E10" w:rsidP="00C22E10">
                    <w:pPr>
                      <w:spacing w:after="0" w:line="240" w:lineRule="auto"/>
                      <w:jc w:val="right"/>
                      <w:rPr>
                        <w:rFonts w:ascii="TeamViewer11" w:hAnsi="TeamViewer11"/>
                        <w:szCs w:val="24"/>
                      </w:rPr>
                    </w:pPr>
                    <w:r>
                      <w:rPr>
                        <w:rFonts w:ascii="TeamViewer11" w:hAnsi="TeamViewer11"/>
                        <w:szCs w:val="24"/>
                      </w:rPr>
                      <w:t>comercial@colincol.com</w:t>
                    </w:r>
                  </w:p>
                  <w:p w14:paraId="366E4FB0" w14:textId="77777777" w:rsidR="00C22E10" w:rsidRPr="0018061E" w:rsidRDefault="00C22E10" w:rsidP="00C22E10">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00637ACE" w:rsidRPr="00072AB2">
      <w:rPr>
        <w:rFonts w:ascii="TeamViewer11" w:hAnsi="TeamViewer11" w:cs="Arial"/>
        <w:spacing w:val="60"/>
        <w:sz w:val="18"/>
        <w:szCs w:val="18"/>
        <w:lang w:val="es-ES"/>
      </w:rPr>
      <w:t>Página</w:t>
    </w:r>
    <w:r w:rsidR="00637ACE" w:rsidRPr="00072AB2">
      <w:rPr>
        <w:rFonts w:ascii="TeamViewer11" w:hAnsi="TeamViewer11" w:cs="Arial"/>
        <w:sz w:val="18"/>
        <w:szCs w:val="18"/>
        <w:lang w:val="es-ES"/>
      </w:rPr>
      <w:t xml:space="preserve"> </w:t>
    </w:r>
    <w:r w:rsidR="00637ACE" w:rsidRPr="00072AB2">
      <w:rPr>
        <w:rFonts w:ascii="TeamViewer11" w:hAnsi="TeamViewer11" w:cs="Arial"/>
        <w:sz w:val="18"/>
        <w:szCs w:val="18"/>
      </w:rPr>
      <w:fldChar w:fldCharType="begin"/>
    </w:r>
    <w:r w:rsidR="00637ACE" w:rsidRPr="00072AB2">
      <w:rPr>
        <w:rFonts w:ascii="TeamViewer11" w:hAnsi="TeamViewer11" w:cs="Arial"/>
        <w:sz w:val="18"/>
        <w:szCs w:val="18"/>
      </w:rPr>
      <w:instrText>PAGE   \* MERGEFORMAT</w:instrText>
    </w:r>
    <w:r w:rsidR="00637ACE" w:rsidRPr="00072AB2">
      <w:rPr>
        <w:rFonts w:ascii="TeamViewer11" w:hAnsi="TeamViewer11" w:cs="Arial"/>
        <w:sz w:val="18"/>
        <w:szCs w:val="18"/>
      </w:rPr>
      <w:fldChar w:fldCharType="separate"/>
    </w:r>
    <w:r w:rsidR="00637ACE" w:rsidRPr="00072AB2">
      <w:rPr>
        <w:rFonts w:ascii="TeamViewer11" w:hAnsi="TeamViewer11" w:cs="Arial"/>
        <w:noProof/>
        <w:sz w:val="18"/>
        <w:szCs w:val="18"/>
      </w:rPr>
      <w:t>19</w:t>
    </w:r>
    <w:r w:rsidR="00637ACE" w:rsidRPr="00072AB2">
      <w:rPr>
        <w:rFonts w:ascii="TeamViewer11" w:hAnsi="TeamViewer11" w:cs="Arial"/>
        <w:sz w:val="18"/>
        <w:szCs w:val="18"/>
      </w:rPr>
      <w:fldChar w:fldCharType="end"/>
    </w:r>
    <w:r w:rsidR="00637ACE" w:rsidRPr="00072AB2">
      <w:rPr>
        <w:rFonts w:ascii="TeamViewer11" w:hAnsi="TeamViewer11" w:cs="Arial"/>
        <w:sz w:val="18"/>
        <w:szCs w:val="18"/>
        <w:lang w:val="es-ES"/>
      </w:rPr>
      <w:t xml:space="preserve"> de </w:t>
    </w:r>
    <w:r w:rsidR="00637ACE" w:rsidRPr="00072AB2">
      <w:rPr>
        <w:rFonts w:ascii="TeamViewer11" w:hAnsi="TeamViewer11" w:cs="Arial"/>
        <w:sz w:val="18"/>
        <w:szCs w:val="18"/>
      </w:rPr>
      <w:fldChar w:fldCharType="begin"/>
    </w:r>
    <w:r w:rsidR="00637ACE" w:rsidRPr="00072AB2">
      <w:rPr>
        <w:rFonts w:ascii="TeamViewer11" w:hAnsi="TeamViewer11" w:cs="Arial"/>
        <w:sz w:val="18"/>
        <w:szCs w:val="18"/>
      </w:rPr>
      <w:instrText>NUMPAGES  \* Arabic  \* MERGEFORMAT</w:instrText>
    </w:r>
    <w:r w:rsidR="00637ACE" w:rsidRPr="00072AB2">
      <w:rPr>
        <w:rFonts w:ascii="TeamViewer11" w:hAnsi="TeamViewer11" w:cs="Arial"/>
        <w:sz w:val="18"/>
        <w:szCs w:val="18"/>
      </w:rPr>
      <w:fldChar w:fldCharType="separate"/>
    </w:r>
    <w:r w:rsidR="00637ACE" w:rsidRPr="00072AB2">
      <w:rPr>
        <w:rFonts w:ascii="TeamViewer11" w:hAnsi="TeamViewer11" w:cs="Arial"/>
        <w:noProof/>
        <w:sz w:val="18"/>
        <w:szCs w:val="18"/>
      </w:rPr>
      <w:t>22</w:t>
    </w:r>
    <w:r w:rsidR="00637ACE" w:rsidRPr="00072AB2">
      <w:rPr>
        <w:rFonts w:ascii="TeamViewer11" w:hAnsi="TeamViewer11" w:cs="Arial"/>
        <w:sz w:val="18"/>
        <w:szCs w:val="18"/>
      </w:rPr>
      <w:fldChar w:fldCharType="end"/>
    </w:r>
    <w:r w:rsidR="00637ACE" w:rsidRPr="00072AB2">
      <w:rPr>
        <w:rFonts w:ascii="TeamViewer11" w:hAnsi="TeamViewer11" w:cs="Arial"/>
        <w:sz w:val="18"/>
        <w:szCs w:val="18"/>
      </w:rPr>
      <w:t xml:space="preserve">  -  </w:t>
    </w:r>
    <w:r w:rsidR="00637ACE" w:rsidRPr="00072AB2">
      <w:rPr>
        <w:rFonts w:ascii="TeamViewer11" w:hAnsi="TeamViewer11" w:cs="Arial"/>
        <w:sz w:val="20"/>
        <w:szCs w:val="20"/>
      </w:rPr>
      <w:fldChar w:fldCharType="begin"/>
    </w:r>
    <w:r w:rsidR="00637ACE" w:rsidRPr="00072AB2">
      <w:rPr>
        <w:rFonts w:ascii="TeamViewer11" w:hAnsi="TeamViewer11" w:cs="Arial"/>
        <w:sz w:val="20"/>
        <w:szCs w:val="20"/>
      </w:rPr>
      <w:instrText xml:space="preserve"> TIME \@ "d 'de' MMMM 'de' yyyy" </w:instrText>
    </w:r>
    <w:r w:rsidR="00637ACE" w:rsidRPr="00072AB2">
      <w:rPr>
        <w:rFonts w:ascii="TeamViewer11" w:hAnsi="TeamViewer11" w:cs="Arial"/>
        <w:sz w:val="20"/>
        <w:szCs w:val="20"/>
      </w:rPr>
      <w:fldChar w:fldCharType="separate"/>
    </w:r>
    <w:r w:rsidR="00072AB2">
      <w:rPr>
        <w:rFonts w:ascii="TeamViewer11" w:hAnsi="TeamViewer11" w:cs="Arial"/>
        <w:noProof/>
        <w:sz w:val="20"/>
        <w:szCs w:val="20"/>
      </w:rPr>
      <w:t>20 de agosto de 2020</w:t>
    </w:r>
    <w:r w:rsidR="00637ACE" w:rsidRPr="00072AB2">
      <w:rPr>
        <w:rFonts w:ascii="TeamViewer11" w:hAnsi="TeamViewer11" w:cs="Arial"/>
        <w:sz w:val="20"/>
        <w:szCs w:val="20"/>
      </w:rPr>
      <w:fldChar w:fldCharType="end"/>
    </w:r>
    <w:r w:rsidR="00637ACE" w:rsidRPr="00072AB2">
      <w:rPr>
        <w:rFonts w:ascii="TeamViewer11" w:hAnsi="TeamViewer11" w:cs="Arial"/>
        <w:sz w:val="20"/>
        <w:szCs w:val="20"/>
      </w:rPr>
      <w:t xml:space="preserve">  -  </w:t>
    </w:r>
    <w:r w:rsidR="00637ACE" w:rsidRPr="00072AB2">
      <w:rPr>
        <w:rFonts w:ascii="TeamViewer11" w:hAnsi="TeamViewer11" w:cs="Arial"/>
        <w:noProof/>
        <w:sz w:val="20"/>
        <w:szCs w:val="20"/>
      </w:rPr>
      <w:fldChar w:fldCharType="begin"/>
    </w:r>
    <w:r w:rsidR="00637ACE" w:rsidRPr="00072AB2">
      <w:rPr>
        <w:rFonts w:ascii="TeamViewer11" w:hAnsi="TeamViewer11" w:cs="Arial"/>
        <w:noProof/>
        <w:sz w:val="20"/>
        <w:szCs w:val="20"/>
      </w:rPr>
      <w:instrText xml:space="preserve"> FILLIN  "Insertar numero de oferta" \d 001  \* MERGEFORMAT </w:instrText>
    </w:r>
    <w:r w:rsidR="001C32CD" w:rsidRPr="00072AB2">
      <w:rPr>
        <w:rFonts w:ascii="TeamViewer11" w:hAnsi="TeamViewer11" w:cs="Arial"/>
        <w:noProof/>
        <w:sz w:val="20"/>
        <w:szCs w:val="20"/>
      </w:rPr>
      <w:fldChar w:fldCharType="separate"/>
    </w:r>
    <w:r w:rsidR="00072AB2">
      <w:rPr>
        <w:rFonts w:ascii="TeamViewer11" w:hAnsi="TeamViewer11" w:cs="Arial"/>
        <w:noProof/>
        <w:sz w:val="20"/>
        <w:szCs w:val="20"/>
      </w:rPr>
      <w:t>00042</w:t>
    </w:r>
    <w:r w:rsidR="00637ACE" w:rsidRPr="00072AB2">
      <w:rPr>
        <w:rFonts w:ascii="TeamViewer11" w:hAnsi="TeamViewer11" w:cs="Arial"/>
        <w:noProof/>
        <w:sz w:val="20"/>
        <w:szCs w:val="20"/>
      </w:rPr>
      <w:fldChar w:fldCharType="end"/>
    </w:r>
    <w:r w:rsidR="00637ACE" w:rsidRPr="00072AB2">
      <w:rPr>
        <w:rFonts w:ascii="TeamViewer11" w:hAnsi="TeamViewer11" w:cs="Arial"/>
        <w:noProof/>
        <w:sz w:val="20"/>
        <w:szCs w:val="20"/>
      </w:rPr>
      <w:t xml:space="preserve"> </w:t>
    </w:r>
    <w:r w:rsidR="00637ACE" w:rsidRPr="00072AB2">
      <w:rPr>
        <w:rFonts w:ascii="TeamViewer11" w:hAnsi="TeamViewer11" w:cs="Arial"/>
        <w:noProof/>
        <w:sz w:val="20"/>
        <w:szCs w:val="20"/>
      </w:rPr>
      <w:fldChar w:fldCharType="begin"/>
    </w:r>
    <w:r w:rsidR="00637ACE" w:rsidRPr="00072AB2">
      <w:rPr>
        <w:rFonts w:ascii="TeamViewer11" w:hAnsi="TeamViewer11" w:cs="Arial"/>
        <w:noProof/>
        <w:sz w:val="20"/>
        <w:szCs w:val="20"/>
      </w:rPr>
      <w:instrText xml:space="preserve"> FILLIN  "Insertar versión de la oferta" \d V1  \* MERGEFORMAT </w:instrText>
    </w:r>
    <w:r w:rsidR="00637ACE" w:rsidRPr="00072AB2">
      <w:rPr>
        <w:rFonts w:ascii="TeamViewer11" w:hAnsi="TeamViewer11" w:cs="Arial"/>
        <w:noProof/>
        <w:sz w:val="20"/>
        <w:szCs w:val="20"/>
      </w:rPr>
      <w:fldChar w:fldCharType="separate"/>
    </w:r>
    <w:r w:rsidR="00072AB2">
      <w:rPr>
        <w:rFonts w:ascii="TeamViewer11" w:hAnsi="TeamViewer11" w:cs="Arial"/>
        <w:noProof/>
        <w:sz w:val="20"/>
        <w:szCs w:val="20"/>
      </w:rPr>
      <w:t>V1</w:t>
    </w:r>
    <w:r w:rsidR="00637ACE" w:rsidRPr="00072AB2">
      <w:rPr>
        <w:rFonts w:ascii="TeamViewer11" w:hAnsi="TeamViewer11" w:cs="Arial"/>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6AAE21" w14:textId="77777777" w:rsidR="00BF52D0" w:rsidRDefault="00BF52D0" w:rsidP="00906CE3">
      <w:pPr>
        <w:spacing w:after="0" w:line="240" w:lineRule="auto"/>
      </w:pPr>
      <w:r>
        <w:separator/>
      </w:r>
    </w:p>
  </w:footnote>
  <w:footnote w:type="continuationSeparator" w:id="0">
    <w:p w14:paraId="033A7C7C" w14:textId="77777777" w:rsidR="00BF52D0" w:rsidRDefault="00BF52D0"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EBF17F" w14:textId="332534FC" w:rsidR="00637ACE" w:rsidRDefault="00637ACE">
    <w:pPr>
      <w:pStyle w:val="Encabezado"/>
    </w:pPr>
    <w:r>
      <w:rPr>
        <w:noProof/>
        <w:lang w:eastAsia="es-CO"/>
      </w:rPr>
      <w:drawing>
        <wp:anchor distT="0" distB="0" distL="114300" distR="114300" simplePos="0" relativeHeight="251766784" behindDoc="1" locked="0" layoutInCell="1" allowOverlap="1" wp14:anchorId="50227A12" wp14:editId="69303E1D">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95E35"/>
    <w:multiLevelType w:val="hybridMultilevel"/>
    <w:tmpl w:val="4BA0CA9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F85128"/>
    <w:multiLevelType w:val="hybridMultilevel"/>
    <w:tmpl w:val="553445A6"/>
    <w:lvl w:ilvl="0" w:tplc="240A0003">
      <w:start w:val="1"/>
      <w:numFmt w:val="bullet"/>
      <w:lvlText w:val="o"/>
      <w:lvlJc w:val="left"/>
      <w:pPr>
        <w:ind w:left="1068" w:hanging="360"/>
      </w:pPr>
      <w:rPr>
        <w:rFonts w:ascii="Courier New" w:hAnsi="Courier New" w:cs="Courier New"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5333302"/>
    <w:multiLevelType w:val="multilevel"/>
    <w:tmpl w:val="2592DA3A"/>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7962FB6"/>
    <w:multiLevelType w:val="hybridMultilevel"/>
    <w:tmpl w:val="08086C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F671000"/>
    <w:multiLevelType w:val="multilevel"/>
    <w:tmpl w:val="0494DD46"/>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5B44AC7"/>
    <w:multiLevelType w:val="hybridMultilevel"/>
    <w:tmpl w:val="16200C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8D25438"/>
    <w:multiLevelType w:val="hybridMultilevel"/>
    <w:tmpl w:val="B8D09F08"/>
    <w:lvl w:ilvl="0" w:tplc="240A0003">
      <w:start w:val="1"/>
      <w:numFmt w:val="bullet"/>
      <w:lvlText w:val="o"/>
      <w:lvlJc w:val="left"/>
      <w:pPr>
        <w:ind w:left="720" w:hanging="360"/>
      </w:pPr>
      <w:rPr>
        <w:rFonts w:ascii="Courier New" w:hAnsi="Courier New" w:cs="Courier New" w:hint="default"/>
      </w:rPr>
    </w:lvl>
    <w:lvl w:ilvl="1" w:tplc="80DE5418">
      <w:numFmt w:val="bullet"/>
      <w:lvlText w:val=""/>
      <w:lvlJc w:val="left"/>
      <w:pPr>
        <w:ind w:left="1440" w:hanging="360"/>
      </w:pPr>
      <w:rPr>
        <w:rFonts w:ascii="Symbol" w:eastAsiaTheme="minorHAnsi" w:hAnsi="Symbo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2CDB0B4D"/>
    <w:multiLevelType w:val="hybridMultilevel"/>
    <w:tmpl w:val="76FABA4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D734ED6"/>
    <w:multiLevelType w:val="hybridMultilevel"/>
    <w:tmpl w:val="75B058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E1C1C8D"/>
    <w:multiLevelType w:val="hybridMultilevel"/>
    <w:tmpl w:val="1D1E8D8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0266124"/>
    <w:multiLevelType w:val="hybridMultilevel"/>
    <w:tmpl w:val="BF1405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0457FE7"/>
    <w:multiLevelType w:val="hybridMultilevel"/>
    <w:tmpl w:val="068EDC0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35595BA8"/>
    <w:multiLevelType w:val="hybridMultilevel"/>
    <w:tmpl w:val="26725FC0"/>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36CB4C2D"/>
    <w:multiLevelType w:val="hybridMultilevel"/>
    <w:tmpl w:val="3B3E3FB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6FD346E"/>
    <w:multiLevelType w:val="hybridMultilevel"/>
    <w:tmpl w:val="4BC88D0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C0B2408"/>
    <w:multiLevelType w:val="hybridMultilevel"/>
    <w:tmpl w:val="17742B06"/>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3C695225"/>
    <w:multiLevelType w:val="hybridMultilevel"/>
    <w:tmpl w:val="AEB4A05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3C9444B7"/>
    <w:multiLevelType w:val="hybridMultilevel"/>
    <w:tmpl w:val="B5DEB24E"/>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71F7AD0"/>
    <w:multiLevelType w:val="hybridMultilevel"/>
    <w:tmpl w:val="88A802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8416D9C"/>
    <w:multiLevelType w:val="hybridMultilevel"/>
    <w:tmpl w:val="AE7AF1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9975123"/>
    <w:multiLevelType w:val="hybridMultilevel"/>
    <w:tmpl w:val="FE8622EC"/>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1636275"/>
    <w:multiLevelType w:val="hybridMultilevel"/>
    <w:tmpl w:val="CB46BB3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676F5833"/>
    <w:multiLevelType w:val="hybridMultilevel"/>
    <w:tmpl w:val="D50010C8"/>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6C73462A"/>
    <w:multiLevelType w:val="hybridMultilevel"/>
    <w:tmpl w:val="06984F4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74D30A0F"/>
    <w:multiLevelType w:val="multilevel"/>
    <w:tmpl w:val="854E6DEA"/>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76C10A51"/>
    <w:multiLevelType w:val="hybridMultilevel"/>
    <w:tmpl w:val="FE742FA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78D433C9"/>
    <w:multiLevelType w:val="hybridMultilevel"/>
    <w:tmpl w:val="AD8EA30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0">
    <w:nsid w:val="7BA7772D"/>
    <w:multiLevelType w:val="multilevel"/>
    <w:tmpl w:val="B51A5226"/>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bullet"/>
      <w:lvlText w:val=""/>
      <w:lvlJc w:val="left"/>
      <w:pPr>
        <w:ind w:left="1080" w:hanging="1080"/>
      </w:pPr>
      <w:rPr>
        <w:rFonts w:ascii="Wingdings" w:hAnsi="Wingding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7"/>
  </w:num>
  <w:num w:numId="2">
    <w:abstractNumId w:val="26"/>
  </w:num>
  <w:num w:numId="3">
    <w:abstractNumId w:val="13"/>
  </w:num>
  <w:num w:numId="4">
    <w:abstractNumId w:val="16"/>
  </w:num>
  <w:num w:numId="5">
    <w:abstractNumId w:val="17"/>
  </w:num>
  <w:num w:numId="6">
    <w:abstractNumId w:val="12"/>
  </w:num>
  <w:num w:numId="7">
    <w:abstractNumId w:val="22"/>
  </w:num>
  <w:num w:numId="8">
    <w:abstractNumId w:val="8"/>
  </w:num>
  <w:num w:numId="9">
    <w:abstractNumId w:val="1"/>
  </w:num>
  <w:num w:numId="10">
    <w:abstractNumId w:val="25"/>
  </w:num>
  <w:num w:numId="11">
    <w:abstractNumId w:val="14"/>
  </w:num>
  <w:num w:numId="12">
    <w:abstractNumId w:val="10"/>
  </w:num>
  <w:num w:numId="13">
    <w:abstractNumId w:val="27"/>
  </w:num>
  <w:num w:numId="14">
    <w:abstractNumId w:val="23"/>
  </w:num>
  <w:num w:numId="15">
    <w:abstractNumId w:val="28"/>
  </w:num>
  <w:num w:numId="16">
    <w:abstractNumId w:val="6"/>
  </w:num>
  <w:num w:numId="17">
    <w:abstractNumId w:val="19"/>
  </w:num>
  <w:num w:numId="18">
    <w:abstractNumId w:val="5"/>
  </w:num>
  <w:num w:numId="19">
    <w:abstractNumId w:val="11"/>
  </w:num>
  <w:num w:numId="20">
    <w:abstractNumId w:val="9"/>
  </w:num>
  <w:num w:numId="21">
    <w:abstractNumId w:val="0"/>
  </w:num>
  <w:num w:numId="22">
    <w:abstractNumId w:val="15"/>
  </w:num>
  <w:num w:numId="23">
    <w:abstractNumId w:val="20"/>
  </w:num>
  <w:num w:numId="24">
    <w:abstractNumId w:val="21"/>
  </w:num>
  <w:num w:numId="25">
    <w:abstractNumId w:val="24"/>
  </w:num>
  <w:num w:numId="26">
    <w:abstractNumId w:val="18"/>
  </w:num>
  <w:num w:numId="27">
    <w:abstractNumId w:val="3"/>
  </w:num>
  <w:num w:numId="28">
    <w:abstractNumId w:val="4"/>
  </w:num>
  <w:num w:numId="29">
    <w:abstractNumId w:val="29"/>
  </w:num>
  <w:num w:numId="30">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11E65"/>
    <w:rsid w:val="000011C7"/>
    <w:rsid w:val="00006473"/>
    <w:rsid w:val="0002135F"/>
    <w:rsid w:val="00032973"/>
    <w:rsid w:val="00035CBB"/>
    <w:rsid w:val="00036808"/>
    <w:rsid w:val="00037BF5"/>
    <w:rsid w:val="00041A5C"/>
    <w:rsid w:val="00046394"/>
    <w:rsid w:val="00054578"/>
    <w:rsid w:val="000603A8"/>
    <w:rsid w:val="000646A4"/>
    <w:rsid w:val="000678CD"/>
    <w:rsid w:val="00071579"/>
    <w:rsid w:val="00072AB2"/>
    <w:rsid w:val="0008150B"/>
    <w:rsid w:val="000865BD"/>
    <w:rsid w:val="00086D2C"/>
    <w:rsid w:val="00087968"/>
    <w:rsid w:val="000A7CA4"/>
    <w:rsid w:val="000B0517"/>
    <w:rsid w:val="000B1FAF"/>
    <w:rsid w:val="000B2D13"/>
    <w:rsid w:val="000C21EF"/>
    <w:rsid w:val="000C6F17"/>
    <w:rsid w:val="000D0732"/>
    <w:rsid w:val="000D336D"/>
    <w:rsid w:val="000D3EC7"/>
    <w:rsid w:val="000D5FA5"/>
    <w:rsid w:val="000D795D"/>
    <w:rsid w:val="000E0902"/>
    <w:rsid w:val="000E719F"/>
    <w:rsid w:val="000F03E3"/>
    <w:rsid w:val="000F50A9"/>
    <w:rsid w:val="000F5B3D"/>
    <w:rsid w:val="00107663"/>
    <w:rsid w:val="00111E65"/>
    <w:rsid w:val="00116FBE"/>
    <w:rsid w:val="001246E7"/>
    <w:rsid w:val="001252F1"/>
    <w:rsid w:val="0012613A"/>
    <w:rsid w:val="00133EAC"/>
    <w:rsid w:val="00161B05"/>
    <w:rsid w:val="001623CD"/>
    <w:rsid w:val="001700E7"/>
    <w:rsid w:val="0017084C"/>
    <w:rsid w:val="00170F60"/>
    <w:rsid w:val="00175F1E"/>
    <w:rsid w:val="0017629C"/>
    <w:rsid w:val="00176B82"/>
    <w:rsid w:val="00177321"/>
    <w:rsid w:val="00180928"/>
    <w:rsid w:val="00185CD9"/>
    <w:rsid w:val="00191113"/>
    <w:rsid w:val="0019144B"/>
    <w:rsid w:val="00192F8D"/>
    <w:rsid w:val="001A113A"/>
    <w:rsid w:val="001A2AC8"/>
    <w:rsid w:val="001B1003"/>
    <w:rsid w:val="001C32CD"/>
    <w:rsid w:val="001C58CA"/>
    <w:rsid w:val="001D2370"/>
    <w:rsid w:val="001D31D7"/>
    <w:rsid w:val="001D7053"/>
    <w:rsid w:val="001E1221"/>
    <w:rsid w:val="001E1840"/>
    <w:rsid w:val="001E52C2"/>
    <w:rsid w:val="001E67C4"/>
    <w:rsid w:val="001E7CB6"/>
    <w:rsid w:val="001F1805"/>
    <w:rsid w:val="002021B3"/>
    <w:rsid w:val="002055A0"/>
    <w:rsid w:val="00206432"/>
    <w:rsid w:val="00211CF9"/>
    <w:rsid w:val="00215ECC"/>
    <w:rsid w:val="002327F5"/>
    <w:rsid w:val="00237E5E"/>
    <w:rsid w:val="0025058D"/>
    <w:rsid w:val="0026296C"/>
    <w:rsid w:val="002646FE"/>
    <w:rsid w:val="00264E70"/>
    <w:rsid w:val="00266171"/>
    <w:rsid w:val="00266450"/>
    <w:rsid w:val="00272105"/>
    <w:rsid w:val="0027653E"/>
    <w:rsid w:val="002809F1"/>
    <w:rsid w:val="00282BAA"/>
    <w:rsid w:val="0028535B"/>
    <w:rsid w:val="0029157C"/>
    <w:rsid w:val="00293443"/>
    <w:rsid w:val="002939B8"/>
    <w:rsid w:val="002950A8"/>
    <w:rsid w:val="002A4D2C"/>
    <w:rsid w:val="002A502E"/>
    <w:rsid w:val="002B6804"/>
    <w:rsid w:val="002C0A42"/>
    <w:rsid w:val="002D1455"/>
    <w:rsid w:val="002D3691"/>
    <w:rsid w:val="002E3343"/>
    <w:rsid w:val="002E357F"/>
    <w:rsid w:val="002E4ACC"/>
    <w:rsid w:val="002F2F10"/>
    <w:rsid w:val="002F39D5"/>
    <w:rsid w:val="002F74BC"/>
    <w:rsid w:val="00303BDD"/>
    <w:rsid w:val="00313B29"/>
    <w:rsid w:val="00313E96"/>
    <w:rsid w:val="0031540E"/>
    <w:rsid w:val="0031540F"/>
    <w:rsid w:val="00315513"/>
    <w:rsid w:val="00321917"/>
    <w:rsid w:val="00325EE7"/>
    <w:rsid w:val="0033497A"/>
    <w:rsid w:val="00337842"/>
    <w:rsid w:val="003420BA"/>
    <w:rsid w:val="00343D89"/>
    <w:rsid w:val="00346365"/>
    <w:rsid w:val="00351DB2"/>
    <w:rsid w:val="003616DA"/>
    <w:rsid w:val="00362E76"/>
    <w:rsid w:val="003631D6"/>
    <w:rsid w:val="00363D79"/>
    <w:rsid w:val="00367903"/>
    <w:rsid w:val="00370E09"/>
    <w:rsid w:val="0037108B"/>
    <w:rsid w:val="00371205"/>
    <w:rsid w:val="003724F1"/>
    <w:rsid w:val="0038051E"/>
    <w:rsid w:val="00392DE9"/>
    <w:rsid w:val="003963EF"/>
    <w:rsid w:val="003A0573"/>
    <w:rsid w:val="003A1BCB"/>
    <w:rsid w:val="003A1CD5"/>
    <w:rsid w:val="003A3692"/>
    <w:rsid w:val="003A4CC5"/>
    <w:rsid w:val="003B156B"/>
    <w:rsid w:val="003B17B3"/>
    <w:rsid w:val="003B2470"/>
    <w:rsid w:val="003B5467"/>
    <w:rsid w:val="003C155F"/>
    <w:rsid w:val="003C277A"/>
    <w:rsid w:val="003C700E"/>
    <w:rsid w:val="003D137C"/>
    <w:rsid w:val="003D2362"/>
    <w:rsid w:val="003D588F"/>
    <w:rsid w:val="003E2B18"/>
    <w:rsid w:val="003E2BC4"/>
    <w:rsid w:val="003F06E6"/>
    <w:rsid w:val="003F2B57"/>
    <w:rsid w:val="003F7986"/>
    <w:rsid w:val="00403DF9"/>
    <w:rsid w:val="00405AC8"/>
    <w:rsid w:val="004364BB"/>
    <w:rsid w:val="00441475"/>
    <w:rsid w:val="00454DF1"/>
    <w:rsid w:val="00456499"/>
    <w:rsid w:val="00467D01"/>
    <w:rsid w:val="004727E3"/>
    <w:rsid w:val="0047290C"/>
    <w:rsid w:val="00473FD5"/>
    <w:rsid w:val="004740C0"/>
    <w:rsid w:val="00477135"/>
    <w:rsid w:val="004827D3"/>
    <w:rsid w:val="004849ED"/>
    <w:rsid w:val="004A31F5"/>
    <w:rsid w:val="004A5B6B"/>
    <w:rsid w:val="004A67EC"/>
    <w:rsid w:val="004A7312"/>
    <w:rsid w:val="004B1BA7"/>
    <w:rsid w:val="004B1C09"/>
    <w:rsid w:val="004C088C"/>
    <w:rsid w:val="004C40BF"/>
    <w:rsid w:val="004D3BC4"/>
    <w:rsid w:val="004D60AA"/>
    <w:rsid w:val="004D7F29"/>
    <w:rsid w:val="004E5A2B"/>
    <w:rsid w:val="004F123C"/>
    <w:rsid w:val="004F136D"/>
    <w:rsid w:val="005028EB"/>
    <w:rsid w:val="005113D6"/>
    <w:rsid w:val="00512800"/>
    <w:rsid w:val="00514B89"/>
    <w:rsid w:val="0051726B"/>
    <w:rsid w:val="00521526"/>
    <w:rsid w:val="00527A3F"/>
    <w:rsid w:val="00527C59"/>
    <w:rsid w:val="00527D8E"/>
    <w:rsid w:val="00532C20"/>
    <w:rsid w:val="00532F57"/>
    <w:rsid w:val="0053687C"/>
    <w:rsid w:val="0054205A"/>
    <w:rsid w:val="00542781"/>
    <w:rsid w:val="00542836"/>
    <w:rsid w:val="00543615"/>
    <w:rsid w:val="00556CBD"/>
    <w:rsid w:val="00565FFC"/>
    <w:rsid w:val="0057163E"/>
    <w:rsid w:val="00577FD8"/>
    <w:rsid w:val="0058463E"/>
    <w:rsid w:val="00586482"/>
    <w:rsid w:val="00590A83"/>
    <w:rsid w:val="0059206E"/>
    <w:rsid w:val="00595A18"/>
    <w:rsid w:val="005A15B2"/>
    <w:rsid w:val="005A3D77"/>
    <w:rsid w:val="005A6AAE"/>
    <w:rsid w:val="005B128A"/>
    <w:rsid w:val="005B1731"/>
    <w:rsid w:val="005B3BF7"/>
    <w:rsid w:val="005B5B81"/>
    <w:rsid w:val="005B7B14"/>
    <w:rsid w:val="005C0F7A"/>
    <w:rsid w:val="005C124D"/>
    <w:rsid w:val="005C1AD2"/>
    <w:rsid w:val="005C1FC5"/>
    <w:rsid w:val="005C341E"/>
    <w:rsid w:val="005C70F4"/>
    <w:rsid w:val="005C7382"/>
    <w:rsid w:val="005E0A08"/>
    <w:rsid w:val="005E3650"/>
    <w:rsid w:val="005E381F"/>
    <w:rsid w:val="005F61D0"/>
    <w:rsid w:val="005F6F5E"/>
    <w:rsid w:val="00606874"/>
    <w:rsid w:val="00606A88"/>
    <w:rsid w:val="00607E20"/>
    <w:rsid w:val="00611DED"/>
    <w:rsid w:val="00614FA5"/>
    <w:rsid w:val="006170F0"/>
    <w:rsid w:val="00617AAB"/>
    <w:rsid w:val="00621093"/>
    <w:rsid w:val="00630542"/>
    <w:rsid w:val="00637ACE"/>
    <w:rsid w:val="0064025D"/>
    <w:rsid w:val="0064424D"/>
    <w:rsid w:val="00645331"/>
    <w:rsid w:val="00652E37"/>
    <w:rsid w:val="0066020A"/>
    <w:rsid w:val="00666C12"/>
    <w:rsid w:val="00670F58"/>
    <w:rsid w:val="00677673"/>
    <w:rsid w:val="00680021"/>
    <w:rsid w:val="00684CD2"/>
    <w:rsid w:val="0068796A"/>
    <w:rsid w:val="00692016"/>
    <w:rsid w:val="006931F7"/>
    <w:rsid w:val="0069358D"/>
    <w:rsid w:val="00693710"/>
    <w:rsid w:val="00694139"/>
    <w:rsid w:val="006965D5"/>
    <w:rsid w:val="006A37E7"/>
    <w:rsid w:val="006B1B66"/>
    <w:rsid w:val="006B717C"/>
    <w:rsid w:val="006B790C"/>
    <w:rsid w:val="006C4AFA"/>
    <w:rsid w:val="006C7DCF"/>
    <w:rsid w:val="006D405C"/>
    <w:rsid w:val="006E0A35"/>
    <w:rsid w:val="006E44A6"/>
    <w:rsid w:val="006E72B2"/>
    <w:rsid w:val="006F5477"/>
    <w:rsid w:val="006F7751"/>
    <w:rsid w:val="00703575"/>
    <w:rsid w:val="0071715F"/>
    <w:rsid w:val="00721C32"/>
    <w:rsid w:val="007233A3"/>
    <w:rsid w:val="007243FC"/>
    <w:rsid w:val="0073020E"/>
    <w:rsid w:val="00745346"/>
    <w:rsid w:val="007501ED"/>
    <w:rsid w:val="0075155D"/>
    <w:rsid w:val="00752983"/>
    <w:rsid w:val="00760950"/>
    <w:rsid w:val="00765C7D"/>
    <w:rsid w:val="00772C18"/>
    <w:rsid w:val="00775395"/>
    <w:rsid w:val="007756EA"/>
    <w:rsid w:val="0077624D"/>
    <w:rsid w:val="00794C9A"/>
    <w:rsid w:val="00797B52"/>
    <w:rsid w:val="007A7F10"/>
    <w:rsid w:val="007B7474"/>
    <w:rsid w:val="007C70F1"/>
    <w:rsid w:val="007D0991"/>
    <w:rsid w:val="007D3146"/>
    <w:rsid w:val="007D4405"/>
    <w:rsid w:val="007D4D45"/>
    <w:rsid w:val="007E0634"/>
    <w:rsid w:val="007E2DD3"/>
    <w:rsid w:val="007E5262"/>
    <w:rsid w:val="007F010F"/>
    <w:rsid w:val="007F5EE2"/>
    <w:rsid w:val="0080281C"/>
    <w:rsid w:val="00803B7A"/>
    <w:rsid w:val="008136B5"/>
    <w:rsid w:val="00821510"/>
    <w:rsid w:val="00832EFF"/>
    <w:rsid w:val="00835616"/>
    <w:rsid w:val="00845C0C"/>
    <w:rsid w:val="00847D30"/>
    <w:rsid w:val="008528DF"/>
    <w:rsid w:val="00856FCD"/>
    <w:rsid w:val="008601D6"/>
    <w:rsid w:val="00861BF9"/>
    <w:rsid w:val="0086319E"/>
    <w:rsid w:val="00864038"/>
    <w:rsid w:val="00866D6F"/>
    <w:rsid w:val="00874912"/>
    <w:rsid w:val="008A1206"/>
    <w:rsid w:val="008B2EBA"/>
    <w:rsid w:val="008B3BF4"/>
    <w:rsid w:val="008C5547"/>
    <w:rsid w:val="008D3A13"/>
    <w:rsid w:val="008D6F12"/>
    <w:rsid w:val="008F5D72"/>
    <w:rsid w:val="008F6139"/>
    <w:rsid w:val="00906CE3"/>
    <w:rsid w:val="009139C4"/>
    <w:rsid w:val="00914012"/>
    <w:rsid w:val="00915494"/>
    <w:rsid w:val="00921764"/>
    <w:rsid w:val="00934ED3"/>
    <w:rsid w:val="00952D9E"/>
    <w:rsid w:val="009604BD"/>
    <w:rsid w:val="009613A3"/>
    <w:rsid w:val="00971300"/>
    <w:rsid w:val="009750E4"/>
    <w:rsid w:val="0097588D"/>
    <w:rsid w:val="00976266"/>
    <w:rsid w:val="00980054"/>
    <w:rsid w:val="00986CCA"/>
    <w:rsid w:val="009921BF"/>
    <w:rsid w:val="009944CF"/>
    <w:rsid w:val="0099614C"/>
    <w:rsid w:val="009A2692"/>
    <w:rsid w:val="009A2793"/>
    <w:rsid w:val="009A6A64"/>
    <w:rsid w:val="009B61A3"/>
    <w:rsid w:val="009C4435"/>
    <w:rsid w:val="009C5143"/>
    <w:rsid w:val="009C56BB"/>
    <w:rsid w:val="009C7BDA"/>
    <w:rsid w:val="009D0AC9"/>
    <w:rsid w:val="009D1CCD"/>
    <w:rsid w:val="009D569C"/>
    <w:rsid w:val="009D5E94"/>
    <w:rsid w:val="009D6A3D"/>
    <w:rsid w:val="009D6C53"/>
    <w:rsid w:val="009E472D"/>
    <w:rsid w:val="009E5CCC"/>
    <w:rsid w:val="009E6782"/>
    <w:rsid w:val="009F628C"/>
    <w:rsid w:val="00A00086"/>
    <w:rsid w:val="00A05334"/>
    <w:rsid w:val="00A06B06"/>
    <w:rsid w:val="00A073D2"/>
    <w:rsid w:val="00A122DA"/>
    <w:rsid w:val="00A13525"/>
    <w:rsid w:val="00A17A04"/>
    <w:rsid w:val="00A22D4B"/>
    <w:rsid w:val="00A23411"/>
    <w:rsid w:val="00A24BF4"/>
    <w:rsid w:val="00A25AE7"/>
    <w:rsid w:val="00A26D0C"/>
    <w:rsid w:val="00A40BC7"/>
    <w:rsid w:val="00A42A9E"/>
    <w:rsid w:val="00A42F00"/>
    <w:rsid w:val="00A5008D"/>
    <w:rsid w:val="00A502F9"/>
    <w:rsid w:val="00A56481"/>
    <w:rsid w:val="00A57609"/>
    <w:rsid w:val="00A64E4D"/>
    <w:rsid w:val="00A6509E"/>
    <w:rsid w:val="00A732F1"/>
    <w:rsid w:val="00A8137F"/>
    <w:rsid w:val="00A90F74"/>
    <w:rsid w:val="00A92D30"/>
    <w:rsid w:val="00A96D27"/>
    <w:rsid w:val="00AA06B3"/>
    <w:rsid w:val="00AA34DB"/>
    <w:rsid w:val="00AB258F"/>
    <w:rsid w:val="00AB27E7"/>
    <w:rsid w:val="00AB53A3"/>
    <w:rsid w:val="00AB7BDD"/>
    <w:rsid w:val="00AC0114"/>
    <w:rsid w:val="00AD0B28"/>
    <w:rsid w:val="00AD1651"/>
    <w:rsid w:val="00AD5AEC"/>
    <w:rsid w:val="00AD6118"/>
    <w:rsid w:val="00AD719A"/>
    <w:rsid w:val="00AD7BB1"/>
    <w:rsid w:val="00AE0131"/>
    <w:rsid w:val="00AE0D87"/>
    <w:rsid w:val="00AE13A3"/>
    <w:rsid w:val="00AE157B"/>
    <w:rsid w:val="00AF2863"/>
    <w:rsid w:val="00AF2AD7"/>
    <w:rsid w:val="00AF3CA5"/>
    <w:rsid w:val="00B043DD"/>
    <w:rsid w:val="00B0584B"/>
    <w:rsid w:val="00B05FA4"/>
    <w:rsid w:val="00B073D5"/>
    <w:rsid w:val="00B12878"/>
    <w:rsid w:val="00B12932"/>
    <w:rsid w:val="00B224DF"/>
    <w:rsid w:val="00B245C7"/>
    <w:rsid w:val="00B24B05"/>
    <w:rsid w:val="00B24C52"/>
    <w:rsid w:val="00B315EA"/>
    <w:rsid w:val="00B31DEC"/>
    <w:rsid w:val="00B338DC"/>
    <w:rsid w:val="00B34B5F"/>
    <w:rsid w:val="00B4662D"/>
    <w:rsid w:val="00B54577"/>
    <w:rsid w:val="00B62841"/>
    <w:rsid w:val="00B67963"/>
    <w:rsid w:val="00B67BAE"/>
    <w:rsid w:val="00B72206"/>
    <w:rsid w:val="00B72DFE"/>
    <w:rsid w:val="00B73CD6"/>
    <w:rsid w:val="00B83C77"/>
    <w:rsid w:val="00B8490F"/>
    <w:rsid w:val="00B86B10"/>
    <w:rsid w:val="00B873AE"/>
    <w:rsid w:val="00B87ABD"/>
    <w:rsid w:val="00B9041E"/>
    <w:rsid w:val="00B905C2"/>
    <w:rsid w:val="00B932F7"/>
    <w:rsid w:val="00B97BED"/>
    <w:rsid w:val="00BB0A22"/>
    <w:rsid w:val="00BB2F6C"/>
    <w:rsid w:val="00BB5E54"/>
    <w:rsid w:val="00BC2C04"/>
    <w:rsid w:val="00BC4AE9"/>
    <w:rsid w:val="00BC5694"/>
    <w:rsid w:val="00BC5DAE"/>
    <w:rsid w:val="00BD317A"/>
    <w:rsid w:val="00BD734C"/>
    <w:rsid w:val="00BE26B6"/>
    <w:rsid w:val="00BE26F1"/>
    <w:rsid w:val="00BE53CC"/>
    <w:rsid w:val="00BE61E0"/>
    <w:rsid w:val="00BF2E82"/>
    <w:rsid w:val="00BF3716"/>
    <w:rsid w:val="00BF52D0"/>
    <w:rsid w:val="00C017B6"/>
    <w:rsid w:val="00C02727"/>
    <w:rsid w:val="00C064D1"/>
    <w:rsid w:val="00C10D79"/>
    <w:rsid w:val="00C125EA"/>
    <w:rsid w:val="00C13EA6"/>
    <w:rsid w:val="00C15797"/>
    <w:rsid w:val="00C1762E"/>
    <w:rsid w:val="00C22933"/>
    <w:rsid w:val="00C22E10"/>
    <w:rsid w:val="00C340B3"/>
    <w:rsid w:val="00C407D5"/>
    <w:rsid w:val="00C417FC"/>
    <w:rsid w:val="00C447B6"/>
    <w:rsid w:val="00C45F85"/>
    <w:rsid w:val="00C53531"/>
    <w:rsid w:val="00C5517A"/>
    <w:rsid w:val="00C554E3"/>
    <w:rsid w:val="00C56561"/>
    <w:rsid w:val="00C67FE9"/>
    <w:rsid w:val="00C74FA1"/>
    <w:rsid w:val="00C761A0"/>
    <w:rsid w:val="00C8305B"/>
    <w:rsid w:val="00C87179"/>
    <w:rsid w:val="00C96A8A"/>
    <w:rsid w:val="00CA447D"/>
    <w:rsid w:val="00CA590E"/>
    <w:rsid w:val="00CB0EA5"/>
    <w:rsid w:val="00CB3B34"/>
    <w:rsid w:val="00CB50F2"/>
    <w:rsid w:val="00CB6D68"/>
    <w:rsid w:val="00CC0494"/>
    <w:rsid w:val="00CC05B9"/>
    <w:rsid w:val="00CC3DC8"/>
    <w:rsid w:val="00CC6E81"/>
    <w:rsid w:val="00CC7D04"/>
    <w:rsid w:val="00CD06F0"/>
    <w:rsid w:val="00CD4F91"/>
    <w:rsid w:val="00CD58B8"/>
    <w:rsid w:val="00CE0D91"/>
    <w:rsid w:val="00CE37ED"/>
    <w:rsid w:val="00CE5183"/>
    <w:rsid w:val="00CE6899"/>
    <w:rsid w:val="00CE7049"/>
    <w:rsid w:val="00D00E73"/>
    <w:rsid w:val="00D068BF"/>
    <w:rsid w:val="00D07B2C"/>
    <w:rsid w:val="00D16EF6"/>
    <w:rsid w:val="00D170A0"/>
    <w:rsid w:val="00D22B81"/>
    <w:rsid w:val="00D22CE2"/>
    <w:rsid w:val="00D25DF3"/>
    <w:rsid w:val="00D3424A"/>
    <w:rsid w:val="00D34EDC"/>
    <w:rsid w:val="00D35FEB"/>
    <w:rsid w:val="00D3725A"/>
    <w:rsid w:val="00D37E37"/>
    <w:rsid w:val="00D403BE"/>
    <w:rsid w:val="00D41994"/>
    <w:rsid w:val="00D41C02"/>
    <w:rsid w:val="00D43B0C"/>
    <w:rsid w:val="00D446B8"/>
    <w:rsid w:val="00D45D5A"/>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5105"/>
    <w:rsid w:val="00D95662"/>
    <w:rsid w:val="00D95E28"/>
    <w:rsid w:val="00DA0EA3"/>
    <w:rsid w:val="00DA2255"/>
    <w:rsid w:val="00DA3518"/>
    <w:rsid w:val="00DA548C"/>
    <w:rsid w:val="00DB398B"/>
    <w:rsid w:val="00DB5A76"/>
    <w:rsid w:val="00DB75EF"/>
    <w:rsid w:val="00DE2268"/>
    <w:rsid w:val="00DE241D"/>
    <w:rsid w:val="00DE3602"/>
    <w:rsid w:val="00DF609D"/>
    <w:rsid w:val="00DF7C08"/>
    <w:rsid w:val="00DF7F60"/>
    <w:rsid w:val="00E00A8F"/>
    <w:rsid w:val="00E02AB0"/>
    <w:rsid w:val="00E0309B"/>
    <w:rsid w:val="00E03E80"/>
    <w:rsid w:val="00E06B56"/>
    <w:rsid w:val="00E14FFE"/>
    <w:rsid w:val="00E16966"/>
    <w:rsid w:val="00E22494"/>
    <w:rsid w:val="00E23175"/>
    <w:rsid w:val="00E34158"/>
    <w:rsid w:val="00E4123D"/>
    <w:rsid w:val="00E4611F"/>
    <w:rsid w:val="00E478D4"/>
    <w:rsid w:val="00E51061"/>
    <w:rsid w:val="00E5375F"/>
    <w:rsid w:val="00E613D3"/>
    <w:rsid w:val="00E632DD"/>
    <w:rsid w:val="00E7465A"/>
    <w:rsid w:val="00E84F3C"/>
    <w:rsid w:val="00EA27D6"/>
    <w:rsid w:val="00EB28C7"/>
    <w:rsid w:val="00EB29CD"/>
    <w:rsid w:val="00EB5833"/>
    <w:rsid w:val="00ED019D"/>
    <w:rsid w:val="00ED2E6A"/>
    <w:rsid w:val="00ED2E77"/>
    <w:rsid w:val="00ED7448"/>
    <w:rsid w:val="00EE0E4C"/>
    <w:rsid w:val="00EE1AC4"/>
    <w:rsid w:val="00EE3BA6"/>
    <w:rsid w:val="00EE40A7"/>
    <w:rsid w:val="00EE6DD4"/>
    <w:rsid w:val="00EF2CF0"/>
    <w:rsid w:val="00F01698"/>
    <w:rsid w:val="00F034A9"/>
    <w:rsid w:val="00F0538F"/>
    <w:rsid w:val="00F06A7B"/>
    <w:rsid w:val="00F10A71"/>
    <w:rsid w:val="00F115DE"/>
    <w:rsid w:val="00F20743"/>
    <w:rsid w:val="00F241F0"/>
    <w:rsid w:val="00F33660"/>
    <w:rsid w:val="00F36E27"/>
    <w:rsid w:val="00F416BF"/>
    <w:rsid w:val="00F41B5D"/>
    <w:rsid w:val="00F4231D"/>
    <w:rsid w:val="00F43B12"/>
    <w:rsid w:val="00F53B8A"/>
    <w:rsid w:val="00F56211"/>
    <w:rsid w:val="00F77AA5"/>
    <w:rsid w:val="00F82DE4"/>
    <w:rsid w:val="00F85EFA"/>
    <w:rsid w:val="00F90B88"/>
    <w:rsid w:val="00F93BB8"/>
    <w:rsid w:val="00F94379"/>
    <w:rsid w:val="00F963B7"/>
    <w:rsid w:val="00F96CEC"/>
    <w:rsid w:val="00FA24A2"/>
    <w:rsid w:val="00FA2E00"/>
    <w:rsid w:val="00FB212C"/>
    <w:rsid w:val="00FB59B1"/>
    <w:rsid w:val="00FB662D"/>
    <w:rsid w:val="00FC0FD5"/>
    <w:rsid w:val="00FC4E8C"/>
    <w:rsid w:val="00FC5647"/>
    <w:rsid w:val="00FD360F"/>
    <w:rsid w:val="00FD74BF"/>
    <w:rsid w:val="00FE39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61DBCE"/>
  <w15:docId w15:val="{5583EAF0-2F4E-43B3-ACA7-3AC3BE318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table" w:styleId="Tablaconcuadrcula">
    <w:name w:val="Table Grid"/>
    <w:basedOn w:val="Tablanormal"/>
    <w:uiPriority w:val="59"/>
    <w:unhideWhenUsed/>
    <w:rsid w:val="00532F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C22E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40652">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38712814">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microsoft.com/office/2007/relationships/hdphoto" Target="media/hdphoto1.wdp"/><Relationship Id="rId28" Type="http://schemas.openxmlformats.org/officeDocument/2006/relationships/theme" Target="theme/theme1.xml"/><Relationship Id="rId10" Type="http://schemas.openxmlformats.org/officeDocument/2006/relationships/hyperlink" Target="http://www.construccionesplanificadas.com"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NGCARLOS\Downloads\OFERTA%20DISE&#209;OS%20CENTRO%20COMERCIAL%20EDEN%20ETAPA%20NORTE%20V1%20090419.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4512C2-B427-4408-8B65-1E7810D06F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OFERTA DISEÑOS CENTRO COMERCIAL EDEN ETAPA NORTE V1 090419.dotx</Template>
  <TotalTime>289</TotalTime>
  <Pages>29</Pages>
  <Words>5343</Words>
  <Characters>29391</Characters>
  <Application>Microsoft Office Word</Application>
  <DocSecurity>0</DocSecurity>
  <Lines>244</Lines>
  <Paragraphs>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ESTUDIOS Y DISEÑOS DE REDES ELECTRICAS, VOZ Y DATOS, CCTV, DETECCION DE INCENDIOS, CONTROL DE ACCESO, DOMOTICA, DISEÑO DE REDES ELECTRICAS Y TELECOMUNICACIONES, DISEÑO DE SISTEMA DE AIRE ACONDICINADO, VENTLACION Y EXTRACCION MECANICA, EN 3D REVIT</dc:subject>
  <dc:creator>INGCARLOS</dc:creator>
  <cp:lastModifiedBy>pc 13</cp:lastModifiedBy>
  <cp:revision>45</cp:revision>
  <cp:lastPrinted>2020-08-20T17:04:00Z</cp:lastPrinted>
  <dcterms:created xsi:type="dcterms:W3CDTF">2019-04-09T18:26:00Z</dcterms:created>
  <dcterms:modified xsi:type="dcterms:W3CDTF">2020-08-20T17:05:00Z</dcterms:modified>
</cp:coreProperties>
</file>